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6B6" w:rsidRPr="00A32153" w:rsidRDefault="004F56B6" w:rsidP="004F56B6">
      <w:pPr>
        <w:pStyle w:val="PlainText"/>
        <w:jc w:val="center"/>
        <w:rPr>
          <w:rFonts w:ascii="Arial" w:hAnsi="Arial"/>
          <w:sz w:val="56"/>
          <w:szCs w:val="56"/>
        </w:rPr>
      </w:pPr>
      <w:r w:rsidRPr="00A32153">
        <w:rPr>
          <w:rFonts w:ascii="Arial" w:hAnsi="Arial"/>
          <w:sz w:val="56"/>
          <w:szCs w:val="56"/>
        </w:rPr>
        <w:t>Грани Агни Йоги</w:t>
      </w:r>
    </w:p>
    <w:p w:rsidR="004F56B6" w:rsidRPr="00AE7011" w:rsidRDefault="004F56B6" w:rsidP="004F56B6">
      <w:pPr>
        <w:pStyle w:val="PlainText"/>
        <w:jc w:val="center"/>
        <w:rPr>
          <w:rFonts w:ascii="Arial" w:hAnsi="Arial"/>
          <w:sz w:val="40"/>
          <w:szCs w:val="40"/>
        </w:rPr>
      </w:pPr>
      <w:r w:rsidRPr="00AE7011">
        <w:rPr>
          <w:rFonts w:ascii="Arial" w:hAnsi="Arial"/>
          <w:sz w:val="40"/>
          <w:szCs w:val="40"/>
        </w:rPr>
        <w:t>19</w:t>
      </w:r>
      <w:r>
        <w:rPr>
          <w:rFonts w:ascii="Arial" w:hAnsi="Arial"/>
          <w:sz w:val="40"/>
          <w:szCs w:val="40"/>
        </w:rPr>
        <w:t>66</w:t>
      </w:r>
      <w:r w:rsidRPr="00AE7011">
        <w:rPr>
          <w:rFonts w:ascii="Arial" w:hAnsi="Arial"/>
          <w:sz w:val="40"/>
          <w:szCs w:val="40"/>
        </w:rPr>
        <w:t xml:space="preserve"> год</w:t>
      </w:r>
    </w:p>
    <w:p w:rsidR="004F56B6" w:rsidRPr="00A32153" w:rsidRDefault="004F56B6" w:rsidP="004F56B6">
      <w:pPr>
        <w:pStyle w:val="PlainText"/>
        <w:jc w:val="center"/>
        <w:rPr>
          <w:rFonts w:ascii="Arial" w:hAnsi="Arial"/>
          <w:sz w:val="32"/>
          <w:szCs w:val="32"/>
        </w:rPr>
      </w:pPr>
      <w:r w:rsidRPr="00A32153">
        <w:rPr>
          <w:rFonts w:ascii="Arial" w:hAnsi="Arial"/>
          <w:sz w:val="32"/>
          <w:szCs w:val="32"/>
        </w:rPr>
        <w:t>Издание второе, дополненное</w:t>
      </w:r>
    </w:p>
    <w:p w:rsidR="004F56B6" w:rsidRPr="00AE7011" w:rsidRDefault="004F56B6" w:rsidP="004F56B6">
      <w:pPr>
        <w:pStyle w:val="PlainText"/>
        <w:rPr>
          <w:rFonts w:ascii="Arial" w:hAnsi="Arial"/>
          <w:sz w:val="28"/>
          <w:szCs w:val="28"/>
        </w:rPr>
      </w:pPr>
    </w:p>
    <w:p w:rsidR="00A655D7" w:rsidRPr="004F56B6" w:rsidRDefault="00A655D7" w:rsidP="00BF4524">
      <w:pPr>
        <w:rPr>
          <w:b/>
        </w:rPr>
      </w:pPr>
    </w:p>
    <w:p w:rsidR="0096778F" w:rsidRDefault="00607C15" w:rsidP="00BF4524">
      <w:r w:rsidRPr="005121B4">
        <w:rPr>
          <w:b/>
        </w:rPr>
        <w:t>1966</w:t>
      </w:r>
      <w:r>
        <w:rPr>
          <w:b/>
        </w:rPr>
        <w:t xml:space="preserve"> г. </w:t>
      </w:r>
      <w:r w:rsidR="00857849" w:rsidRPr="00857849">
        <w:rPr>
          <w:b/>
        </w:rPr>
        <w:t>1</w:t>
      </w:r>
      <w:r w:rsidR="00857849" w:rsidRPr="00607C15">
        <w:rPr>
          <w:b/>
        </w:rPr>
        <w:t>.</w:t>
      </w:r>
      <w:r w:rsidR="0096778F">
        <w:t xml:space="preserve"> (1</w:t>
      </w:r>
      <w:r w:rsidR="00BF4524">
        <w:rPr>
          <w:rStyle w:val="FootnoteReference"/>
        </w:rPr>
        <w:footnoteReference w:id="1"/>
      </w:r>
      <w:r w:rsidR="0096778F">
        <w:t xml:space="preserve">). </w:t>
      </w:r>
      <w:r w:rsidR="00AF21D1" w:rsidRPr="00AF21D1">
        <w:rPr>
          <w:b/>
        </w:rPr>
        <w:t>(Янв. 1).</w:t>
      </w:r>
      <w:r w:rsidR="0096778F">
        <w:t xml:space="preserve"> Посылаемый Луч требует осознания. Чтобы быть постоянно в Луче и ощущать его благо, надо сохранять памятование о нем постоянное. Неосознанный, он не может проявлять свою полную мощь. Тонкие энергии требуют осознания, иначе они проносятся мимо. Явление осознания важно необычайно. Ведь даже весь Тонкий Мир со всеми своими богатствами и неисчерпаемыми возможностями доступен только лишь по степени его осознания. Можно стоять перед величайшим произведением искусства, полным глубочайшего смысла, и не понимать, не чувствовать, то есть не осознавать его значения. И многие именно так и реагируют на великие явления жизни. Все дело в сознании. Его можно закрыть на тысячи застежек даже и тогда, когда оно уже достаточно расширено. Многое, очень многое зависит от желания видеть и соответствующей настроенности воспринимающего аппарата. Постоянство настороженной чуткости — качество, весьма нужное для восприятия тонких энергий. Восприимчивость — по созвучию. Настроенность сознания устанавливается волей. Но нужно постоянство и известная степень стойкости духа.</w:t>
      </w:r>
    </w:p>
    <w:p w:rsidR="005708EB" w:rsidRDefault="005708EB" w:rsidP="00BF4524"/>
    <w:p w:rsidR="0096778F" w:rsidRDefault="00607C15" w:rsidP="00BF4524">
      <w:r w:rsidRPr="00A07582">
        <w:rPr>
          <w:b/>
        </w:rPr>
        <w:t>1966</w:t>
      </w:r>
      <w:r>
        <w:rPr>
          <w:b/>
        </w:rPr>
        <w:t xml:space="preserve"> г. </w:t>
      </w:r>
      <w:r w:rsidR="00AF21D1" w:rsidRPr="00AF21D1">
        <w:rPr>
          <w:b/>
        </w:rPr>
        <w:t>2.</w:t>
      </w:r>
      <w:r w:rsidR="0096778F">
        <w:t xml:space="preserve"> (2). </w:t>
      </w:r>
      <w:r w:rsidR="00AF21D1" w:rsidRPr="00AF21D1">
        <w:rPr>
          <w:b/>
        </w:rPr>
        <w:t>(М.А.Й.).</w:t>
      </w:r>
      <w:r w:rsidR="0096778F">
        <w:t xml:space="preserve"> Совсем не нужно совершать какие-то особые проступки, чтобы оторваться от Владыки. В сумерках будней обычности и мелкой занятости делается глухим человек к горним посылкам. И столько прельщений вокруг, столько отвлекающего от наинужнейшего. Но человек, погруженный в явления плотного мира и даже проживший свою жизнь во всей славе земной и богатстве, может в Мир Тонкий войти нищим и лишенным всего. И то, что занимает сознание многих в течение их жизни, для Надземного пребывания не нужно и не имеет значения. Все земное проходит, и взять из него в путь далекий нельзя ничего. Жизнь, смерть и новое воплощение указывают на то, что явление собственности нелепо и не может быть продолжено далее известного предела. Когда фокус сознания переносится в область духа и мысли, Майя земная утрачивает свою власть над человеком. Жить жизнью духа — значит освободиться от иллюзий земных.</w:t>
      </w:r>
    </w:p>
    <w:p w:rsidR="005708EB" w:rsidRDefault="005708EB" w:rsidP="00BF4524"/>
    <w:p w:rsidR="0096778F" w:rsidRDefault="00607C15" w:rsidP="00BF4524">
      <w:r w:rsidRPr="00A07582">
        <w:rPr>
          <w:b/>
        </w:rPr>
        <w:t>1966</w:t>
      </w:r>
      <w:r>
        <w:rPr>
          <w:b/>
        </w:rPr>
        <w:t xml:space="preserve"> г. </w:t>
      </w:r>
      <w:r w:rsidR="00AF21D1" w:rsidRPr="00AF21D1">
        <w:rPr>
          <w:b/>
        </w:rPr>
        <w:t>3.</w:t>
      </w:r>
      <w:r w:rsidR="0096778F">
        <w:t xml:space="preserve"> (3). </w:t>
      </w:r>
      <w:r w:rsidR="00AF21D1" w:rsidRPr="00AF21D1">
        <w:rPr>
          <w:b/>
        </w:rPr>
        <w:t>(Гуру).</w:t>
      </w:r>
      <w:r w:rsidR="0096778F">
        <w:t xml:space="preserve"> Имейте все, что хотите, и владейте всем, но поставив в сознании своем прежде всех, и всего, и чего бы то ни было Того, Кто Позвал вас на Путь Света и Жизни, Владыку поставив </w:t>
      </w:r>
      <w:r w:rsidR="0096778F">
        <w:lastRenderedPageBreak/>
        <w:t>первее всего. И тогда яд собственности и обольщение времени, пространства и вещей не омрачат вашего духа и следование за Позвавшим станет возможным.</w:t>
      </w:r>
    </w:p>
    <w:p w:rsidR="005708EB" w:rsidRDefault="005708EB" w:rsidP="00BF4524"/>
    <w:p w:rsidR="0096778F" w:rsidRDefault="00607C15" w:rsidP="00BF4524">
      <w:r w:rsidRPr="00A07582">
        <w:rPr>
          <w:b/>
        </w:rPr>
        <w:t>1966</w:t>
      </w:r>
      <w:r>
        <w:rPr>
          <w:b/>
        </w:rPr>
        <w:t xml:space="preserve"> г. </w:t>
      </w:r>
      <w:r w:rsidR="00AF21D1" w:rsidRPr="00AF21D1">
        <w:rPr>
          <w:b/>
        </w:rPr>
        <w:t>4.</w:t>
      </w:r>
      <w:r w:rsidR="0096778F">
        <w:t xml:space="preserve"> (4). </w:t>
      </w:r>
      <w:r w:rsidR="00AF21D1" w:rsidRPr="00AF21D1">
        <w:rPr>
          <w:b/>
        </w:rPr>
        <w:t>(Янв. 2).</w:t>
      </w:r>
      <w:r w:rsidR="0096778F">
        <w:t xml:space="preserve"> Поговорим о доверии. Доверие по отношению к Учителю достигает такой степени сердечности, что никакие сомнения, никакие доводы рассудка, никакая логика очевидности и кажущиеся убедительными факты уже не могут его поколебать. Факты очевидности не могут служить доказательством, ибо тогда не было бы судебных ошибок. Только непоколебимая уверенность сердца, прямое его чувствознание могут служить основою такого доверия. Знаете случаи, когда очевидность, идя вразрез с действительностью, вводила много раз рассудок в заблуждение. Знаете и то, что факты очевидности, являя вид неопровержимости, погружали сознание во тьму. Знаете, что логика очевидности, будучи весьма убедительной, уводила в сторону от прямого пути и отделяла мышление от Учителя. Сужденный ученик доходит до такой степени уверенности в Учителе, что на его доверие к Учителю уже не могут влиять никакие процессы или движения, происходящие в его собственных мыслях, столь же временных и преходящих, как и все его оболочки. Учитель над ними, и связь духа с Учителем Света устанавливается и идет поверх оболочек, которые сменяются с каждым воплощением, в то время как связь его с Учителем остается неизменной и непрерываемой. Эта связь продолжается на протяжении целых тысячелетий, несмотря на рождение и смерть плотного тела и всех оболочек. Престол Учителя — сердце, а оно не умирает, оно вечно и бьется всегда. Тот, кто сужден Нам, твердой рукой отбрасывает все, что может нарушить целостность и непоколебимость доверия к Учителю. «Какой бы убедительной ни казалась мне Майя, верю Владыке», — так говорит себе ученик и наполняется Светом. Нужно иметь очень большой опыт, чтобы успешно бороться с логикой очевидности. Но успешной борьба может быть только лишь в том случае, когда преданный ученик просто отбрасывает все мысли, могущие отделить или отдалить его от Учителя, — все сомнения, все колебания и все нашептывания тьмы. Испытания на непоколебимость доверия очень трудны тем, что явные и убедительные факты очевидности заслоняют действительность и мешают распознаванию. И тогда, только отбросив весь этот клубок видимости и кажущихся неотрицаемыми явлений, можно победить Майю, которая хочет встать между Учителем и учеником.</w:t>
      </w:r>
    </w:p>
    <w:p w:rsidR="005708EB" w:rsidRDefault="005708EB" w:rsidP="00BF4524"/>
    <w:p w:rsidR="0096778F" w:rsidRDefault="00AF21D1" w:rsidP="00E150E0">
      <w:pPr>
        <w:pStyle w:val="Quote"/>
      </w:pPr>
      <w:r w:rsidRPr="00AF21D1">
        <w:rPr>
          <w:b/>
        </w:rPr>
        <w:t>(М.А.Й.).</w:t>
      </w:r>
      <w:r w:rsidR="0096778F">
        <w:t xml:space="preserve"> Упустил ведущую мысль и восстановить или вспомнить не смог.</w:t>
      </w:r>
    </w:p>
    <w:p w:rsidR="0096778F" w:rsidRDefault="00607C15" w:rsidP="00BF4524">
      <w:r w:rsidRPr="00A07582">
        <w:rPr>
          <w:b/>
        </w:rPr>
        <w:t>1966</w:t>
      </w:r>
      <w:r>
        <w:rPr>
          <w:b/>
        </w:rPr>
        <w:t xml:space="preserve"> г. </w:t>
      </w:r>
      <w:r w:rsidR="00AF21D1" w:rsidRPr="00AF21D1">
        <w:rPr>
          <w:b/>
        </w:rPr>
        <w:t>5.</w:t>
      </w:r>
      <w:r w:rsidR="0096778F">
        <w:t xml:space="preserve"> (5). </w:t>
      </w:r>
      <w:r w:rsidR="00AF21D1" w:rsidRPr="00AF21D1">
        <w:rPr>
          <w:b/>
        </w:rPr>
        <w:t>(Гуру).</w:t>
      </w:r>
      <w:r w:rsidR="0096778F">
        <w:t xml:space="preserve"> Чаще тех вспоминайте, кто жизнью своей явил свидетельство непоколебимости огненной. Да, да, — непоколебимость и стойкость духа есть качества огненные. Тонким </w:t>
      </w:r>
      <w:r w:rsidR="0096778F">
        <w:lastRenderedPageBreak/>
        <w:t>зрением можно видеть степень, свойства и напряжение этого огня. Эти огненные качества, равно как и все прочие, утвержденные духом, являются его неотъемлемым достижением. Качества эти способствуют оформлению огненного тела и неразрушимы во времени. Утверждение требуемых качеств есть прямой путь к Владыкам.</w:t>
      </w:r>
    </w:p>
    <w:p w:rsidR="0096778F" w:rsidRPr="00621C02" w:rsidRDefault="0096778F" w:rsidP="00914D60">
      <w:pPr>
        <w:pStyle w:val="Quote"/>
      </w:pPr>
      <w:r>
        <w:t>Ночью со сна слова: Куч. — центр новой активности</w:t>
      </w:r>
      <w:r w:rsidR="00621C02" w:rsidRPr="00621C02">
        <w:t>.</w:t>
      </w:r>
    </w:p>
    <w:p w:rsidR="005708EB" w:rsidRDefault="005708EB" w:rsidP="00BF4524"/>
    <w:p w:rsidR="0096778F" w:rsidRDefault="00BB53C2" w:rsidP="00BF4524">
      <w:r w:rsidRPr="00A07582">
        <w:rPr>
          <w:b/>
        </w:rPr>
        <w:t>1966</w:t>
      </w:r>
      <w:r>
        <w:rPr>
          <w:b/>
        </w:rPr>
        <w:t xml:space="preserve"> г. </w:t>
      </w:r>
      <w:r w:rsidR="00AF21D1" w:rsidRPr="00AF21D1">
        <w:rPr>
          <w:b/>
        </w:rPr>
        <w:t>6.</w:t>
      </w:r>
      <w:r w:rsidR="0096778F">
        <w:t xml:space="preserve"> </w:t>
      </w:r>
      <w:r w:rsidR="00AF21D1" w:rsidRPr="00AF21D1">
        <w:rPr>
          <w:b/>
        </w:rPr>
        <w:t>(Янв. 3).</w:t>
      </w:r>
      <w:r w:rsidR="0096778F">
        <w:t xml:space="preserve"> Визуальное представление вещей, людей и явлений кроет в себе нечто гораздо большее, чем это принято думать обычно. Во-первых, создается тонкая форма зрительного представления, во-вторых, устанавливается этим связь между нею и ее творцом, в-третьих, будучи создана и отделившись от своего создателя, она продолжает существовать и пульсировать в пространстве с силою, вложенною в нее ее породителем, воздействуя как на него самого, так и на окружающее и окружающих. Этим еще не исчерпывается свойство таких мысленных образований. Если они очень сильны и очень устойчивы и кроют в себе возможности проявиться в плотном виде, то такие мысли рано или поздно осуществляются на Земле. Беспочвенные мечтания, логически оторванные от действительности, не столь опасны, сколь опасно то, что может быть осуществлено, если эти формы от тьмы и порождены злою волей. Но думают все, и все создают образы своих мыслей в пространстве. Многие тысячелетия люди мечтали о том, чтобы летать. Люди летают. Мечты стали явью. Элемент времени значения не имеет, ибо мысль не умирает в пространстве.</w:t>
      </w:r>
    </w:p>
    <w:p w:rsidR="005708EB" w:rsidRDefault="005708EB" w:rsidP="00BF4524"/>
    <w:p w:rsidR="0096778F" w:rsidRDefault="00BB53C2" w:rsidP="00BF4524">
      <w:r w:rsidRPr="00A07582">
        <w:rPr>
          <w:b/>
        </w:rPr>
        <w:t>1966</w:t>
      </w:r>
      <w:r>
        <w:rPr>
          <w:b/>
        </w:rPr>
        <w:t xml:space="preserve"> г. </w:t>
      </w:r>
      <w:r w:rsidR="00AF21D1" w:rsidRPr="00AF21D1">
        <w:rPr>
          <w:b/>
        </w:rPr>
        <w:t>7.</w:t>
      </w:r>
      <w:r w:rsidR="0096778F">
        <w:t xml:space="preserve"> (6). </w:t>
      </w:r>
      <w:r w:rsidR="00AF21D1" w:rsidRPr="00AF21D1">
        <w:rPr>
          <w:b/>
        </w:rPr>
        <w:t>(М.А.Й.).</w:t>
      </w:r>
      <w:r w:rsidR="0096778F">
        <w:t xml:space="preserve"> Тот, кто умеет ждать, непременно дождется. Знаете о великом ожидании. Так ждали все, идущие к Свету. Ожидание и движение как будто бы понятия совершенно несовместимые. Но ведь имеется в виду не пассивное и инертное ожидание, но напряженное и деятельное. Дух в постоянном движении и устремлении и в дерзаниях творческих. Качества ожидания могут быть весьма многообразны. Огненное ожидание Великого Прихода не есть болотное разложение застоя, но творческое горение духа. Напомню слова Учителя: сидящие и ждущие, чего ждете и как?</w:t>
      </w:r>
    </w:p>
    <w:p w:rsidR="005708EB" w:rsidRDefault="005708EB" w:rsidP="00BF4524"/>
    <w:p w:rsidR="0096778F" w:rsidRDefault="00BB53C2" w:rsidP="00BF4524">
      <w:r w:rsidRPr="00A07582">
        <w:rPr>
          <w:b/>
        </w:rPr>
        <w:t>1966</w:t>
      </w:r>
      <w:r>
        <w:rPr>
          <w:b/>
        </w:rPr>
        <w:t xml:space="preserve"> г. </w:t>
      </w:r>
      <w:r w:rsidR="00AF21D1" w:rsidRPr="00AF21D1">
        <w:rPr>
          <w:b/>
        </w:rPr>
        <w:t>8.</w:t>
      </w:r>
      <w:r w:rsidR="0096778F">
        <w:t xml:space="preserve"> (7). </w:t>
      </w:r>
      <w:r w:rsidR="00AF21D1" w:rsidRPr="00AF21D1">
        <w:rPr>
          <w:b/>
        </w:rPr>
        <w:t>(Гуру).</w:t>
      </w:r>
      <w:r w:rsidR="0096778F">
        <w:t xml:space="preserve"> Когда все прочие возможности отпадают, можно действовать мыслью. Уже отмечали, как осуществились когда-то продуманные вами мысли. Их осуществили другие люди, но ваша заслуга и ваш вклад в дело Общего Блага от этого не уменьшились. Сознательно действовать мыслью много труднее, чем руками, ибо следствия мысли не скоро сказываются и не всегда попадают в поле зрения их творца. Но все же мыслью действовать можно, твердо зная при этом, что мысль — это мощная сила, стремящаяся уявить себя или воплотиться в явные видимые, то есть плотные, формы. Творчество мысленное — наивысшее.</w:t>
      </w:r>
    </w:p>
    <w:p w:rsidR="005708EB" w:rsidRDefault="005708EB" w:rsidP="00BF4524"/>
    <w:p w:rsidR="0096778F" w:rsidRDefault="00BB53C2" w:rsidP="00BF4524">
      <w:r w:rsidRPr="00A07582">
        <w:rPr>
          <w:b/>
        </w:rPr>
        <w:t>1966</w:t>
      </w:r>
      <w:r>
        <w:rPr>
          <w:b/>
        </w:rPr>
        <w:t xml:space="preserve"> г. </w:t>
      </w:r>
      <w:r w:rsidR="00AF21D1" w:rsidRPr="00AF21D1">
        <w:rPr>
          <w:b/>
        </w:rPr>
        <w:t>9.</w:t>
      </w:r>
      <w:r w:rsidR="0096778F">
        <w:t xml:space="preserve"> (8). </w:t>
      </w:r>
      <w:r w:rsidR="00AF21D1" w:rsidRPr="00AF21D1">
        <w:rPr>
          <w:b/>
        </w:rPr>
        <w:t>(Янв. 4).</w:t>
      </w:r>
      <w:r w:rsidR="0096778F">
        <w:t xml:space="preserve"> Друг Мой, если Учитель Допускает, чтобы ученик оказался в определенных условиях, и не Спешит их изменить, значит, это необходимо для получения определенного опыта и знания жизни. Поэтому не следует от них отвращаться. Но, с ними соприкасаясь, не будем забывать и того, что даются они на срок. Совместить, или сочетать, тягость этих условий с накоплениями духа и возможностями высших восприятий — значит найти золотой, или срединный, путь жизни. Уклонение в ту или другую сторону будет решением неправильным. Формула «Кесарево — кесарю» имеет именно это в виду. Дань плотному пребыванию надо отдать, взяв от него то, ради чего воплощается человек на Земле. Жизнь поворачивается так, что определенный ряд ее требований приходится выполнять, независимо от того, хочется этого или нет. И выполнять надо, и выполнять хорошо. При этом хорошо держать в сознании постоянную мысль о преходимости текущего часа и о том, что смысл его не в нем, а в том будущем, ради которого накапливается жизненный опыт. Это позволит проходить без сетований и упреков Учителю самые трудные отрезки пути в радости и равновесии. Смысл их станет понятен позднее, хотя Ведущий Может и заранее объяснить их значение. Так, например, задача познания человека, указанная ранее, неизбежно сталкивает путника Великого Пути с горечью жизни и многими тяжкими переживаниями, ибо много имеется еще в человеческой природе, что подлежит изживанию. Конечная цель пути оправдывает те трудности, без которых эта цель недостижима.</w:t>
      </w:r>
    </w:p>
    <w:p w:rsidR="005708EB" w:rsidRDefault="005708EB" w:rsidP="00BF4524"/>
    <w:p w:rsidR="0096778F" w:rsidRDefault="00BB53C2" w:rsidP="00BF4524">
      <w:r w:rsidRPr="00A07582">
        <w:rPr>
          <w:b/>
        </w:rPr>
        <w:t>1966</w:t>
      </w:r>
      <w:r>
        <w:rPr>
          <w:b/>
        </w:rPr>
        <w:t xml:space="preserve"> г. </w:t>
      </w:r>
      <w:r w:rsidR="00AF21D1" w:rsidRPr="00AF21D1">
        <w:rPr>
          <w:b/>
        </w:rPr>
        <w:t>10.</w:t>
      </w:r>
      <w:r w:rsidR="0096778F">
        <w:t xml:space="preserve"> (9). </w:t>
      </w:r>
      <w:r w:rsidR="00AF21D1" w:rsidRPr="00AF21D1">
        <w:rPr>
          <w:b/>
        </w:rPr>
        <w:t>(М.А.Й.).</w:t>
      </w:r>
      <w:r w:rsidR="0096778F">
        <w:t xml:space="preserve"> Он Удалялся от людей в пустыню потому, что даже Ему было необходимо восстанавливать запас праны при общении с природой и вдали от толпы. Теперь для восстановления сил этой возможности нуждающиеся не имеют. И каждый сам должен найти, как лучше всего восстанавливать силы. Если нет гор и нет пустыни, природа все же осталась. Общение с нею может дать очень много. Находясь в низинах, человек, подобно водолазу, нуждается в глотке воздуха, заряженного живительной энергией. Краткая пранаяма необходима, а также и нечто, могущее отвлечь от суеты обихода. Цель остается все той же — дойти.</w:t>
      </w:r>
    </w:p>
    <w:p w:rsidR="005708EB" w:rsidRDefault="005708EB" w:rsidP="00BF4524"/>
    <w:p w:rsidR="0096778F" w:rsidRDefault="00BB53C2" w:rsidP="00BF4524">
      <w:r w:rsidRPr="00A07582">
        <w:rPr>
          <w:b/>
        </w:rPr>
        <w:t>1966</w:t>
      </w:r>
      <w:r>
        <w:rPr>
          <w:b/>
        </w:rPr>
        <w:t xml:space="preserve"> г. </w:t>
      </w:r>
      <w:r w:rsidR="00AF21D1" w:rsidRPr="00AF21D1">
        <w:rPr>
          <w:b/>
        </w:rPr>
        <w:t>11.</w:t>
      </w:r>
      <w:r w:rsidR="0096778F">
        <w:t xml:space="preserve"> (10). </w:t>
      </w:r>
      <w:r w:rsidR="00AF21D1" w:rsidRPr="00AF21D1">
        <w:rPr>
          <w:b/>
        </w:rPr>
        <w:t>(Гуру).</w:t>
      </w:r>
      <w:r w:rsidR="0096778F">
        <w:t xml:space="preserve"> Конечное назначение корабля остается неизменным, хотя ему и приходится менять курс и идти тем или другим галсом. В этом сущность отношения ко всем постоянно изменяющимся условиям жизни. Кораблю постоянно приходится преодолевать сопротивление стихий даже тогда, когда он идет с попутным ветром. И чем быстрее идет, тем сильнее сопротивление преодолеваемой им стихии воды. Это следует помнить и не удивляться, что столько препятствий вокруг и что сопротивление окружающей среды возрастает. Стоящий на месте или книзу идущий </w:t>
      </w:r>
      <w:r w:rsidR="0096778F">
        <w:lastRenderedPageBreak/>
        <w:t>его не имеет. Не примем знаки успеха и быстроты продвижения за несчастия. Только воины духа, вои Владыки, знают борьбу, и победы, и битвы за утверждение Света.</w:t>
      </w:r>
    </w:p>
    <w:p w:rsidR="005708EB" w:rsidRDefault="005708EB" w:rsidP="00BF4524"/>
    <w:p w:rsidR="0096778F" w:rsidRDefault="00BB53C2" w:rsidP="00BF4524">
      <w:r w:rsidRPr="00A07582">
        <w:rPr>
          <w:b/>
        </w:rPr>
        <w:t>1966</w:t>
      </w:r>
      <w:r>
        <w:rPr>
          <w:b/>
        </w:rPr>
        <w:t xml:space="preserve"> г. </w:t>
      </w:r>
      <w:r w:rsidR="00AF21D1" w:rsidRPr="00AF21D1">
        <w:rPr>
          <w:b/>
        </w:rPr>
        <w:t>12.</w:t>
      </w:r>
      <w:r w:rsidR="0096778F">
        <w:t xml:space="preserve"> </w:t>
      </w:r>
      <w:r w:rsidR="00AF21D1" w:rsidRPr="00AF21D1">
        <w:rPr>
          <w:b/>
        </w:rPr>
        <w:t>(Янв. 5).</w:t>
      </w:r>
      <w:r w:rsidR="0096778F">
        <w:t xml:space="preserve"> Мысленная гимнастика не менее полезна, чем обычная, если не более. Под воздействием тонкого тела и его движений укрепляется тело физическое. Прежде чем освоить процесс, требующий чисто физической сноровки и навыка, хорошо потренироваться психически, то есть совершая все нужные действия мысленно, в воображении, или в своем тонком теле, когда плотное находится в полном покое. Такая тренировка очень упрощает и ускоряет последующую тренировку и приспособление физического тела. Например, печатание на пишущей машинке по слепому методу, или музыкальные упражнения на пианино можно сильно продвинуть вперед с помощью такой психоментальной тренировки. Ведь даже простейшего мускульного движения нельзя произвести, не предпослав ему мысленное в воображении. Чтобы перейти через улицу, надо этому движению предпослать мысль. Когда же тонкое тело принимает сознательное участие в подобных психических упражнениях, то достижение желаемых результатов убыстряется во много раз. Если к выполнению какого-либо сложного процесса, требующего много внимания и длительной практики, приступить методом тренировки тонкого тела и мысленного его повторения и усвоения в воображении, то и физическое его усвоение пойдет легко и быстро. И никакая чисто физическая тренировка не угонится за методом психо-ментальным. Он может быть и частично физическим, то есть, закрыв глаза и представив перед собою клавиатуру пишущей машинки или пианино, можно, смотря на текст или ноты, шевелить соответствующими пальцами. Если обычные репетиции объединить с психическим методом, то они пойдут много успешнее, какого характера ни были бы они, начиная с театральной сцены и кончая кабиной летчика. Вообще, мысленный процесс, или представление в воображении нужного действия, поступка или поведения, особенно при повторности, сильно его облегчает на деле. Даваемые указания являются ключом к наилучшему выполнению любого действия или задачи. В связи с этим нельзя не коснуться вопроса о лечении и самолечении. Знаете, что выделившееся тонкое тело может успешно лечить свое собственное физическое путем применения дыхания и наложения рук или воздействием концов пальцев на соответствующие ганглии. Приведя физическое тело в состояние покоя, можно мысленно с помощью рук тонкого тела массировать любую часть тела как внутри, так и снаружи. Можно при этом глубоко дышать, задерживая дыхание и усиливая этим приток праны, передаваемой через концы пальцев, большого, среднего и указательного. Можно подобным образом лечить и себя, и других. Расстояния значения не имеют. Огненная энергия их преодолевает легко. Можно массировать своими руками обычным путем </w:t>
      </w:r>
      <w:r w:rsidR="0096778F">
        <w:lastRenderedPageBreak/>
        <w:t>заболевший желудок, но можно при этом руки тонкого тела ввести внутрь физического и мысленно ими массировать желудок и его ткани внутри. Рукой тонкого тела можно коснуться любой части тела, любого внутреннего органа и восстановить его нормальные функции тонким массажем. Когда выделение тонкого тела станет законным и обычным, процессы лечения себя и других можно производить вполне сознательно и с успехом. Но способность выделения тонкого тела должна прийти естественно и в соответствии с ростом и расширением сознания и под руководством Учителя, иначе это будет психизмом, то есть явлением опасным и вредным. Тонкое тело свободно во всех своих движениях, вплоть до полетов, плотное же требует тренировки и ограничено очень. Сколько трудов, времени и упорства требуется от хорошей балерины. Но если бы видели, какие изумительные танцы могут выполнять люди в своих тонких телах. Священные танцы имеют глубокое значение. Возможности двух миров следует сблизить, и прежде всего в понимании.</w:t>
      </w:r>
    </w:p>
    <w:p w:rsidR="005708EB" w:rsidRDefault="005708EB" w:rsidP="00BF4524"/>
    <w:p w:rsidR="0096778F" w:rsidRDefault="00BB53C2" w:rsidP="00BF4524">
      <w:r w:rsidRPr="00A07582">
        <w:rPr>
          <w:b/>
        </w:rPr>
        <w:t>1966</w:t>
      </w:r>
      <w:r>
        <w:rPr>
          <w:b/>
        </w:rPr>
        <w:t xml:space="preserve"> г. </w:t>
      </w:r>
      <w:r w:rsidR="00AF21D1" w:rsidRPr="00AF21D1">
        <w:rPr>
          <w:b/>
        </w:rPr>
        <w:t>13.</w:t>
      </w:r>
      <w:r w:rsidR="0096778F">
        <w:t xml:space="preserve"> (11). </w:t>
      </w:r>
      <w:r w:rsidR="00AF21D1" w:rsidRPr="00AF21D1">
        <w:rPr>
          <w:b/>
        </w:rPr>
        <w:t>(Янв. 5).</w:t>
      </w:r>
      <w:r w:rsidR="0096778F">
        <w:t xml:space="preserve"> </w:t>
      </w:r>
      <w:r w:rsidR="00AF21D1" w:rsidRPr="00AF21D1">
        <w:rPr>
          <w:b/>
        </w:rPr>
        <w:t>(М.А.Й.).</w:t>
      </w:r>
      <w:r w:rsidR="0096778F">
        <w:t xml:space="preserve"> Только применение на собственном опыте в жизни знаний, даваемых Учителем, дает право на то, чтобы поделиться с другими, если это целесообразно. Чувствуете временами ценность получаемых знаний и невозможность раздать свое духовное богатство, ибо пусто вокруг. В подобном положении оказывались все Носители Света, как большие, так и малые. Так было всегда. Огорчаться слишком не будем, ибо существует пространство, которое видит, и слышит, и запечатлевает все. Если бы знали, сколько невидимых духов ловят светлые мысли и почерпают от них. Слишком много места уделяли мы темному полюсу жизни. Помыслим теперь и о Светлом. Созвучные духи мыслями Света живут и входят в контакт с созвучными им сознаниями воплощенных, когда сознания этих последних устремляются к ним. Зов снизу, ответ сверху. Можно сознательно привлекать к себе сотрудников светлых из Тонкого Мира, если подняться устремлением мыслей до них. Не могут спуститься они в условия плотного мира, ибо физического тела не имеют, но мыслью бесплотной до них, не имеющих плоти, можно подняться. Мысль материальна, тонкие тела материальны, материя везде, но в различных степенях уплотнения. Разницу между плотью, то есть плотной материей физического тела, и материей тонкого надо понять, а также и то, что эти виды незримой, светящейся материи существуют не менее реально, чем плотной.</w:t>
      </w:r>
    </w:p>
    <w:p w:rsidR="005708EB" w:rsidRDefault="005708EB" w:rsidP="00BF4524"/>
    <w:p w:rsidR="0096778F" w:rsidRDefault="00BB53C2" w:rsidP="00BF4524">
      <w:r w:rsidRPr="00A07582">
        <w:rPr>
          <w:b/>
        </w:rPr>
        <w:t>1966</w:t>
      </w:r>
      <w:r>
        <w:rPr>
          <w:b/>
        </w:rPr>
        <w:t xml:space="preserve"> г. </w:t>
      </w:r>
      <w:r w:rsidR="00AF21D1" w:rsidRPr="00AF21D1">
        <w:rPr>
          <w:b/>
        </w:rPr>
        <w:t>14.</w:t>
      </w:r>
      <w:r w:rsidR="0096778F">
        <w:t xml:space="preserve"> (12). </w:t>
      </w:r>
      <w:r w:rsidR="00AF21D1" w:rsidRPr="00AF21D1">
        <w:rPr>
          <w:b/>
        </w:rPr>
        <w:t>(Гуру).</w:t>
      </w:r>
      <w:r w:rsidR="0096778F">
        <w:t xml:space="preserve"> Тяжко проходить через испытания очередной ступени, но зато какие горизонты возможностей открываются перед сознанием, когда эти испытания пройдены. Если бы поняли идущие, как важно идти, несмотря ни на что. Ведь все эти кажущиеся препятствиями преграды — ничто, если решение идти непреклонно. Они рушатся, они рассыпаются, они отступают от того, </w:t>
      </w:r>
      <w:r w:rsidR="0096778F">
        <w:lastRenderedPageBreak/>
        <w:t>кто путь свой решил навсегда. Майя препятствий, возникающих во время очередных испытаний, кажется настолько реальной, что колеблющийся и сомневающийся дух не в силах их преодолеть. Но непоколебимое решение воли идти до конца их сметает с пути, как карточные домики. Идущий дойдет.</w:t>
      </w:r>
    </w:p>
    <w:p w:rsidR="005708EB" w:rsidRDefault="005708EB" w:rsidP="00BF4524"/>
    <w:p w:rsidR="0096778F" w:rsidRDefault="00BB53C2" w:rsidP="00BF4524">
      <w:r w:rsidRPr="00A07582">
        <w:rPr>
          <w:b/>
        </w:rPr>
        <w:t>1966</w:t>
      </w:r>
      <w:r>
        <w:rPr>
          <w:b/>
        </w:rPr>
        <w:t xml:space="preserve"> г. </w:t>
      </w:r>
      <w:r w:rsidR="00AF21D1" w:rsidRPr="00AF21D1">
        <w:rPr>
          <w:b/>
        </w:rPr>
        <w:t>15.</w:t>
      </w:r>
      <w:r w:rsidR="0096778F">
        <w:t xml:space="preserve"> </w:t>
      </w:r>
      <w:r w:rsidR="00AF21D1" w:rsidRPr="00AF21D1">
        <w:rPr>
          <w:b/>
        </w:rPr>
        <w:t>(Янв. 6).</w:t>
      </w:r>
      <w:r w:rsidR="0096778F">
        <w:t xml:space="preserve"> С неделю тому назад от М.А.Й. были приблизительно такие слова: «Потерпите. Скоро освобождение».</w:t>
      </w:r>
    </w:p>
    <w:p w:rsidR="0096778F" w:rsidRDefault="0096778F" w:rsidP="00873781">
      <w:pPr>
        <w:pStyle w:val="Quote"/>
      </w:pPr>
      <w:r>
        <w:t>Я их не записал, так как решил, что это отражение моих желаний и ожиданий, но сказал о них Нине. Но все же обратились с просьбой помочь, так как радио за стеной совершенно убивает ее, а уговоры на соседей не действуют. И выхода из положения не было видно.</w:t>
      </w:r>
    </w:p>
    <w:p w:rsidR="005708EB" w:rsidRDefault="005708EB" w:rsidP="00BF4524"/>
    <w:p w:rsidR="0096778F" w:rsidRDefault="00BB53C2" w:rsidP="00BF4524">
      <w:r w:rsidRPr="00A07582">
        <w:rPr>
          <w:b/>
        </w:rPr>
        <w:t>1966</w:t>
      </w:r>
      <w:r>
        <w:rPr>
          <w:b/>
        </w:rPr>
        <w:t xml:space="preserve"> г. </w:t>
      </w:r>
      <w:r w:rsidR="00AF21D1" w:rsidRPr="00AF21D1">
        <w:rPr>
          <w:b/>
        </w:rPr>
        <w:t>16.</w:t>
      </w:r>
      <w:r w:rsidR="0096778F">
        <w:t xml:space="preserve"> (13). Тонкие или мысленные действия и действия, совершаемые в нашем воображении и в духе, не кажутся конкретными, потому что невидимы они физическому глазу. Но ясновидящий их мог бы увидеть. И Я, Который Видит фильм дня жизни любимых учеников, Свидетельствую о том, что мысленные действия реальны, ибо облечены в тонкие формы и могут быть читаемы развитым внутренним зрением. Обычно эти действия, или прообразы действий земных, предшествуют этим последним. И чем эти психические действия более четки и определенны и чем более насыщены энергией, тем более динамичны действия земные. Связь двух миров в действиях человеческих несомненна. Только видя их оба, можно судить о сущности действий и поступков людских. Всякое суждение по внешней их форме будет односторонним, то есть по большей части неверным или неполным. Отрицание Тонкого Мира уводит людей от понимания действительности. Зная о двустороннем аспекте явлений, можно до известной степени ими управлять, или направлять их течение, оформляя их тонкие прообразы. Психологическая тренировка основана на этом же принципе. Поймем этот принцип широко. Платоновское положение, что идеи управляют миром, основано на знании великого Закона. Хорошо понять этот Закон практически, в его применении к жизни. Всякое отвлеченное знание, даже знание Учения Жизни, бесполезно, если не приложено оно на практике. Знающие и применяющие Учение Наше, благо вам.</w:t>
      </w:r>
    </w:p>
    <w:p w:rsidR="005708EB" w:rsidRDefault="005708EB" w:rsidP="00BF4524"/>
    <w:p w:rsidR="0096778F" w:rsidRDefault="00BB53C2" w:rsidP="00BF4524">
      <w:r w:rsidRPr="00A07582">
        <w:rPr>
          <w:b/>
        </w:rPr>
        <w:t>1966</w:t>
      </w:r>
      <w:r>
        <w:rPr>
          <w:b/>
        </w:rPr>
        <w:t xml:space="preserve"> г. </w:t>
      </w:r>
      <w:r w:rsidR="00AF21D1" w:rsidRPr="00AF21D1">
        <w:rPr>
          <w:b/>
        </w:rPr>
        <w:t>17.</w:t>
      </w:r>
      <w:r w:rsidR="0096778F">
        <w:t xml:space="preserve"> (14). </w:t>
      </w:r>
      <w:r w:rsidR="00AF21D1" w:rsidRPr="00AF21D1">
        <w:rPr>
          <w:b/>
        </w:rPr>
        <w:t>(М.А.Й.).</w:t>
      </w:r>
      <w:r w:rsidR="0096778F">
        <w:t xml:space="preserve"> Родные мои, вижу и знаю, как вам нелегко, как мучимы вы и отягощаемы обстоятельствами. Но нет бесконечных испытаний. Скажу: недавнее решение бережно отложить в сторону все непонятное, и яро отбросить все смущающее и вызывающее сомнения, и близость и доверие к Учителю поставить превыше всего происходящего в оболочках и их окружении несказанно приблизили исполнение ваших желаний и выход из создавшегося тупика. Пусть будет это наглядным уроком на будущее. Пока Владыка Живет в сердце, то волос не упадет с головы без Его </w:t>
      </w:r>
      <w:r w:rsidR="0096778F">
        <w:lastRenderedPageBreak/>
        <w:t>Воли. Вот так и идите тропой несломимого, не знающего сомнений доверия к Ведущей Руке.</w:t>
      </w:r>
    </w:p>
    <w:p w:rsidR="005708EB" w:rsidRDefault="005708EB" w:rsidP="00BF4524"/>
    <w:p w:rsidR="0096778F" w:rsidRDefault="00BB53C2" w:rsidP="00BF4524">
      <w:r w:rsidRPr="00A07582">
        <w:rPr>
          <w:b/>
        </w:rPr>
        <w:t>1966</w:t>
      </w:r>
      <w:r>
        <w:rPr>
          <w:b/>
        </w:rPr>
        <w:t xml:space="preserve"> г. </w:t>
      </w:r>
      <w:r w:rsidR="00AF21D1" w:rsidRPr="00AF21D1">
        <w:rPr>
          <w:b/>
        </w:rPr>
        <w:t>18.</w:t>
      </w:r>
      <w:r w:rsidR="0096778F">
        <w:t xml:space="preserve"> (15). </w:t>
      </w:r>
      <w:r w:rsidR="00AF21D1" w:rsidRPr="00AF21D1">
        <w:rPr>
          <w:b/>
        </w:rPr>
        <w:t>(Гуру).</w:t>
      </w:r>
      <w:r w:rsidR="0096778F">
        <w:t xml:space="preserve"> «Оттуда, где сны создаются...», привет получаете каждодневно в виде реализуемых вашим сознанием посылаемых вам тонких энергий. Страницы Записей свидетельствуют об этом. Но в бурю трудно держаться даже на якоре. Якорь ваш — Иерархия Света. Вот и держитесь за него всеми силами духа, как бы ни было трудно.</w:t>
      </w:r>
    </w:p>
    <w:p w:rsidR="005708EB" w:rsidRDefault="005708EB" w:rsidP="00BF4524"/>
    <w:p w:rsidR="0096778F" w:rsidRDefault="00BB53C2" w:rsidP="00BF4524">
      <w:r w:rsidRPr="00A07582">
        <w:rPr>
          <w:b/>
        </w:rPr>
        <w:t>1966</w:t>
      </w:r>
      <w:r>
        <w:rPr>
          <w:b/>
        </w:rPr>
        <w:t xml:space="preserve"> г. </w:t>
      </w:r>
      <w:r w:rsidR="00AF21D1" w:rsidRPr="00AF21D1">
        <w:rPr>
          <w:b/>
        </w:rPr>
        <w:t>19.</w:t>
      </w:r>
      <w:r w:rsidR="0096778F">
        <w:t xml:space="preserve"> </w:t>
      </w:r>
      <w:r w:rsidR="00AF21D1" w:rsidRPr="00AF21D1">
        <w:rPr>
          <w:b/>
        </w:rPr>
        <w:t>(Янв. 7).</w:t>
      </w:r>
      <w:r w:rsidR="0096778F">
        <w:t xml:space="preserve"> Сын Мой, оболочки по давно укоренившейся привычке яро реагируют на то, что около них происходит. Но дух над ними. Многое, что их волновало когда-то, забылось, но дух продолжает жить, ибо он в них и вне их и их не являет собою, хотя и проявляется через них. Расчленить в сознании своем низшие принципы в себе и понять свойства их и природу необходимо, прежде чем овладеть ими и научиться действовать отдельно в каждом из них. Путь двуединый, путь через радость и горе и неизбежность связанных с ним испытаний приведет к тому, что пятый объединится с шестым и седьмым и бессмертная Триада освободится от власти четырех низших (принципов) и в состоянии будет сознательно проявляться в каждом из проводников на соответствующих им планах. Жизнь заставляет проходить через такие условия, когда невозможно не реагировать на происходящее, но следствием будет понимание, что как прошло, потеряло остроту или забылось все бывшее прежде, точно так же забудется и происходящее в данный момент, ибо все это — Майя. Но не Майя Учитель и бессмертная сущность в себе, бессмертная, несмотря на то, что облекающие временные ее оболочки все смертны и рождаются и строятся снова при каждом возврате на Землю. Все это известно, но приходится все вновь повторять, ибо, только крепко внедренное в понимание духом, освободит оно дух от власти над ним оболочек. Отсюда повторность и трудность испытаний, ибо легкая жизнь и благополучия не вырастят крылья, а без них не летать. Высокая ступень достижения, когда оболочки переживают, мучаются или радуются, но некто внутри, как бы отойдя от всех этих переживаний, смотрит на них со стороны как наблюдатель сторонний. Безмолвный Свидетель внутри только лишь смотрит и помнит все, не будут затрагиваем ничем, что, подобно фильме [на] экране, постоянно проносится мимо Него.</w:t>
      </w:r>
    </w:p>
    <w:p w:rsidR="005708EB" w:rsidRDefault="005708EB" w:rsidP="00BF4524"/>
    <w:p w:rsidR="0096778F" w:rsidRDefault="00BB53C2" w:rsidP="00BF4524">
      <w:r w:rsidRPr="00A07582">
        <w:rPr>
          <w:b/>
        </w:rPr>
        <w:t>1966</w:t>
      </w:r>
      <w:r>
        <w:rPr>
          <w:b/>
        </w:rPr>
        <w:t xml:space="preserve"> г. </w:t>
      </w:r>
      <w:r w:rsidR="00AF21D1" w:rsidRPr="00AF21D1">
        <w:rPr>
          <w:b/>
        </w:rPr>
        <w:t>20.</w:t>
      </w:r>
      <w:r w:rsidR="0096778F">
        <w:t xml:space="preserve"> </w:t>
      </w:r>
      <w:r w:rsidR="00AF21D1" w:rsidRPr="00AF21D1">
        <w:rPr>
          <w:b/>
        </w:rPr>
        <w:t>(М.А.Й.).</w:t>
      </w:r>
      <w:r w:rsidR="0096778F">
        <w:t xml:space="preserve"> «Маленький домик готов, и я жду вас там», — почему пришли вдруг на память мои эти слова? Не пришло ли, наконец, время исполниться сказанному мною? Надо понимать, что элемент времени значения не имеет и, когда наступает срок, сужденное исполняется. Этим хочу пояснить, что длительность или краткость времени не влияет на исполнение.</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21.</w:t>
      </w:r>
      <w:r w:rsidR="0096778F">
        <w:t xml:space="preserve"> (16). </w:t>
      </w:r>
      <w:r w:rsidR="00AF21D1" w:rsidRPr="00AF21D1">
        <w:rPr>
          <w:b/>
        </w:rPr>
        <w:t>(М.А.Й.).</w:t>
      </w:r>
      <w:r w:rsidR="0096778F">
        <w:t xml:space="preserve"> Семенная жидкость является мощным контейнером огненной энергии. Так же и прочие выделения желез в той или иной степени содержат в себе психическую энергию. Степень заряда зависит от огненности организма. Хочу сказать о слюне: она может быть благодетельной или ядовитой. Она может исцелять заболевшие ткани. Это знают даже собаки, зализывая раны и быстро этим способом их заживляя. Только люди не хотят знать ничего и все отрицают. Слюна несет в себе печать состояния организма. Как по составу крови теперь, так и по составу слюны, ее излучениям, светимости и окраске будут в будущем определять не только здоровье или заболеваемость, но и психическое состояние человека. Полон тайн микрокосм человеческий и полон чудесных возможностей. Только тупое невежество не хочет ничего видеть и все отрицает.</w:t>
      </w:r>
    </w:p>
    <w:p w:rsidR="005708EB" w:rsidRDefault="005708EB" w:rsidP="00BF4524"/>
    <w:p w:rsidR="0096778F" w:rsidRDefault="00BB53C2" w:rsidP="00BF4524">
      <w:r w:rsidRPr="00A07582">
        <w:rPr>
          <w:b/>
        </w:rPr>
        <w:t>1966</w:t>
      </w:r>
      <w:r>
        <w:rPr>
          <w:b/>
        </w:rPr>
        <w:t xml:space="preserve"> г. </w:t>
      </w:r>
      <w:r w:rsidR="00AF21D1" w:rsidRPr="00AF21D1">
        <w:rPr>
          <w:b/>
        </w:rPr>
        <w:t>22.</w:t>
      </w:r>
      <w:r w:rsidR="0096778F">
        <w:t xml:space="preserve"> (17). </w:t>
      </w:r>
      <w:r w:rsidR="00AF21D1" w:rsidRPr="00AF21D1">
        <w:rPr>
          <w:b/>
        </w:rPr>
        <w:t>(Гуру).</w:t>
      </w:r>
      <w:r w:rsidR="0096778F">
        <w:t xml:space="preserve"> После особенно трудных и длительных испытаний и тяжких периодов жизни наступает особый подъем и совершается новый взлет сознания. Именно самая трудность испытания служит как бы ручательством высоты последующего взлета. Научимся мужественно и спокойно через все проходить, зная, что все это приведет только к новым победам и новым нахождениям. Ничто не может уничтожить дух, так как он вечен и неразрушим. Хорошо помнить это всегда, но помнить особенно крепко в то время, когда набегают волны внешних явлений. Волны будем учиться красиво встречать.</w:t>
      </w:r>
    </w:p>
    <w:p w:rsidR="005708EB" w:rsidRDefault="005708EB" w:rsidP="00BF4524"/>
    <w:p w:rsidR="0096778F" w:rsidRDefault="00BB53C2" w:rsidP="00BF4524">
      <w:r w:rsidRPr="00A07582">
        <w:rPr>
          <w:b/>
        </w:rPr>
        <w:t>1966</w:t>
      </w:r>
      <w:r>
        <w:rPr>
          <w:b/>
        </w:rPr>
        <w:t xml:space="preserve"> г. </w:t>
      </w:r>
      <w:r w:rsidR="00AF21D1" w:rsidRPr="00AF21D1">
        <w:rPr>
          <w:b/>
        </w:rPr>
        <w:t>23.</w:t>
      </w:r>
      <w:r w:rsidR="0096778F">
        <w:t xml:space="preserve"> (18). </w:t>
      </w:r>
      <w:r w:rsidR="00AF21D1" w:rsidRPr="00AF21D1">
        <w:rPr>
          <w:b/>
        </w:rPr>
        <w:t>(Янв. 8).</w:t>
      </w:r>
      <w:r w:rsidR="0096778F">
        <w:t xml:space="preserve"> Качество спокойствия и напряжение дают в сочетании огромную силу действия. Долгий путь опыта надо пройти, чтобы в величайшем напряжении хранить полное спокойствие. Велика сила напряженного действия, совершаемого в полном покое. Это можно назвать равновесием. Мощь равновесия понимается мало. Оно дает духу власть. К власти стремятся многие. Они не понимают, что никакая внешняя власть не дает духу действительной власти. Можно повелевать миллионами, оставаясь рабом. И можно не повелевать никем, и не иметь никакой земной власти, и быть в то же самое время владыкою мощи своей. Тот побеждает все, кто самого себя сумеет победить, — это девиз сужденного победителя мира. Много было завоевателей мира, во всяком случае, стремившихся к власти над миром. Но все они уходили из жизни ни с чем: армии их распадались и рушились троны, а они умирали, с собою не взяв ничего. Но тот, кто себя победил, тот власть свою над собою, над микрокосмом своим, его энергиями и оболочками, в которые облекается дух, тот эту власть (свою) сохраняет, и силу ее уносит с собою в Миры, и снова приносит на Землю, воплощаясь в новое тело. Сила духа не отъемлема ни жизнью, ни смертью, если она утверждена. О неотъемлемости накоплений следует мыслить, ибо все прочее отъемлемо все. </w:t>
      </w:r>
      <w:r w:rsidR="0096778F">
        <w:lastRenderedPageBreak/>
        <w:t>Собирателем сокровищ Называем того, кто устремлен к накоплениям духа и наполнению Чаши кристаллами Света. Он знает, как умножается Сокровище Камня.</w:t>
      </w:r>
    </w:p>
    <w:p w:rsidR="005708EB" w:rsidRDefault="005708EB" w:rsidP="00BF4524"/>
    <w:p w:rsidR="0096778F" w:rsidRDefault="00BB53C2" w:rsidP="00BF4524">
      <w:r w:rsidRPr="00A07582">
        <w:rPr>
          <w:b/>
        </w:rPr>
        <w:t>1966</w:t>
      </w:r>
      <w:r>
        <w:rPr>
          <w:b/>
        </w:rPr>
        <w:t xml:space="preserve"> г. </w:t>
      </w:r>
      <w:r w:rsidR="00AF21D1" w:rsidRPr="00AF21D1">
        <w:rPr>
          <w:b/>
        </w:rPr>
        <w:t>24.</w:t>
      </w:r>
      <w:r w:rsidR="0096778F">
        <w:t xml:space="preserve"> (19). </w:t>
      </w:r>
      <w:r w:rsidR="00AF21D1" w:rsidRPr="00AF21D1">
        <w:rPr>
          <w:b/>
        </w:rPr>
        <w:t>(М.А.Й.).</w:t>
      </w:r>
      <w:r w:rsidR="0096778F">
        <w:t xml:space="preserve"> Устремление к утверждению качеств тем хорошо, что все неосуществленное и неосуществимое здесь энергией устремления осуществляется там, и особенно прочно, когда дух идет «в нарастание». То, чего не удалось достичь на Земле, достигается там, если устремление достаточно огненно. Назовем его крыльями духа. На крыльях можно летать, но многие обитатели Тонкого Мира не знают полетов. Ничто не сравнится со счастьем свободного полета в пространстве. Там, где все движется мыслью, там человек, перенесший бытие в мысль, обретает свободу полетов.</w:t>
      </w:r>
    </w:p>
    <w:p w:rsidR="005708EB" w:rsidRDefault="005708EB" w:rsidP="00BF4524"/>
    <w:p w:rsidR="0096778F" w:rsidRDefault="00BB53C2" w:rsidP="00BF4524">
      <w:r w:rsidRPr="00A07582">
        <w:rPr>
          <w:b/>
        </w:rPr>
        <w:t>1966</w:t>
      </w:r>
      <w:r>
        <w:rPr>
          <w:b/>
        </w:rPr>
        <w:t xml:space="preserve"> г. </w:t>
      </w:r>
      <w:r w:rsidR="00AF21D1" w:rsidRPr="00AF21D1">
        <w:rPr>
          <w:b/>
        </w:rPr>
        <w:t>25.</w:t>
      </w:r>
      <w:r w:rsidR="0096778F">
        <w:t xml:space="preserve"> (20). </w:t>
      </w:r>
      <w:r w:rsidR="00AF21D1" w:rsidRPr="00AF21D1">
        <w:rPr>
          <w:b/>
        </w:rPr>
        <w:t>(Гуру).</w:t>
      </w:r>
      <w:r w:rsidR="0096778F">
        <w:t xml:space="preserve"> Сила слова, как устного, так и письменного, велика, если оно насыщено огнем. Когда достигнута эта ступень огненности, следует быть очень осмотрительным, внимательным и осторожным со всем, что произносит язык. Воздействие таких слов на другие сознания очень сильно, а также и реакция на них. И тогда говорим: лучше молчание. К тому же оно накопитель психической энергии. Считаем большим достижением, если ученик в течение дня не произнес ни одного лишнего или ненужного слова.</w:t>
      </w:r>
    </w:p>
    <w:p w:rsidR="005708EB" w:rsidRDefault="005708EB" w:rsidP="00BF4524"/>
    <w:p w:rsidR="0096778F" w:rsidRDefault="00BB53C2" w:rsidP="00BF4524">
      <w:r w:rsidRPr="005121B4">
        <w:rPr>
          <w:b/>
        </w:rPr>
        <w:t>1966</w:t>
      </w:r>
      <w:r>
        <w:rPr>
          <w:b/>
        </w:rPr>
        <w:t xml:space="preserve"> г. </w:t>
      </w:r>
      <w:r w:rsidR="00AF21D1" w:rsidRPr="00AF21D1">
        <w:rPr>
          <w:b/>
        </w:rPr>
        <w:t>26.</w:t>
      </w:r>
      <w:r w:rsidR="0096778F">
        <w:t xml:space="preserve"> (21). </w:t>
      </w:r>
      <w:r w:rsidR="00AF21D1" w:rsidRPr="00AF21D1">
        <w:rPr>
          <w:b/>
        </w:rPr>
        <w:t>(Янв. 9).</w:t>
      </w:r>
      <w:r w:rsidR="0096778F">
        <w:t xml:space="preserve"> Цель создаваемых кармой обстоятельств заключается в том, чтобы человек, с ними столкнувшись, вынес из этого нужный урок или заплатил старый долг. Оплата старых долгов тоже учит чему-то. Уклониться нельзя ни от урока, ни от уплаты.</w:t>
      </w:r>
      <w:r w:rsidR="001406E9" w:rsidRPr="001406E9">
        <w:t xml:space="preserve"> </w:t>
      </w:r>
      <w:r w:rsidR="0096778F">
        <w:t>Понимание того, что через неизбежное надо пройти, дает силу спокойно и мужественно идти через все. Карму отбросить нельзя, но вооружиться спокойствием и стойкостью можно. «Бывает и хуже», — так можно себе повторять, когда становится трудно. Мужество спокойного отношения к ударам со стороны утвердить необходимо, неуклонно, упорно и устремленно продвигаясь при этом вперед.</w:t>
      </w:r>
    </w:p>
    <w:p w:rsidR="005708EB" w:rsidRDefault="005708EB" w:rsidP="00BF4524"/>
    <w:p w:rsidR="0096778F" w:rsidRDefault="00BB53C2" w:rsidP="00BF4524">
      <w:r w:rsidRPr="00A07582">
        <w:rPr>
          <w:b/>
        </w:rPr>
        <w:t>1966</w:t>
      </w:r>
      <w:r>
        <w:rPr>
          <w:b/>
        </w:rPr>
        <w:t xml:space="preserve"> г. </w:t>
      </w:r>
      <w:r w:rsidR="00AF21D1" w:rsidRPr="00AF21D1">
        <w:rPr>
          <w:b/>
        </w:rPr>
        <w:t>27.</w:t>
      </w:r>
      <w:r w:rsidR="0096778F">
        <w:t xml:space="preserve"> (22). </w:t>
      </w:r>
      <w:r w:rsidR="00AF21D1" w:rsidRPr="00AF21D1">
        <w:rPr>
          <w:b/>
        </w:rPr>
        <w:t>(М.А.Й.).</w:t>
      </w:r>
      <w:r w:rsidR="0096778F">
        <w:t xml:space="preserve"> Остановить на пути многое может. Каждая задержка означает победу внешних условий над силою устремления духа. Ненарушаемый ритм будет указателем преодоления жизни. У нас радость, когда видим, что ритм соблюден. Ритм каждодневного Общения важен тем, что является он как бы гребнем волн упорного, ритмического продвижения духа. На гребне волны, во время подъема, получает он посылаемые ему энергии Света. Ритм продвижения соблюдается, несмотря ни на что.</w:t>
      </w:r>
    </w:p>
    <w:p w:rsidR="005708EB" w:rsidRDefault="005708EB" w:rsidP="00BF4524"/>
    <w:p w:rsidR="0096778F" w:rsidRDefault="00BB53C2" w:rsidP="00BF4524">
      <w:r w:rsidRPr="00A07582">
        <w:rPr>
          <w:b/>
        </w:rPr>
        <w:t>1966</w:t>
      </w:r>
      <w:r>
        <w:rPr>
          <w:b/>
        </w:rPr>
        <w:t xml:space="preserve"> г. </w:t>
      </w:r>
      <w:r w:rsidR="00AF21D1" w:rsidRPr="00AF21D1">
        <w:rPr>
          <w:b/>
        </w:rPr>
        <w:t>28.</w:t>
      </w:r>
      <w:r w:rsidR="0096778F">
        <w:t xml:space="preserve"> (23). </w:t>
      </w:r>
      <w:r w:rsidR="00AF21D1" w:rsidRPr="00AF21D1">
        <w:rPr>
          <w:b/>
        </w:rPr>
        <w:t>(Гуру).</w:t>
      </w:r>
      <w:r w:rsidR="0096778F">
        <w:t xml:space="preserve"> Сон подобен смерти. Но явление сна не нарушает утвержденного днем ритма. Точно так же и смерть не </w:t>
      </w:r>
      <w:r w:rsidR="0096778F">
        <w:lastRenderedPageBreak/>
        <w:t>может нарушить того, что установлено было при жизни. Таким образом, ритм несет дух на привычной волне и в Надземных Сферах пространства. И если ритм устремлен на сближение с Иерархией Света, то, истинно, является он благословением и счастьем для утвердившегося в нем духа. Ритм связи с Учителем Света крепкой держите рукой.</w:t>
      </w:r>
    </w:p>
    <w:p w:rsidR="005708EB" w:rsidRDefault="005708EB" w:rsidP="00BF4524"/>
    <w:p w:rsidR="0096778F" w:rsidRDefault="00BB53C2" w:rsidP="00BF4524">
      <w:r w:rsidRPr="00A07582">
        <w:rPr>
          <w:b/>
        </w:rPr>
        <w:t>1966</w:t>
      </w:r>
      <w:r>
        <w:rPr>
          <w:b/>
        </w:rPr>
        <w:t xml:space="preserve"> г. </w:t>
      </w:r>
      <w:r w:rsidR="00AF21D1" w:rsidRPr="00AF21D1">
        <w:rPr>
          <w:b/>
        </w:rPr>
        <w:t>29.</w:t>
      </w:r>
      <w:r w:rsidR="0096778F">
        <w:t xml:space="preserve"> (24). </w:t>
      </w:r>
      <w:r w:rsidR="00AF21D1" w:rsidRPr="00AF21D1">
        <w:rPr>
          <w:b/>
        </w:rPr>
        <w:t>(Янв. 10).</w:t>
      </w:r>
      <w:r w:rsidR="0096778F">
        <w:t xml:space="preserve"> Сын Мой, время идет вперед, и в его поступательном движении безвозвратно уносится в прошлое мир ветхий и Новый Мир заступает его место. Это революция всепланетная. Она настолько глубоко задевает человеческое сознание и так связана с изменениями людского мышления, что остановить процесс невозможно. Враги эволюции пытаются ее подавить и бороться с нею силою оружия и денег, но пушками и бомбами, и даже атомными, идеи уничтожить нельзя. В этом бессилие старого мира. А Новому Помогаем Мы. Потому победа его неизбежна. Это не значит, что она будет легка. В этой борьбе значение участия Новой Страны (Родины вашей) огромно. Не будем смущаться тем, что многое в ней еще несовершенно. Направление правильно, и в ее стремительном движении в будущее изживется в силу необходимости все, что не годится для эволюции. Ведь столько уже изжито и преодолено. Она мощно стоит на страже мира, и если бы не она, планета была бы уже ввергнута в Хаос разрушения. Великая страна, великий народ и будущее имеют великое. По праву Считаем ее Ведущей Страной. Ошибки Нового Мира, исправленные, станут ступенями его улучшения и прогресса, но ошибки и заблуждения старого мира станут гробовыми гвоздями на могиле его. В этой смертельной борьбе между двумя побеждают идеи. Мысли Нового Мира победно несутся над планетой в пространстве, сметая на своем пути гнилые пережитки прошлого и всех, кто встанет на защиту того, что в силу вещей и самим ходом исторических событий обречено на уничтожение.</w:t>
      </w:r>
    </w:p>
    <w:p w:rsidR="005708EB" w:rsidRDefault="005708EB" w:rsidP="00BF4524"/>
    <w:p w:rsidR="0096778F" w:rsidRDefault="00BB53C2" w:rsidP="00BF4524">
      <w:r w:rsidRPr="00A07582">
        <w:rPr>
          <w:b/>
        </w:rPr>
        <w:t>1966</w:t>
      </w:r>
      <w:r>
        <w:rPr>
          <w:b/>
        </w:rPr>
        <w:t xml:space="preserve"> г. </w:t>
      </w:r>
      <w:r w:rsidR="00AF21D1" w:rsidRPr="00AF21D1">
        <w:rPr>
          <w:b/>
        </w:rPr>
        <w:t>30.</w:t>
      </w:r>
      <w:r w:rsidR="0096778F">
        <w:t xml:space="preserve"> (25). </w:t>
      </w:r>
      <w:r w:rsidR="00AF21D1" w:rsidRPr="00AF21D1">
        <w:rPr>
          <w:b/>
        </w:rPr>
        <w:t>(М.А.Й.).</w:t>
      </w:r>
      <w:r w:rsidR="0096778F">
        <w:t xml:space="preserve"> Преданность ваша и памятование о нас обязывают и нас ко многому. Ведь отклик — по силе зова или обращения. Постоянство при этом играет весьма важную роль. Ритм постоянства — закон космический. Каждодневно восходит Солнце над горизонтом, и постоянно ритмично движение луны. Ритм постоянства в устремлении к Свету выводит сознание на космические пути. Поется хвала неуклонному дерзновению духа.</w:t>
      </w:r>
    </w:p>
    <w:p w:rsidR="005708EB" w:rsidRDefault="005708EB" w:rsidP="00BF4524"/>
    <w:p w:rsidR="0096778F" w:rsidRDefault="00BB53C2" w:rsidP="00BF4524">
      <w:r w:rsidRPr="003D64A7">
        <w:rPr>
          <w:b/>
        </w:rPr>
        <w:t>1966</w:t>
      </w:r>
      <w:r>
        <w:rPr>
          <w:b/>
        </w:rPr>
        <w:t xml:space="preserve"> г. </w:t>
      </w:r>
      <w:r w:rsidR="00AF21D1" w:rsidRPr="00AF21D1">
        <w:rPr>
          <w:b/>
        </w:rPr>
        <w:t>31.</w:t>
      </w:r>
      <w:r w:rsidR="0096778F">
        <w:t xml:space="preserve"> (26). </w:t>
      </w:r>
      <w:r w:rsidR="00AF21D1" w:rsidRPr="00AF21D1">
        <w:rPr>
          <w:b/>
        </w:rPr>
        <w:t>(Гуру).</w:t>
      </w:r>
      <w:r w:rsidR="0096778F">
        <w:t xml:space="preserve"> Сопротивление окружающей среды и противодействия темных преодолеваются сердцем, потому ему так тяжело. Но зато и каждая победа становится </w:t>
      </w:r>
      <w:r w:rsidR="003D64A7">
        <w:t>н</w:t>
      </w:r>
      <w:r w:rsidR="0096778F">
        <w:t>овой ступенью на Лестнице Света. Не побежденному, но побеждающему из Твердыни Лучи и все токи пространства. Потому нужно пройти через жизнь победителем. У нас радость об идущих победно.</w:t>
      </w:r>
      <w:r w:rsidR="001406E9" w:rsidRPr="006F0B73">
        <w:t xml:space="preserve"> </w:t>
      </w:r>
      <w:r w:rsidR="0096778F">
        <w:t xml:space="preserve">Слабые, </w:t>
      </w:r>
      <w:r w:rsidR="0096778F">
        <w:lastRenderedPageBreak/>
        <w:t>безвольные, раздавленные жизнью, утерявшие веру во все — это не воины Света. Непобежденный в духе подобен воину, не выпустившему из рук меча до конца. Ибо непобедим дух, даже если изранено или растерзано тело. О победе в духе хочу вам сказать очень нужные слова, и так бы хотелось, чтобы они до сердца дошли.</w:t>
      </w:r>
    </w:p>
    <w:p w:rsidR="005708EB" w:rsidRDefault="005708EB" w:rsidP="00BF4524"/>
    <w:p w:rsidR="0096778F" w:rsidRDefault="00BB53C2" w:rsidP="00BF4524">
      <w:r w:rsidRPr="00A07582">
        <w:rPr>
          <w:b/>
        </w:rPr>
        <w:t>1966</w:t>
      </w:r>
      <w:r>
        <w:rPr>
          <w:b/>
        </w:rPr>
        <w:t xml:space="preserve"> г. </w:t>
      </w:r>
      <w:r w:rsidR="00AF21D1" w:rsidRPr="00AF21D1">
        <w:rPr>
          <w:b/>
        </w:rPr>
        <w:t>32.</w:t>
      </w:r>
      <w:r w:rsidR="0096778F">
        <w:t xml:space="preserve"> (27). </w:t>
      </w:r>
      <w:r w:rsidR="00AF21D1" w:rsidRPr="00AF21D1">
        <w:rPr>
          <w:b/>
        </w:rPr>
        <w:t>(Янв. 11).</w:t>
      </w:r>
      <w:r w:rsidR="0096778F">
        <w:t xml:space="preserve"> Слушай! Разве может сознательно закрывать глаза на действительность человек, коснувшийся основ? Ведь тогда жизнь превратится в бессмыслицу и утеряет свое значение. Имеет значение все происходящее в жизни ученика, находящегося под Моим Лучом — и каждая проблема, и каждое препятствие, встающие перед ним, имеют свою цель. Они могут быть непонятны вначале, но тем не менее это отнюдь не означает отсутствие в них целесообразности. Когда приходится через что-то проходить, значит, нужно что-то в себе утвердить и упрочить или развить силу преодоления: Подчеркиваю — в себе. Ибо окружающее само по себе не важно для преодолевающего себя духа. Думают, что надо преодолевать внешнее, в то время как жизнь духа идет в духе и преодолевающий себя на верном пути. Волны внешнего мира могут обрушиться на сознание, но бессильна их ярость, если они не имеют в нем ничего и именно благодаря этому не могут его сокрушить. Уже Говорил, что и победа, и поражение — в духе, и в духе защита от тьмы. Так, духом идите через волны внешних воздействий и добьетесь победы, ибо дух нерушим.</w:t>
      </w:r>
    </w:p>
    <w:p w:rsidR="005708EB" w:rsidRDefault="005708EB" w:rsidP="00BF4524"/>
    <w:p w:rsidR="0096778F" w:rsidRDefault="00BB53C2" w:rsidP="00BF4524">
      <w:r w:rsidRPr="00A07582">
        <w:rPr>
          <w:b/>
        </w:rPr>
        <w:t>1966</w:t>
      </w:r>
      <w:r>
        <w:rPr>
          <w:b/>
        </w:rPr>
        <w:t xml:space="preserve"> г. </w:t>
      </w:r>
      <w:r w:rsidR="00AF21D1" w:rsidRPr="00AF21D1">
        <w:rPr>
          <w:b/>
        </w:rPr>
        <w:t>33.</w:t>
      </w:r>
      <w:r w:rsidR="0096778F">
        <w:t xml:space="preserve"> (28). Кто ищет благополучия и спокоя, тому лучше не приближаться к Нам. Борьба, нагнетение энергий, напряжение сфер и всех Наших Сил — вот те условия, в которых живет Наша Община. Слабосильным нет места среди сотрудников Наших. Нет места унынию, жалобам, недовольству, ожесточению и всем прочим отрицательным чувствам, столь свойственным людям. Много мужества требует приближение к Свету.</w:t>
      </w:r>
      <w:r w:rsidR="006F0B73" w:rsidRPr="006F0B73">
        <w:t xml:space="preserve"> </w:t>
      </w:r>
      <w:r w:rsidR="0096778F">
        <w:t>Но, вои Мои, мужайтесь, ибо к победе идем и победу добудем.</w:t>
      </w:r>
    </w:p>
    <w:p w:rsidR="005708EB" w:rsidRDefault="005708EB" w:rsidP="00BF4524"/>
    <w:p w:rsidR="0096778F" w:rsidRDefault="00BB53C2" w:rsidP="00BF4524">
      <w:r w:rsidRPr="00A07582">
        <w:rPr>
          <w:b/>
        </w:rPr>
        <w:t>1966</w:t>
      </w:r>
      <w:r>
        <w:rPr>
          <w:b/>
        </w:rPr>
        <w:t xml:space="preserve"> г. </w:t>
      </w:r>
      <w:r w:rsidR="00AF21D1" w:rsidRPr="00AF21D1">
        <w:rPr>
          <w:b/>
        </w:rPr>
        <w:t>34.</w:t>
      </w:r>
      <w:r w:rsidR="0096778F">
        <w:t xml:space="preserve"> (29). </w:t>
      </w:r>
      <w:r w:rsidR="00AF21D1" w:rsidRPr="00AF21D1">
        <w:rPr>
          <w:b/>
        </w:rPr>
        <w:t>(М.А.Й.).</w:t>
      </w:r>
      <w:r w:rsidR="0096778F">
        <w:t xml:space="preserve"> Утверждение Света перед лицом тьмы тоже входит в обязанность тех, кто идет за Владыкой. Утверждать Свет хорошо и нетрудно, когда этому благоприятствует все. Но когда все противодействует и окружены тьмою, тогда утверждение Света воистину становится подвигом. Подвиг — это ближайший к Владыке подход. Подвиг незримый, не выражающийся ни в чем внешнем, подвиг, совершаемый внутри, — наитруднейший. Знаете многие имена подвижников духа, известные всему миру. Но кто знает их, неизвестных, тихо, незаметно и в молчании прошедших через жизнь. Мир их не знает. Но пусть вас не смущает незнание это, ибо их Знает Владыка, ибо подвиг этот незримый есть путь кратчайший к Нему.</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35.</w:t>
      </w:r>
      <w:r w:rsidR="0096778F">
        <w:t xml:space="preserve"> (30). </w:t>
      </w:r>
      <w:r w:rsidR="00AF21D1" w:rsidRPr="00AF21D1">
        <w:rPr>
          <w:b/>
        </w:rPr>
        <w:t>(Гуру).</w:t>
      </w:r>
      <w:r w:rsidR="0096778F">
        <w:t xml:space="preserve"> Неисчерпаемость и многообразие творчества, а следовательно, и мыслей, его вдохновляющих, — награда идущих за Учителем Света. Источник неиссякаем, и постоянен приток новых энергий. Приближение к Учителю ставит сознание в соприкосновение с Пространственной Сокровищницей Мысли. Из нее можно черпать. Она неисчерпаема, ибо — в Беспредельности. Беспредельность не ограничена ничем. Беспредельная мысль несется в пространстве. Мысли Дальних Миров насыщают ее. Едино Средоточие Сущего. По цепи Иерархии несутся огненные посылки. Владыка Сказал: приходящий ко Мне не взалкает вовек. Так было Указано на неисчерпаемость Источника.</w:t>
      </w:r>
    </w:p>
    <w:p w:rsidR="005708EB" w:rsidRDefault="005708EB" w:rsidP="00BF4524"/>
    <w:p w:rsidR="0096778F" w:rsidRDefault="0096778F" w:rsidP="000B2940">
      <w:pPr>
        <w:pStyle w:val="Quote"/>
      </w:pPr>
      <w:r>
        <w:t>Очень просил помочь нам в разрешении тяжких условий нашего быта.</w:t>
      </w:r>
    </w:p>
    <w:p w:rsidR="0096778F" w:rsidRDefault="00BB53C2" w:rsidP="00BF4524">
      <w:r w:rsidRPr="00A07582">
        <w:rPr>
          <w:b/>
        </w:rPr>
        <w:t>1966</w:t>
      </w:r>
      <w:r>
        <w:rPr>
          <w:b/>
        </w:rPr>
        <w:t xml:space="preserve"> г. </w:t>
      </w:r>
      <w:r w:rsidR="00AF21D1" w:rsidRPr="00AF21D1">
        <w:rPr>
          <w:b/>
        </w:rPr>
        <w:t>36.</w:t>
      </w:r>
      <w:r w:rsidR="0096778F">
        <w:t xml:space="preserve"> (31). </w:t>
      </w:r>
      <w:r w:rsidR="00AF21D1" w:rsidRPr="00AF21D1">
        <w:rPr>
          <w:b/>
        </w:rPr>
        <w:t>(Янв. 12).</w:t>
      </w:r>
      <w:r w:rsidR="0096778F">
        <w:t xml:space="preserve"> Личное пусть не заслоняет всечеловеческое. Первое конечно, второе продолжается не прерываясь. Вошедший в поток мировой жизни и утвердившийся в нем устанавливает непрерываемость своего сверхличного сознания. Отрешение от личных интересов и всего, что связано с самостью низшего «я», и означает тот процесс, когда душу свою потерявший обретает ее в сферах жизни сверхличной, пробивая этим скорлупу своей ауры. И тогда начинает действовать в нем глаз мировой, а затем уже космический. Ограничения самости ужасны. Движения от себя и к себе создают мир, равный булавочной головке, ввергая дух в темницу безысходности. Явление самоотверженности космично. Недаром во все времена и у всех народов Земли так почитались герои. Героизм и самоотверженность — явления одного порядка. Без самоотверженности нет героизма. Героические подвиги являются апофеозом самоотвержения. Творите героев.</w:t>
      </w:r>
    </w:p>
    <w:p w:rsidR="005708EB" w:rsidRDefault="005708EB" w:rsidP="00BF4524"/>
    <w:p w:rsidR="0096778F" w:rsidRDefault="00BB53C2" w:rsidP="00BF4524">
      <w:r w:rsidRPr="00A07582">
        <w:rPr>
          <w:b/>
        </w:rPr>
        <w:t>1966</w:t>
      </w:r>
      <w:r>
        <w:rPr>
          <w:b/>
        </w:rPr>
        <w:t xml:space="preserve"> г. </w:t>
      </w:r>
      <w:r w:rsidR="00AF21D1" w:rsidRPr="00AF21D1">
        <w:rPr>
          <w:b/>
        </w:rPr>
        <w:t>37.</w:t>
      </w:r>
      <w:r w:rsidR="0096778F">
        <w:t xml:space="preserve"> (32). </w:t>
      </w:r>
      <w:r w:rsidR="00AF21D1" w:rsidRPr="00AF21D1">
        <w:rPr>
          <w:b/>
        </w:rPr>
        <w:t>(М.А.Й.).</w:t>
      </w:r>
      <w:r w:rsidR="0096778F">
        <w:t xml:space="preserve"> Воздадим должное каждому акту самоотверженности. Длительность следствий его во времени приносит свои огненные плоды. Пространство не забывает таких действий. Люди могут забыть и даже вовсе не знать многих безвестных героев. Но героические деяния запечатлеваются в свитках Акаши, и следствия их сопровождают героя во всех его жизнях. Жертвенность и героизм близки по духу, ибо подвиг являют собой. Подвигом отмечается потолок взлета духа. Подвиг духу крылья дает. Подвиг не умирает в пространстве. Героические деяния в пространстве живут, вдохновляя людей на свершение новых.</w:t>
      </w:r>
    </w:p>
    <w:p w:rsidR="005708EB" w:rsidRDefault="005708EB" w:rsidP="00BF4524"/>
    <w:p w:rsidR="0096778F" w:rsidRDefault="00BB53C2" w:rsidP="00BF4524">
      <w:r w:rsidRPr="00A07582">
        <w:rPr>
          <w:b/>
        </w:rPr>
        <w:t>1966</w:t>
      </w:r>
      <w:r>
        <w:rPr>
          <w:b/>
        </w:rPr>
        <w:t xml:space="preserve"> г. </w:t>
      </w:r>
      <w:r w:rsidR="00AF21D1" w:rsidRPr="00AF21D1">
        <w:rPr>
          <w:b/>
        </w:rPr>
        <w:t>38.</w:t>
      </w:r>
      <w:r w:rsidR="0096778F">
        <w:t xml:space="preserve"> (33). </w:t>
      </w:r>
      <w:r w:rsidR="00AF21D1" w:rsidRPr="00AF21D1">
        <w:rPr>
          <w:b/>
        </w:rPr>
        <w:t>(Гуру).</w:t>
      </w:r>
      <w:r w:rsidR="0096778F">
        <w:t xml:space="preserve"> Все временное поток жизни уносит с собою, но все вневременное остается с духом. Одно от другого необходимо в сознании отделить, удерживая около себя элементы вневременного. Так можно накопить истинные сокровища. Трудно даже представить себе, что удерживают около себя обычные люди: столько нагромождений, столько ненужного, темного, серого. Нелегко </w:t>
      </w:r>
      <w:r w:rsidR="0096778F">
        <w:lastRenderedPageBreak/>
        <w:t>освободиться от этих нагромождений, ибо они являют собою груз тяжкий. К Свету легче свободным от груза идти.</w:t>
      </w:r>
    </w:p>
    <w:p w:rsidR="005708EB" w:rsidRDefault="005708EB" w:rsidP="00BF4524"/>
    <w:p w:rsidR="0096778F" w:rsidRDefault="0096778F" w:rsidP="000B2940">
      <w:pPr>
        <w:pStyle w:val="Quote"/>
      </w:pPr>
      <w:r>
        <w:t>Вчерашняя просьба не уважена. Остаемся на растерзание. Нина очень похудела. Лицо с кулачок. Звуки истерзали ее слабый и больной организм. Все наши усилия прекратить бесплодны.</w:t>
      </w:r>
    </w:p>
    <w:p w:rsidR="0096778F" w:rsidRDefault="00BB53C2" w:rsidP="00BF4524">
      <w:r w:rsidRPr="00A07582">
        <w:rPr>
          <w:b/>
        </w:rPr>
        <w:t>1966</w:t>
      </w:r>
      <w:r>
        <w:rPr>
          <w:b/>
        </w:rPr>
        <w:t xml:space="preserve"> г. </w:t>
      </w:r>
      <w:r w:rsidR="00AF21D1" w:rsidRPr="00AF21D1">
        <w:rPr>
          <w:b/>
        </w:rPr>
        <w:t>39.</w:t>
      </w:r>
      <w:r w:rsidR="0096778F">
        <w:t xml:space="preserve"> (34). </w:t>
      </w:r>
      <w:r w:rsidR="00AF21D1" w:rsidRPr="00AF21D1">
        <w:rPr>
          <w:b/>
        </w:rPr>
        <w:t>(Янв. 13).</w:t>
      </w:r>
      <w:r w:rsidR="0096778F">
        <w:t xml:space="preserve"> Если неизменяем Учитель, то и отношение к Нему не должно изменяться или колебаться в зависимости от колебаний внешних условий, удачи или неудачи, радости или горя. Если свое отношение к Нему ставить в связь с их переменчивостью, то любовь и преданность к Учителю станут флюгерками для каждого ветра. Отсюда недалеко до принципа «Куда ветер дует». Базарные марионетки тоже дергаются и совершают движения в зависимости от того, кто и как дергает их за веревочки. Не уподобимся куклам базарным в отношениях своих к Учителю Света. Дикари ублажают своих божков дарами или же их бьют, если дела идут скверно. Аналогия весьма впечатляющая.</w:t>
      </w:r>
    </w:p>
    <w:p w:rsidR="005708EB" w:rsidRDefault="005708EB" w:rsidP="00BF4524"/>
    <w:p w:rsidR="0096778F" w:rsidRDefault="00BB53C2" w:rsidP="00BF4524">
      <w:r w:rsidRPr="00A07582">
        <w:rPr>
          <w:b/>
        </w:rPr>
        <w:t>1966</w:t>
      </w:r>
      <w:r>
        <w:rPr>
          <w:b/>
        </w:rPr>
        <w:t xml:space="preserve"> г. </w:t>
      </w:r>
      <w:r w:rsidR="00AF21D1" w:rsidRPr="00AF21D1">
        <w:rPr>
          <w:b/>
        </w:rPr>
        <w:t>40.</w:t>
      </w:r>
      <w:r w:rsidR="0096778F">
        <w:t xml:space="preserve"> </w:t>
      </w:r>
      <w:r w:rsidR="00AF21D1" w:rsidRPr="00AF21D1">
        <w:rPr>
          <w:b/>
        </w:rPr>
        <w:t>(М.А.Й.).</w:t>
      </w:r>
      <w:r w:rsidR="0096778F">
        <w:t xml:space="preserve"> Лучше искать ошибки в своем понимании, или в своем поведении, или в своем отношении к Учителю, нежели приписывать их Ему. Сколько Указаний было не исполнено, сколько планов нарушено, сколько проступков совершено — на все это можно взглянуть как бы со стороны, чтобы быть беспристрастным. И где же заслуга, если все камни с Пути будут заботливо убраны? Путь ученичества суров и тернист. Им следовали все прошедшие прежде.</w:t>
      </w:r>
    </w:p>
    <w:p w:rsidR="005708EB" w:rsidRDefault="005708EB" w:rsidP="00BF4524"/>
    <w:p w:rsidR="0096778F" w:rsidRDefault="00BB53C2" w:rsidP="00BF4524">
      <w:r w:rsidRPr="00A07582">
        <w:rPr>
          <w:b/>
        </w:rPr>
        <w:t>1966</w:t>
      </w:r>
      <w:r>
        <w:rPr>
          <w:b/>
        </w:rPr>
        <w:t xml:space="preserve"> г. </w:t>
      </w:r>
      <w:r w:rsidR="00AF21D1" w:rsidRPr="00AF21D1">
        <w:rPr>
          <w:b/>
        </w:rPr>
        <w:t>41.</w:t>
      </w:r>
      <w:r w:rsidR="0096778F">
        <w:t xml:space="preserve"> </w:t>
      </w:r>
      <w:r w:rsidR="00AF21D1" w:rsidRPr="00AF21D1">
        <w:rPr>
          <w:b/>
        </w:rPr>
        <w:t>(Гуру).</w:t>
      </w:r>
      <w:r w:rsidR="0096778F">
        <w:t xml:space="preserve"> Воспоминание о том, что произошло с нами осенью тридцать четвертого года, весьма кстати. Тьма и прислужники ее яростно обрушились на нас. Столкновение было ужасным. Иерархия Допустила, чтобы случилось именно то, что произошло. Во Имя Света был принят нами удар. Как думаете, что получилось бы, если бы вместо стойкости, твердости, бесстрашия и непоколебимой уверенности в Учителе были бы явлены страх, сомнения, колебания, сетования, попреки или жалобы? Жалобы на жестокость и бессердечие тьмы, на подлость людскую, — не было ли бы это, по меньшей мере, не к месту? Так учитесь на жизни и на примерах, наглядно даваемых теми, кто позвал вас на Путь.</w:t>
      </w:r>
    </w:p>
    <w:p w:rsidR="005708EB" w:rsidRDefault="005708EB" w:rsidP="00BF4524"/>
    <w:p w:rsidR="0096778F" w:rsidRDefault="00BB53C2" w:rsidP="00BF4524">
      <w:r w:rsidRPr="00A07582">
        <w:rPr>
          <w:b/>
        </w:rPr>
        <w:t>1966</w:t>
      </w:r>
      <w:r>
        <w:rPr>
          <w:b/>
        </w:rPr>
        <w:t xml:space="preserve"> г. </w:t>
      </w:r>
      <w:r w:rsidR="00AF21D1" w:rsidRPr="00AF21D1">
        <w:rPr>
          <w:b/>
        </w:rPr>
        <w:t>42.</w:t>
      </w:r>
      <w:r w:rsidR="0096778F">
        <w:t xml:space="preserve"> (35). Формула «Владыка, в руки Твои предаю дух мой» произнесена не в одури благополучия и спокоя, но на кресте, в момент тяжких страданий, на пороге смерти. Имеющий уши пусть слышит.</w:t>
      </w:r>
    </w:p>
    <w:p w:rsidR="005708EB" w:rsidRDefault="005708EB" w:rsidP="00BF4524"/>
    <w:p w:rsidR="0096778F" w:rsidRDefault="00BB53C2" w:rsidP="00BF4524">
      <w:r w:rsidRPr="00A07582">
        <w:rPr>
          <w:b/>
        </w:rPr>
        <w:t>1966</w:t>
      </w:r>
      <w:r>
        <w:rPr>
          <w:b/>
        </w:rPr>
        <w:t xml:space="preserve"> г. </w:t>
      </w:r>
      <w:r w:rsidR="00AF21D1" w:rsidRPr="00AF21D1">
        <w:rPr>
          <w:b/>
        </w:rPr>
        <w:t>43.</w:t>
      </w:r>
      <w:r w:rsidR="0096778F">
        <w:t xml:space="preserve"> (36). </w:t>
      </w:r>
      <w:r w:rsidR="00AF21D1" w:rsidRPr="00AF21D1">
        <w:rPr>
          <w:b/>
        </w:rPr>
        <w:t>(Янв. 14).</w:t>
      </w:r>
      <w:r w:rsidR="0096778F">
        <w:t xml:space="preserve"> Можно ли ставить восхождение духа по Лестнице Света в зависимость от исполнения личных желаний, обращаемых к Иерархии? Личность живет желаниями, столь же </w:t>
      </w:r>
      <w:r w:rsidR="0096778F">
        <w:lastRenderedPageBreak/>
        <w:t>временными и преходящими, как и она сама, и столь же несовершенными и эгоистическими. Корни желаний уходят далеко в прошлое, еще более несовершенное, чем настоящее. Жить жизнью желаний — значит жить самостью. Йог заменяет желания приказом чистой мысли. Но для этого мысль должна быть очищена от элементов самости. Сколько людей, сидящих на берегах неисполнимых и неисполненных желаний! Сущность устремления к Свету так далека от желаний самости. Самость хочет всего для себя, для своей личности малой. Идеи и требования Общего Блага так далеки от нее. Но с самостью необходимо расстаться, ибо первое условие вступления на Путь Света — это «Отвергнись от себя и следуй за Мною».</w:t>
      </w:r>
    </w:p>
    <w:p w:rsidR="005708EB" w:rsidRDefault="005708EB" w:rsidP="00BF4524"/>
    <w:p w:rsidR="0096778F" w:rsidRDefault="00BB53C2" w:rsidP="00BF4524">
      <w:r w:rsidRPr="00A07582">
        <w:rPr>
          <w:b/>
        </w:rPr>
        <w:t>1966</w:t>
      </w:r>
      <w:r>
        <w:rPr>
          <w:b/>
        </w:rPr>
        <w:t xml:space="preserve"> г. </w:t>
      </w:r>
      <w:r w:rsidR="00AF21D1" w:rsidRPr="00AF21D1">
        <w:rPr>
          <w:b/>
        </w:rPr>
        <w:t>44.</w:t>
      </w:r>
      <w:r w:rsidR="0096778F">
        <w:t xml:space="preserve"> (37). </w:t>
      </w:r>
      <w:r w:rsidR="00AF21D1" w:rsidRPr="00AF21D1">
        <w:rPr>
          <w:b/>
        </w:rPr>
        <w:t>(М.А.Й.).</w:t>
      </w:r>
      <w:r w:rsidR="0096778F">
        <w:t xml:space="preserve"> Превосходство духа утверждается на противодействиях окружающей среды. Оно может достигать такой силы, что даже физические страдания утрачивают над сознанием власть и перестают ощущаться. Ведь все ощущения относительны и условны. Загипнотизированному человеку или даже просто под внушением можно произвести операцию без ощущения им боли. Из этого видно, что ощущения могут быть контролируемыми волей, чужой или своей. Путем долгого опыта жизни и страданий утверждает дух свою власть над собою, то есть над своими оболочками. Идущие к Свету рано или поздно утверждают ее.</w:t>
      </w:r>
    </w:p>
    <w:p w:rsidR="005708EB" w:rsidRDefault="005708EB" w:rsidP="00BF4524"/>
    <w:p w:rsidR="0096778F" w:rsidRDefault="00BB53C2" w:rsidP="00BF4524">
      <w:r w:rsidRPr="00A07582">
        <w:rPr>
          <w:b/>
        </w:rPr>
        <w:t>1966</w:t>
      </w:r>
      <w:r>
        <w:rPr>
          <w:b/>
        </w:rPr>
        <w:t xml:space="preserve"> г. </w:t>
      </w:r>
      <w:r w:rsidR="00AF21D1" w:rsidRPr="00AF21D1">
        <w:rPr>
          <w:b/>
        </w:rPr>
        <w:t>45.</w:t>
      </w:r>
      <w:r w:rsidR="0096778F">
        <w:t xml:space="preserve"> (38). </w:t>
      </w:r>
      <w:r w:rsidR="00AF21D1" w:rsidRPr="00AF21D1">
        <w:rPr>
          <w:b/>
        </w:rPr>
        <w:t>(Гуру).</w:t>
      </w:r>
      <w:r w:rsidR="0096778F">
        <w:t xml:space="preserve"> Когда карма или Учитель ставит ученика перед неизбежностью через что-то пройти, уклонение невозможно. Выход один — собрать все силы духа, все мужество, всю стойкость, чтобы не нарушить непреложности и ритма шага. Только такой ритм непреложности будет достойным сужденного победителя. Тот, кто, погружаясь в свои переживания, ощущения и страдания, начинает шататься или блуждать, тот не дойдет.</w:t>
      </w:r>
    </w:p>
    <w:p w:rsidR="005708EB" w:rsidRDefault="005708EB" w:rsidP="00BF4524"/>
    <w:p w:rsidR="0096778F" w:rsidRDefault="00BB53C2" w:rsidP="00BF4524">
      <w:r w:rsidRPr="00A07582">
        <w:rPr>
          <w:b/>
        </w:rPr>
        <w:t>1966</w:t>
      </w:r>
      <w:r>
        <w:rPr>
          <w:b/>
        </w:rPr>
        <w:t xml:space="preserve"> г. </w:t>
      </w:r>
      <w:r w:rsidR="00AF21D1" w:rsidRPr="00AF21D1">
        <w:rPr>
          <w:b/>
        </w:rPr>
        <w:t>46.</w:t>
      </w:r>
      <w:r w:rsidR="0096778F">
        <w:t xml:space="preserve"> (39). </w:t>
      </w:r>
      <w:r w:rsidR="00AF21D1" w:rsidRPr="00AF21D1">
        <w:rPr>
          <w:b/>
        </w:rPr>
        <w:t>(Янв. 15).</w:t>
      </w:r>
      <w:r w:rsidR="0096778F">
        <w:t xml:space="preserve"> Чем больше возмущается, протестует и негодует дух на течение его кармы, тем крепче ее цепи — она пристает к нему плотно, подобно тому как прилипло отравленное одеяние к телу Геракла. Крест кармы надо нести спокойно и мужественно. Только так можно исчерпать или погасить ее, не усугубляя. Много ошибок может совершить человек, восставая против Иерархии и приписывая Ей, а не себе самому неотвратимые следствия своих собственных заблуждений и проступков. Недаром древний философ, проданный в рабство, воздал благодарение небу, воскликнув: «Ну, кажется, я могу уплатить свои старые долги». За тяжкую карму, кроме себя самого, не на кого пенять. Это понимание освободит от желания обвинять кого-либо другого или Того, Кто Прилагает усилия, чтобы ее облегчить и ускорить. Если даже в этой жизни совершались поступки, невместные даже со стандартной моралью, то что же говорить о прошлом. Старые долги надо платить, </w:t>
      </w:r>
      <w:r w:rsidR="0096778F">
        <w:lastRenderedPageBreak/>
        <w:t>и чем спокойнее и сознательнее уплата, тем ближе освобождение. В конечном счете тяжесть или легкость кармы обуславливается сознанием. Малое сознание потерю собственности будет считать несчастием, большое — освобождением. Так отношение к карме зависит не от нее, но от сознания. Трудно идти через жизнь, лишившись привычного окружения, но перед переходом Великих Границ лучше не иметь ничего и быть свободным от привязанностей земных и земной собственности. Таким образом, несчастье для одного может оказаться благословением для другого. Дело не в фактах, но в отношении к ним. Факт сам по себе лишен эмоциональной стороны. Один страдает от голода, не поев день или два, другой выдерживает многодневное голодание и восхищается духом. Один страдает от небольшой боли, другой истязает себя и носит вериги или власяницу. По этому можно судить, сколь относительны переживания человеческие и насколько обуславливаются они состоянием сознания. Тот, кто понимает это и владеет преходящими состояниями сознания, тот близок к освобождению от власти кармы над его духом. И еще Хочу досказать, что ощущения человеческие весьма относительны. Воин в бою, будучи ранен, не только не ощущает боли, но даже не замечает и ран. Часто, выполнив ответственное поручение или передав важное донесение, он падает без чувств от усталости или потери крови. Напряжение психической энергии преодолевало телесную слабость, и, когда оно прекращалось, тело вступало в свои права и заявляло о себе. Но дух сильнее тела, когда призван уявить свою мощь. Часто герой на подвиг идет, даже и не думая о том, что может пострадать или уже страдает его тело. Превосходство духа поднимает сознание над болями тела или его неудобствами. Мирный обыватель заболел бы тысячами болезней и простуд, если бы его поставили в те условия, в которых находится на фронте боец. Сила духа неисчерпаема, когда призвана, и особенно, когда призвана сознательно. При желании или восхищении духа можно не видеть, не слышать, не ощущать и не переживать то, что иначе остро бы ощущалось, но и наоборот. Все в духе, все от духа, и дух властвует над всем, если призван.</w:t>
      </w:r>
    </w:p>
    <w:p w:rsidR="005708EB" w:rsidRDefault="005708EB" w:rsidP="00BF4524"/>
    <w:p w:rsidR="0096778F" w:rsidRDefault="00BB53C2" w:rsidP="00BF4524">
      <w:r w:rsidRPr="00A07582">
        <w:rPr>
          <w:b/>
        </w:rPr>
        <w:t>1966</w:t>
      </w:r>
      <w:r>
        <w:rPr>
          <w:b/>
        </w:rPr>
        <w:t xml:space="preserve"> г. </w:t>
      </w:r>
      <w:r w:rsidR="00AF21D1" w:rsidRPr="00AF21D1">
        <w:rPr>
          <w:b/>
        </w:rPr>
        <w:t>47.</w:t>
      </w:r>
      <w:r w:rsidR="0096778F">
        <w:t xml:space="preserve"> (40). </w:t>
      </w:r>
      <w:r w:rsidR="00AF21D1" w:rsidRPr="00AF21D1">
        <w:rPr>
          <w:b/>
        </w:rPr>
        <w:t>(М.А.Й.).</w:t>
      </w:r>
      <w:r w:rsidR="0096778F">
        <w:t xml:space="preserve"> Как бы ни был отягощаем дух обстоятельствами, справедливость все же требует признать, что именно эти трудности и отягощения особенно плодоносны тем опытом и знаниями, которые они приносят. И чем они напряженнее и невыносимее, тем более дают они богатые и ценные следствия. Получение и приобретение пропорциональны плате. Но многие платить не хотят, хотят получать просто так, нахватавшись поверхностных сведений о возможностях достижений и о скрытых способностях, заложенных в человеке. Но даром ничего не дается, все надо заработать и за все заплатить. Путь достижений нелегок. </w:t>
      </w:r>
      <w:r w:rsidR="0096778F">
        <w:lastRenderedPageBreak/>
        <w:t>Боящийся трудностей жизни или мечтающий о легкости достижений, не подходи!</w:t>
      </w:r>
    </w:p>
    <w:p w:rsidR="005708EB" w:rsidRDefault="005708EB" w:rsidP="00BF4524"/>
    <w:p w:rsidR="0096778F" w:rsidRDefault="00BB53C2" w:rsidP="00BF4524">
      <w:r w:rsidRPr="00A07582">
        <w:rPr>
          <w:b/>
        </w:rPr>
        <w:t>1966</w:t>
      </w:r>
      <w:r>
        <w:rPr>
          <w:b/>
        </w:rPr>
        <w:t xml:space="preserve"> г. </w:t>
      </w:r>
      <w:r w:rsidR="00AF21D1" w:rsidRPr="00AF21D1">
        <w:rPr>
          <w:b/>
        </w:rPr>
        <w:t>48.</w:t>
      </w:r>
      <w:r w:rsidR="0096778F">
        <w:t xml:space="preserve"> (41). </w:t>
      </w:r>
      <w:r w:rsidR="00AF21D1" w:rsidRPr="00AF21D1">
        <w:rPr>
          <w:b/>
        </w:rPr>
        <w:t>(Гуру).</w:t>
      </w:r>
      <w:r w:rsidR="0096778F">
        <w:t xml:space="preserve"> Отходят все, не утвердившие Учения Света жизнью своею. Волны житейского моря смывают построения на песке. И удивляются оставшиеся у разбитого корыта, куда все ушло и где те розовые замки, за стенами которых так уютно и, казалось бы, прочно чувствовало себя окрыленное беспочвенными мечтаниями сознание. Но суров путь, сурова жизнь, и подвиг суров. Не в розовых мечтаниях, но в борьбе и преодолении заключается продвижение духа. И только преодолевающему открывается узкая тропа, ведущая в жизнь.</w:t>
      </w:r>
    </w:p>
    <w:p w:rsidR="005708EB" w:rsidRDefault="005708EB" w:rsidP="00BF4524"/>
    <w:p w:rsidR="0096778F" w:rsidRDefault="00BB53C2" w:rsidP="00BF4524">
      <w:r w:rsidRPr="00A07582">
        <w:rPr>
          <w:b/>
        </w:rPr>
        <w:t>1966</w:t>
      </w:r>
      <w:r>
        <w:rPr>
          <w:b/>
        </w:rPr>
        <w:t xml:space="preserve"> г. </w:t>
      </w:r>
      <w:r w:rsidR="00AF21D1" w:rsidRPr="00AF21D1">
        <w:rPr>
          <w:b/>
        </w:rPr>
        <w:t>49.</w:t>
      </w:r>
      <w:r w:rsidR="0096778F">
        <w:t xml:space="preserve"> (42). </w:t>
      </w:r>
      <w:r w:rsidR="00AF21D1" w:rsidRPr="00AF21D1">
        <w:rPr>
          <w:b/>
        </w:rPr>
        <w:t>(Янв. 16).</w:t>
      </w:r>
      <w:r w:rsidR="0096778F">
        <w:t xml:space="preserve"> Один допускает проступок вопреки своей воле, не будучи в силах бороться с собой. Другой делает то же самое с соизволения воли. Поступки могут быть одинаковы, но роль воли различна. В первом случае нечто совершается в рабстве, во втором — в свободе. Два человека могут поднять стакан вина: один — будучи безнадежным пьяницей, который уже не в силах бороться со своей слабостью, другой — случайно разрешил себе, и для него одинаково безразлично, пить или не пить. В свободе или в рабстве совершаются дела человеческие. Когда в свободе, воля не страдает, когда в рабстве, она разрушается. Сам по себе проступок не столь важен, как отношение к нему и мотив. Наркоман — это человек с разрушенной волей и раб своей слабости. Слабость, своеволие не годятся для эволюции. В борьбе видов за существование выживают сильные. Тот человек, чья воля владеет действиями, кто даже проступки свои совершает с соизволения воли, но не ей вопреки, тот может дойти до полной победы над собою и себя преодолеть.</w:t>
      </w:r>
    </w:p>
    <w:p w:rsidR="0096778F" w:rsidRDefault="0096778F" w:rsidP="000B2940">
      <w:pPr>
        <w:pStyle w:val="Quote"/>
      </w:pPr>
      <w:r>
        <w:t>Запись была прервана незваным посетителем.</w:t>
      </w:r>
    </w:p>
    <w:p w:rsidR="005708EB" w:rsidRDefault="005708EB" w:rsidP="00BF4524"/>
    <w:p w:rsidR="0096778F" w:rsidRDefault="00BB53C2" w:rsidP="00BF4524">
      <w:r w:rsidRPr="003D64A7">
        <w:rPr>
          <w:b/>
        </w:rPr>
        <w:t>1966</w:t>
      </w:r>
      <w:r>
        <w:rPr>
          <w:b/>
        </w:rPr>
        <w:t xml:space="preserve"> г. </w:t>
      </w:r>
      <w:r w:rsidR="00AF21D1" w:rsidRPr="00AF21D1">
        <w:rPr>
          <w:b/>
        </w:rPr>
        <w:t>50.</w:t>
      </w:r>
      <w:r w:rsidR="0096778F">
        <w:t xml:space="preserve"> (43). </w:t>
      </w:r>
      <w:r w:rsidR="00AF21D1" w:rsidRPr="00AF21D1">
        <w:rPr>
          <w:b/>
        </w:rPr>
        <w:t>(Янв. 17).</w:t>
      </w:r>
      <w:r w:rsidR="0096778F">
        <w:t xml:space="preserve"> Солнце восходит и заходит, и лучи его озаряют Землю вне зависимости от того, что на ней происходит. Точно так же и Лучи, льющиеся из Твердыни, могут постоянно озарять сознание, если сердце открыто для них, вне зависимости от того, что происходит с человеком. Таким образом, постоянная открытость сознания и сердца Лучам Света Иерархии, несмотря ни на что и вопреки самым тягчайшим условиям жизни, будет служить ручательством постоянства с ней связи. Многие, не выдержав испытаний, закрывают для доступа Света сердце свое. И тогда отрыв неизбежен. Не понимают отходящие, что связь духа со своим Иерархом устанавливается поверх всех его временных оболочек и движений, постоянно идущих в них. Тело умирает, и с ним уходит все земное и заменяется окружением тонким, но связь с Тем, Кто Ведет, остается. Остается она и тогда, когда сбрасывается и ментальное тело. Ничто не нарушает и не может нарушить этой связи, если только сам человек в ослеплении момента не нарушит ее. Свет </w:t>
      </w:r>
      <w:r w:rsidR="0096778F">
        <w:lastRenderedPageBreak/>
        <w:t>Иерархии светит для всех, желающих его видеть, и особенно для видящих Солнце.</w:t>
      </w:r>
    </w:p>
    <w:p w:rsidR="005708EB" w:rsidRDefault="005708EB" w:rsidP="00BF4524"/>
    <w:p w:rsidR="0096778F" w:rsidRDefault="00BB53C2" w:rsidP="00BF4524">
      <w:r w:rsidRPr="00A07582">
        <w:rPr>
          <w:b/>
        </w:rPr>
        <w:t>1966</w:t>
      </w:r>
      <w:r>
        <w:rPr>
          <w:b/>
        </w:rPr>
        <w:t xml:space="preserve"> г. </w:t>
      </w:r>
      <w:r w:rsidR="00AF21D1" w:rsidRPr="00AF21D1">
        <w:rPr>
          <w:b/>
        </w:rPr>
        <w:t>51.</w:t>
      </w:r>
      <w:r w:rsidR="0096778F">
        <w:t xml:space="preserve"> (44). </w:t>
      </w:r>
      <w:r w:rsidR="00AF21D1" w:rsidRPr="00AF21D1">
        <w:rPr>
          <w:b/>
        </w:rPr>
        <w:t>(Гуру).</w:t>
      </w:r>
      <w:r w:rsidR="0096778F">
        <w:t xml:space="preserve"> Оболочки затемняют знание духа. Также затемняют они и Близость Того, Кто с нами всегда. Если принимать за реальность жизнь в оболочках и призраки Майи, то Учителю места не будет средь них. Вопреки очевидности утверждается силою духа действительность огненная, и движение к Свету совершается при всех и всяких комбинациях внешних условий или состояниях оболочек. Только так можно дойти.</w:t>
      </w:r>
    </w:p>
    <w:p w:rsidR="005708EB" w:rsidRDefault="005708EB" w:rsidP="00BF4524"/>
    <w:p w:rsidR="0096778F" w:rsidRDefault="00BB53C2" w:rsidP="00BF4524">
      <w:r w:rsidRPr="00A07582">
        <w:rPr>
          <w:b/>
        </w:rPr>
        <w:t>1966</w:t>
      </w:r>
      <w:r>
        <w:rPr>
          <w:b/>
        </w:rPr>
        <w:t xml:space="preserve"> г. </w:t>
      </w:r>
      <w:r w:rsidR="00AF21D1" w:rsidRPr="00AF21D1">
        <w:rPr>
          <w:b/>
        </w:rPr>
        <w:t>52.</w:t>
      </w:r>
      <w:r w:rsidR="0096778F">
        <w:t xml:space="preserve"> (45). </w:t>
      </w:r>
      <w:r w:rsidR="00AF21D1" w:rsidRPr="00AF21D1">
        <w:rPr>
          <w:b/>
        </w:rPr>
        <w:t>(М.А.Й.).</w:t>
      </w:r>
      <w:r w:rsidR="0096778F">
        <w:t xml:space="preserve"> Где бы человек ни жил и каково бы ни было его окружение, он хочет пить, есть и спать, иначе тело не выдержит. Вот точно так же он должен хотеть пищи для духа и постоянно поддерживать ею в себе жизнь духа, который тоже нуждается в питании Светом. Ритм связи с Учителем Света является пищей для духа.</w:t>
      </w:r>
    </w:p>
    <w:p w:rsidR="005708EB" w:rsidRDefault="005708EB" w:rsidP="00BF4524"/>
    <w:p w:rsidR="0096778F" w:rsidRDefault="00BB53C2" w:rsidP="00BF4524">
      <w:r w:rsidRPr="00A07582">
        <w:rPr>
          <w:b/>
        </w:rPr>
        <w:t>1966</w:t>
      </w:r>
      <w:r>
        <w:rPr>
          <w:b/>
        </w:rPr>
        <w:t xml:space="preserve"> г. </w:t>
      </w:r>
      <w:r w:rsidR="00AF21D1" w:rsidRPr="00AF21D1">
        <w:rPr>
          <w:b/>
        </w:rPr>
        <w:t>53.</w:t>
      </w:r>
      <w:r w:rsidR="0096778F">
        <w:t xml:space="preserve"> (46). </w:t>
      </w:r>
      <w:r w:rsidR="00AF21D1" w:rsidRPr="00AF21D1">
        <w:rPr>
          <w:b/>
        </w:rPr>
        <w:t>(Янв. 18).</w:t>
      </w:r>
      <w:r w:rsidR="0096778F">
        <w:t xml:space="preserve"> Не все ли равно, где происходит Общение в духе с Учителем Света: на Востоке или на Западе, на Севере или на Юге, в этом мире или Мире другом, Надземном. Ни место, ни расстояния, ни окружающее значения не имеют. Общение — в духе. Так же, хотя бы на время, можно отбросить все мешающее и все рассуждения, какими бы логичными и убедительными они ни казались, если только они препятствуют контакту. Обычное мышление всегда будет противоречить высшему, ибо давно еще сказано, что земная мудрость — вражда против Господа. Поймем это широко, отбросив клерикальный налет. Логика огненного мышления столь же, или даже еще более, разнится от логики обывательской, чем логика бесконечно малых и больших величин от обычных правил арифметики или законы плоскости от законов трехмерного мира или Миров Высших Измерений. Лучше всего просто отложить все обычные мысли и, освободив от них сознание и таким образом очистив его, предоставить ему, подобно зеркальным водам затихшего озера, отражающего небо и звезды, отражать ясно и без искажений уже не свои мысли, но мысли Высшего Мира. Они несутся в пространстве и доступны восприятию сознаний, не омраченных и не затемненных волнами мыслей житейских.</w:t>
      </w:r>
    </w:p>
    <w:p w:rsidR="005708EB" w:rsidRDefault="005708EB" w:rsidP="00BF4524"/>
    <w:p w:rsidR="0096778F" w:rsidRDefault="00BB53C2" w:rsidP="00BF4524">
      <w:r w:rsidRPr="00A07582">
        <w:rPr>
          <w:b/>
        </w:rPr>
        <w:t>1966</w:t>
      </w:r>
      <w:r>
        <w:rPr>
          <w:b/>
        </w:rPr>
        <w:t xml:space="preserve"> г. </w:t>
      </w:r>
      <w:r w:rsidR="00AF21D1" w:rsidRPr="00AF21D1">
        <w:rPr>
          <w:b/>
        </w:rPr>
        <w:t>54.</w:t>
      </w:r>
      <w:r w:rsidR="0096778F">
        <w:t xml:space="preserve"> (47). </w:t>
      </w:r>
      <w:r w:rsidR="00AF21D1" w:rsidRPr="00AF21D1">
        <w:rPr>
          <w:b/>
        </w:rPr>
        <w:t>(М.А.Й.).</w:t>
      </w:r>
      <w:r w:rsidR="0096778F">
        <w:t xml:space="preserve"> До самого последнего момента надеялся Гуру, что поправится и поедет на Родину. Мне тоже была надежда дана на поездку и желанные встречи. Ученики Христа также жили несбыточной надеждой на скорый приход Учителя. Почему это происходило? Не потому ли, что надежда есть мощный двигатель духа. Неважно, как, отчего и почему, но очень важно, чтобы надежда, устремляющая дух к восхождению, не умирала. И если надежда не осуществилась, и даже не могла осуществиться, то она все же </w:t>
      </w:r>
      <w:r w:rsidR="0096778F">
        <w:lastRenderedPageBreak/>
        <w:t>выполнила свое назначение и продвинула дух на новую ступень понимания. Таким образом, сама по себе надежда на что-либо не существенна, но ее способность продвигать сознание и его расширять ценна необычайно. Вместо сетования на несбывшиеся надежды и ожидания лучше помыслить о том, насколько они подняли дух по Лестнице Света и приблизили к цели. Ценность огненной мощи надежды не в том, на исполнение чего надеется человек, а в том, что эта сила дает ему энергию жить и победно идти по пути Света. Это понимание трудно внедрить в мозг, но без надежды нет жизни. Не убивать, но растить и лелеять в себе будем каждое семя надежды. Без надежды — безнадежность, безысходность и беспросветный тупик. И скажем спасибо всем тем, кто зажег наше сердце надеждой, хотя бы даже не исполнившейся или неисполнимой, если эта надежда зажгла в нашем сердце огни.</w:t>
      </w:r>
    </w:p>
    <w:p w:rsidR="005708EB" w:rsidRDefault="005708EB" w:rsidP="00BF4524"/>
    <w:p w:rsidR="0096778F" w:rsidRDefault="00BB53C2" w:rsidP="00BF4524">
      <w:r w:rsidRPr="00A07582">
        <w:rPr>
          <w:b/>
        </w:rPr>
        <w:t>1966</w:t>
      </w:r>
      <w:r>
        <w:rPr>
          <w:b/>
        </w:rPr>
        <w:t xml:space="preserve"> г. </w:t>
      </w:r>
      <w:r w:rsidR="00AF21D1" w:rsidRPr="00AF21D1">
        <w:rPr>
          <w:b/>
        </w:rPr>
        <w:t>55.</w:t>
      </w:r>
      <w:r w:rsidR="0096778F">
        <w:t xml:space="preserve"> (48). </w:t>
      </w:r>
      <w:r w:rsidR="00AF21D1" w:rsidRPr="00AF21D1">
        <w:rPr>
          <w:b/>
        </w:rPr>
        <w:t>(Гуру).</w:t>
      </w:r>
      <w:r w:rsidR="0096778F">
        <w:t xml:space="preserve"> Надежда на Великий Приход, надежда на эволюцию мира, надежда на утверждение Новой Эпохи Огня — разве это не мощнейшие двигатели прогресса, дающие стимул для совершенствования духа. Владыка Майтрейя Горит всеми огнями и людям Дает огненную надежду непреложности на преображение мира. Есть надежды людские, надежды земные, надежды преходящих миражей личной жизни, но есть надежды Космические, покоящиеся на непоколебимом знании Космических Законов. Эти надежды, вернее, это знание непреложности уявления будущего, ведет Тех, Кто Руководит эволюцией планеты и ее человечества. Эти надежды, вернее, это знание будущего, несет на себе печать непреложности. Иерархия Света знанием этим Живет. Иерархия Света Действует знанием этим.</w:t>
      </w:r>
    </w:p>
    <w:p w:rsidR="005708EB" w:rsidRDefault="005708EB" w:rsidP="00BF4524"/>
    <w:p w:rsidR="0096778F" w:rsidRDefault="00BB53C2" w:rsidP="00BF4524">
      <w:r w:rsidRPr="003D64A7">
        <w:rPr>
          <w:b/>
        </w:rPr>
        <w:t>1966</w:t>
      </w:r>
      <w:r>
        <w:rPr>
          <w:b/>
        </w:rPr>
        <w:t xml:space="preserve"> г. </w:t>
      </w:r>
      <w:r w:rsidR="00AF21D1" w:rsidRPr="00AF21D1">
        <w:rPr>
          <w:b/>
        </w:rPr>
        <w:t>56.</w:t>
      </w:r>
      <w:r w:rsidR="0096778F">
        <w:t xml:space="preserve"> (49). </w:t>
      </w:r>
      <w:r w:rsidR="00AF21D1" w:rsidRPr="00AF21D1">
        <w:rPr>
          <w:b/>
        </w:rPr>
        <w:t>(Янв. 19).</w:t>
      </w:r>
      <w:r w:rsidR="0096778F">
        <w:t xml:space="preserve"> Удержать достижение много труднее, чем добиться его. Поэтому Настаиваю на приложении знаний на практике. Примененное остается даже во время пралайи сознания. Непримененное утрачивается. Теория хороша, если только она сопровождается практикой. Утвержденного в применении от человека отнять уже невозможно. Можно ли уверить того, кто побывал в астральном мире в своем тонком теле, что не существует ни тонкого тела, ни Тонкого Мира, или умеющего применять психическую энергию при лечении — в том, что ее не существует. Неудачи в приложении Учения зависят не от Учения, а очень часто от темных противодействий. Упорством и настойчивостью преодолевается многое. Опытный ученик не отступает даже перед самой упорной неудачей. Может быть, остается сделать всего один шаг до победы. Все неприложенные знания покоятся на песке и рассыпаются прахом при столкновении с суровой действительностью жизни.</w:t>
      </w:r>
    </w:p>
    <w:p w:rsidR="005708EB" w:rsidRDefault="005708EB" w:rsidP="00BF4524"/>
    <w:p w:rsidR="0096778F" w:rsidRDefault="0096778F" w:rsidP="000B2940">
      <w:pPr>
        <w:pStyle w:val="Quote"/>
      </w:pPr>
      <w:r>
        <w:lastRenderedPageBreak/>
        <w:t>Видел во сне, как мне показалось вначале, Матерь</w:t>
      </w:r>
      <w:r w:rsidR="00BF4524">
        <w:rPr>
          <w:rStyle w:val="FootnoteReference"/>
        </w:rPr>
        <w:footnoteReference w:id="2"/>
      </w:r>
      <w:r>
        <w:t>. Она уходила с Ниной</w:t>
      </w:r>
      <w:r w:rsidR="00BF4524">
        <w:rPr>
          <w:rStyle w:val="FootnoteReference"/>
        </w:rPr>
        <w:footnoteReference w:id="3"/>
      </w:r>
      <w:r>
        <w:t>. Со мной не хотели и даже не попрощались.</w:t>
      </w:r>
    </w:p>
    <w:p w:rsidR="0096778F" w:rsidRDefault="0096778F" w:rsidP="000B2940">
      <w:pPr>
        <w:pStyle w:val="Quote"/>
      </w:pPr>
      <w:r>
        <w:t>Потом какие-то люди. Она в каком-то припадке, они ей открывали рот. Потом она около меня. Я ее держал на руках. И мне это было трудно, а под конец так тяжко сердцу, что я проснулся. Это держание длилось долго. Конечное впечатление, что это не Матерь.</w:t>
      </w:r>
    </w:p>
    <w:p w:rsidR="0096778F" w:rsidRDefault="00BB53C2" w:rsidP="00BF4524">
      <w:r w:rsidRPr="00A07582">
        <w:rPr>
          <w:b/>
        </w:rPr>
        <w:t>1966</w:t>
      </w:r>
      <w:r>
        <w:rPr>
          <w:b/>
        </w:rPr>
        <w:t xml:space="preserve"> г. </w:t>
      </w:r>
      <w:r w:rsidR="00AF21D1" w:rsidRPr="00AF21D1">
        <w:rPr>
          <w:b/>
        </w:rPr>
        <w:t>57.</w:t>
      </w:r>
      <w:r w:rsidR="0096778F">
        <w:t xml:space="preserve"> </w:t>
      </w:r>
      <w:r w:rsidR="00AF21D1" w:rsidRPr="00AF21D1">
        <w:rPr>
          <w:b/>
        </w:rPr>
        <w:t>(Янв. 20).</w:t>
      </w:r>
      <w:r w:rsidR="0096778F">
        <w:t xml:space="preserve"> Казалось бы, все рассуждения правильны, выводы верны, факты неотрицаемы. Надо бы радоваться безошибочности суждений. Но, увы, следствия всех этих сомнений и правильных выводов очень печальны: огни угасают, восприятия малосодержательны, мысли скудеют. И те, кто был так близко, стали далекими. Логика очевидности, внешне столь убедительная, столь же разрушительна внутренне. Она пожирает огни сердца, так нужные для жизни. Она Свет заменяет мраком и делает существование невыносимым. Лучше уж без логики очевидности, но зато с доверием к Водящей Руке. Когда сознание начинает полагаться на доводы рассудка, идущие против того, что когда-то вело и вдохновляло лучшие устремления, омрачение неизбежно, а с ним и попятное движение вниз по лестнице жизни. Такие моменты лучше бережно переждать, не делая непоправимых шагов и не допуская таких же мыслей. Оторваться от цепи легко, но присоединиться к ней вновь невозможно. Надо начинать все сначала.</w:t>
      </w:r>
    </w:p>
    <w:p w:rsidR="005708EB" w:rsidRDefault="005708EB" w:rsidP="00BF4524"/>
    <w:p w:rsidR="0096778F" w:rsidRDefault="00BB53C2" w:rsidP="00BF4524">
      <w:r w:rsidRPr="00A07582">
        <w:rPr>
          <w:b/>
        </w:rPr>
        <w:t>1966</w:t>
      </w:r>
      <w:r>
        <w:rPr>
          <w:b/>
        </w:rPr>
        <w:t xml:space="preserve"> г. </w:t>
      </w:r>
      <w:r w:rsidR="00AF21D1" w:rsidRPr="00AF21D1">
        <w:rPr>
          <w:b/>
        </w:rPr>
        <w:t>58.</w:t>
      </w:r>
      <w:r w:rsidR="0096778F">
        <w:t xml:space="preserve"> </w:t>
      </w:r>
      <w:r w:rsidR="00AF21D1" w:rsidRPr="00AF21D1">
        <w:rPr>
          <w:b/>
        </w:rPr>
        <w:t>(М.А.Й.).</w:t>
      </w:r>
      <w:r w:rsidR="0096778F">
        <w:t xml:space="preserve"> В духе и приближение, и удаление от Фокуса Света. Все внешнее значения не имеет. Ссылки на обстоятельства несостоятельны, ибо в свое время и в обстоятельствах еще более трудных единение с Иерархией сохранялось. Правильным будет решение крепко держаться за Якорь Иерархии, отбросив все, что препятствует единению с Нею.</w:t>
      </w:r>
    </w:p>
    <w:p w:rsidR="005708EB" w:rsidRDefault="005708EB" w:rsidP="00BF4524"/>
    <w:p w:rsidR="0096778F" w:rsidRDefault="00BB53C2" w:rsidP="00BF4524">
      <w:r w:rsidRPr="00A07582">
        <w:rPr>
          <w:b/>
        </w:rPr>
        <w:t>1966</w:t>
      </w:r>
      <w:r>
        <w:rPr>
          <w:b/>
        </w:rPr>
        <w:t xml:space="preserve"> г. </w:t>
      </w:r>
      <w:r w:rsidR="00AF21D1" w:rsidRPr="00AF21D1">
        <w:rPr>
          <w:b/>
        </w:rPr>
        <w:t>59.</w:t>
      </w:r>
      <w:r w:rsidR="0096778F">
        <w:t xml:space="preserve"> </w:t>
      </w:r>
      <w:r w:rsidR="00AF21D1" w:rsidRPr="00AF21D1">
        <w:rPr>
          <w:b/>
        </w:rPr>
        <w:t>(Гуру).</w:t>
      </w:r>
      <w:r w:rsidR="0096778F">
        <w:t xml:space="preserve"> Что же делать? Держаться раз принятого направления вопреки и наперекор всему, что происходит вокруг и что отемняет сознание и заставляет принимать преходящие призраки Майи условий земных за действительность жизни духа.</w:t>
      </w:r>
    </w:p>
    <w:p w:rsidR="005708EB" w:rsidRDefault="005708EB" w:rsidP="00BF4524"/>
    <w:p w:rsidR="0096778F" w:rsidRDefault="00BB53C2" w:rsidP="00BF4524">
      <w:r w:rsidRPr="003D64A7">
        <w:rPr>
          <w:b/>
        </w:rPr>
        <w:t>1966</w:t>
      </w:r>
      <w:r>
        <w:rPr>
          <w:b/>
        </w:rPr>
        <w:t xml:space="preserve"> г. </w:t>
      </w:r>
      <w:r w:rsidR="00AF21D1" w:rsidRPr="00AF21D1">
        <w:rPr>
          <w:b/>
        </w:rPr>
        <w:t>60.</w:t>
      </w:r>
      <w:r w:rsidR="0096778F">
        <w:t xml:space="preserve"> </w:t>
      </w:r>
      <w:r w:rsidR="00AF21D1" w:rsidRPr="00AF21D1">
        <w:rPr>
          <w:b/>
        </w:rPr>
        <w:t>(Янв. 21).</w:t>
      </w:r>
      <w:r w:rsidR="0096778F">
        <w:t xml:space="preserve"> Полнострунность слияния сознаний не может состояться, если отсутствует полнота обращения. Именно всем сердцем, всем помышлением, всем сознанием следует обратиться. Половинчатость обращения особенно разрушительна. Хорошо понять и усвоить на деле, что временность неблагоприятных и противодействующих обстоятельств не должна отражаться на прочности связи с Иерархией. Где же тогда исполнение требования </w:t>
      </w:r>
      <w:r w:rsidR="0096778F">
        <w:lastRenderedPageBreak/>
        <w:t>«Отвергнись от себя», без которого следование за Иерархией становится невозможным. Положение может облегчиться, если думать о себе в третьем лице; не я страдаю, не я переживаю, не я обуреваем мыслями отемненными, но он, который во мне, то есть мое малое «я», от которого следует отойти и понять краткость его существования и его роль, заключающуюся только лишь в том, чтобы собрать жатву опыта с очередного воплощения. Жизнь земная может быть очень тяжкой, но опыт приобретенный — ценным необычайно. Разве знание человека и природы людской не ценно и разве можно печаловаться, если опыт распознавания человека приобретен, хотя и заплачено за него много. От всех предшествовавших жизней, от их радостей и страданий ничего не осталось, кроме опыта и способностей, выработанных в прежних воплощениях. Так же забудутся и тягости жизни идущей, но останется опыт ценнейший распознавания человеков. Учитель мудро Ведет — нужно доверие и готовность платить за познания. Опыт познания может быть горек, но плоды его сладки.</w:t>
      </w:r>
    </w:p>
    <w:p w:rsidR="005708EB" w:rsidRDefault="005708EB" w:rsidP="00BF4524"/>
    <w:p w:rsidR="0096778F" w:rsidRDefault="00BB53C2" w:rsidP="00BF4524">
      <w:r w:rsidRPr="00A07582">
        <w:rPr>
          <w:b/>
        </w:rPr>
        <w:t>1966</w:t>
      </w:r>
      <w:r>
        <w:rPr>
          <w:b/>
        </w:rPr>
        <w:t xml:space="preserve"> г. </w:t>
      </w:r>
      <w:r w:rsidR="00AF21D1" w:rsidRPr="00AF21D1">
        <w:rPr>
          <w:b/>
        </w:rPr>
        <w:t>61.</w:t>
      </w:r>
      <w:r w:rsidR="0096778F">
        <w:t xml:space="preserve"> </w:t>
      </w:r>
      <w:r w:rsidR="00AF21D1" w:rsidRPr="00AF21D1">
        <w:rPr>
          <w:b/>
        </w:rPr>
        <w:t>(М.А.Й.).</w:t>
      </w:r>
      <w:r w:rsidR="0096778F">
        <w:t xml:space="preserve"> Страдания за близких более тяжки, чем за себя. Но все же даже и здесь надо найти равнодействующую, не мешающую продвижению. Трудно говорить о радости, когда около кто-то страдает, но вспомним слова «И печаль ваша будет в радость», «В мире будете иметь скорбь, но мужайтесь, Я Победил мир». Эти слова выражают самую сущность жизни духа. От них никуда не уйти. Мужайтесь, родные, ибо над вами Луч.</w:t>
      </w:r>
    </w:p>
    <w:p w:rsidR="005708EB" w:rsidRDefault="005708EB" w:rsidP="00BF4524"/>
    <w:p w:rsidR="0096778F" w:rsidRDefault="00BB53C2" w:rsidP="00BF4524">
      <w:r w:rsidRPr="00A07582">
        <w:rPr>
          <w:b/>
        </w:rPr>
        <w:t>1966</w:t>
      </w:r>
      <w:r>
        <w:rPr>
          <w:b/>
        </w:rPr>
        <w:t xml:space="preserve"> г. </w:t>
      </w:r>
      <w:r w:rsidR="00AF21D1" w:rsidRPr="00AF21D1">
        <w:rPr>
          <w:b/>
        </w:rPr>
        <w:t>62.</w:t>
      </w:r>
      <w:r w:rsidR="0096778F">
        <w:t xml:space="preserve"> (50). </w:t>
      </w:r>
      <w:r w:rsidR="00AF21D1" w:rsidRPr="00AF21D1">
        <w:rPr>
          <w:b/>
        </w:rPr>
        <w:t>(Гуру).</w:t>
      </w:r>
      <w:r w:rsidR="0096778F">
        <w:t xml:space="preserve"> Думающий о Свете, стремящийся к Свету, ищущий Света, Света хотящий имеет его. Только отвращающийся от Света погружается во тьму. Таким образом, мысль о Свете уже Свет порождает в сознании и осветляет его. Мысль о Носителях Света с Ними связует и создает мост, или канал, соединения с Ними, в пространстве. Когда очень темно, будем думать о Свете. Только он, только Свет может победить тьму и внутри, и вовне.</w:t>
      </w:r>
    </w:p>
    <w:p w:rsidR="005708EB" w:rsidRDefault="005708EB" w:rsidP="00BF4524"/>
    <w:p w:rsidR="0096778F" w:rsidRDefault="00BB53C2" w:rsidP="00BF4524">
      <w:r w:rsidRPr="00A07582">
        <w:rPr>
          <w:b/>
        </w:rPr>
        <w:t>1966</w:t>
      </w:r>
      <w:r>
        <w:rPr>
          <w:b/>
        </w:rPr>
        <w:t xml:space="preserve"> г. </w:t>
      </w:r>
      <w:r w:rsidR="00AF21D1" w:rsidRPr="00AF21D1">
        <w:rPr>
          <w:b/>
        </w:rPr>
        <w:t>63.</w:t>
      </w:r>
      <w:r w:rsidR="0096778F">
        <w:t xml:space="preserve"> (51). </w:t>
      </w:r>
      <w:r w:rsidR="00AF21D1" w:rsidRPr="00AF21D1">
        <w:rPr>
          <w:b/>
        </w:rPr>
        <w:t>(Янв. 22).</w:t>
      </w:r>
      <w:r w:rsidR="0096778F">
        <w:t xml:space="preserve"> Друг Мой, можно позволить оболочкам прозвучать на той или иной волне, но при условии, если отойти в сторону, наблюдая при этом, как они воспользуются предоставленной свободой, и ни на миг не отождествляя себя с ними. Это, конечно, трудно. Но ведь даже актер на сцене все время следит за собой, за тем, как исполняет он свою роль. Это раздвоение не мешает ему быть хорошим исполнителем и понимать, что всякая роль временна, как бы хорошо она ни игралась. Необходимость земных воплощений показывает на то, что условия плотного мира нужны и их избежать или уклониться от них невозможно. Через них надо пройти независимо от того, хочет этого человек или нет. Отвращаться от них не будем. Но и высшего назначения духа тоже не следует забывать. Следовательно, решение — в мудром </w:t>
      </w:r>
      <w:r w:rsidR="0096778F">
        <w:lastRenderedPageBreak/>
        <w:t>сочетании Надземного и земного. Корабль, идущий в далекую гавань, имеет свое назначение, и это не мешает капитану стройно, размеренно, и соблюдая строгий порядок, регулировать жизнь на корабле. Без этого корабль не дойдет до цели. Так и в жизни земной человека приходится через нее проходить, имея в виду конечную цель и в то же время не забывая, что ее не достичь, если земное не будет упорядочено и подчинено ей. Гармоничное сочетание духовного и земного и будет правильным решением жизни.</w:t>
      </w:r>
    </w:p>
    <w:p w:rsidR="005708EB" w:rsidRDefault="005708EB" w:rsidP="00BF4524"/>
    <w:p w:rsidR="0096778F" w:rsidRDefault="00BB53C2" w:rsidP="00BF4524">
      <w:r w:rsidRPr="00A07582">
        <w:rPr>
          <w:b/>
        </w:rPr>
        <w:t>1966</w:t>
      </w:r>
      <w:r>
        <w:rPr>
          <w:b/>
        </w:rPr>
        <w:t xml:space="preserve"> г. </w:t>
      </w:r>
      <w:r w:rsidR="00AF21D1" w:rsidRPr="00AF21D1">
        <w:rPr>
          <w:b/>
        </w:rPr>
        <w:t>64.</w:t>
      </w:r>
      <w:r w:rsidR="0096778F">
        <w:t xml:space="preserve"> </w:t>
      </w:r>
      <w:r w:rsidR="00AF21D1" w:rsidRPr="00AF21D1">
        <w:rPr>
          <w:b/>
        </w:rPr>
        <w:t>(М.А.Й.).</w:t>
      </w:r>
      <w:r w:rsidR="0096778F">
        <w:t xml:space="preserve"> Великое качество приспособляемости сознания вырабатывается долгим опытом земных воплощений. Даже дерево, укоренившееся в расщелине скалы, знает качество приспособляемости. Приспособляемость растений и животных к окружающей их среде изумительна. Но они не обладают самосознанием. Человек же может культивировать это качество сознательно. Следует отличать качество приспособляемости от приспособленности к вещам, вырабатываемой привычными и длительными условиями жизни. Эта приспособленность терпит крушения, как только условия меняются, в то время как качество приспособляемости позволяет быстро и не теряя равновесия приспособляться к самым, казалось бы, невозможным условиям и находить выход из самых безвыходных положений. И зоркость, и распознавание, и предвидение, и знание природы людей и вещей — все это совмещает в себе качество приспособляемости сознания. И практичность, и смекалка входят в него. Неприспособленность к жизни, беспомощность, неумение примениться к обстоятельствам — все это указывает на неопытность и молодость путника великого Пути. Следует очень ценить те испытания жизни, которые обостряют и укрепляют качество приспособляемости. Можно порадоваться, если оно уже приобретено, ибо досталось оно большою ценой.</w:t>
      </w:r>
    </w:p>
    <w:p w:rsidR="005708EB" w:rsidRDefault="005708EB" w:rsidP="00BF4524"/>
    <w:p w:rsidR="0096778F" w:rsidRDefault="00BB53C2" w:rsidP="00BF4524">
      <w:r w:rsidRPr="00A07582">
        <w:rPr>
          <w:b/>
        </w:rPr>
        <w:t>1966</w:t>
      </w:r>
      <w:r>
        <w:rPr>
          <w:b/>
        </w:rPr>
        <w:t xml:space="preserve"> г. </w:t>
      </w:r>
      <w:r w:rsidR="00AF21D1" w:rsidRPr="00AF21D1">
        <w:rPr>
          <w:b/>
        </w:rPr>
        <w:t>65.</w:t>
      </w:r>
      <w:r w:rsidR="0096778F">
        <w:t xml:space="preserve"> </w:t>
      </w:r>
      <w:r w:rsidR="00AF21D1" w:rsidRPr="00AF21D1">
        <w:rPr>
          <w:b/>
        </w:rPr>
        <w:t>(Гуру).</w:t>
      </w:r>
      <w:r w:rsidR="0096778F">
        <w:t xml:space="preserve"> Без умения приспособиться к самым невозможным условиям невозможно их преодоление. Ведь победа над этими условиями заключается в духе. Не их надо сломить, а преодолеть себя и приспособить сознание так, чтобы они не могли нарушать ритмичности шага или отклонять от Пути. Кампанелла в темнице создал свои бессмертные произведения. Такое качество приспособляемости указывает на очень высокую ступень преодоления себя и победы над собою. Так можно видеть, что высокие качества духа: мужество, стойкость, равновесие, сила духа и победа над своими оболочками — тесно связаны с качеством приспособляемости сознания. Оно несет с собою победу над внешними условиями и умение преодолевать и себя, и сопротивление внешней среды.</w:t>
      </w:r>
    </w:p>
    <w:p w:rsidR="005708EB" w:rsidRDefault="005708EB" w:rsidP="00BF4524"/>
    <w:p w:rsidR="0096778F" w:rsidRDefault="00BB53C2" w:rsidP="00BF4524">
      <w:r w:rsidRPr="00A07582">
        <w:rPr>
          <w:b/>
        </w:rPr>
        <w:t>1966</w:t>
      </w:r>
      <w:r>
        <w:rPr>
          <w:b/>
        </w:rPr>
        <w:t xml:space="preserve"> г. </w:t>
      </w:r>
      <w:r w:rsidR="00AF21D1" w:rsidRPr="00AF21D1">
        <w:rPr>
          <w:b/>
        </w:rPr>
        <w:t>66.</w:t>
      </w:r>
      <w:r w:rsidR="0096778F">
        <w:t xml:space="preserve"> (52). </w:t>
      </w:r>
      <w:r w:rsidR="00AF21D1" w:rsidRPr="00AF21D1">
        <w:rPr>
          <w:b/>
        </w:rPr>
        <w:t>(Янв. 23).</w:t>
      </w:r>
      <w:r w:rsidR="0096778F">
        <w:t xml:space="preserve"> Когда цветы духа попираются и топчутся пятою двуногих, испытание становится особенно трудным. </w:t>
      </w:r>
      <w:r w:rsidR="0096778F">
        <w:lastRenderedPageBreak/>
        <w:t>Не для них, жестоких и темных, растились они. Многие утонченные организмы не выдерживают условий земных. Не их в этом вина. Не научились еще люди ценить этих предвестников нарождающейся расы. Но все же когда-то время придет, и эти цветы человечества будут почитаться сокровищем народов.</w:t>
      </w:r>
    </w:p>
    <w:p w:rsidR="005708EB" w:rsidRDefault="005708EB" w:rsidP="00BF4524"/>
    <w:p w:rsidR="0096778F" w:rsidRDefault="00BB53C2" w:rsidP="00BF4524">
      <w:r w:rsidRPr="00A07582">
        <w:rPr>
          <w:b/>
        </w:rPr>
        <w:t>1966</w:t>
      </w:r>
      <w:r>
        <w:rPr>
          <w:b/>
        </w:rPr>
        <w:t xml:space="preserve"> г. </w:t>
      </w:r>
      <w:r w:rsidR="00AF21D1" w:rsidRPr="00AF21D1">
        <w:rPr>
          <w:b/>
        </w:rPr>
        <w:t>67.</w:t>
      </w:r>
      <w:r w:rsidR="0096778F">
        <w:t xml:space="preserve"> </w:t>
      </w:r>
      <w:r w:rsidR="00AF21D1" w:rsidRPr="00AF21D1">
        <w:rPr>
          <w:b/>
        </w:rPr>
        <w:t>(М.А.Й.).</w:t>
      </w:r>
      <w:r w:rsidR="0096778F">
        <w:t xml:space="preserve"> Трудно понять, как, видя и зная, в каком положении находятся близкие наши, не получают они нужной им помощи от Тех, Кто Ведет. Путь ускорения требует и испытаний ускоренных, и ускоренного изживания неполезных наслоений. В этом горниле перегорают ненужные накопления. Это известно давно, но сколь же трудно примириться с этим условием, когда осуществляется оно в приложении в жизни.</w:t>
      </w:r>
    </w:p>
    <w:p w:rsidR="005708EB" w:rsidRDefault="005708EB" w:rsidP="00BF4524"/>
    <w:p w:rsidR="0096778F" w:rsidRDefault="00BB53C2" w:rsidP="00BF4524">
      <w:r w:rsidRPr="00A07582">
        <w:rPr>
          <w:b/>
        </w:rPr>
        <w:t>1966</w:t>
      </w:r>
      <w:r>
        <w:rPr>
          <w:b/>
        </w:rPr>
        <w:t xml:space="preserve"> г. </w:t>
      </w:r>
      <w:r w:rsidR="00AF21D1" w:rsidRPr="00AF21D1">
        <w:rPr>
          <w:b/>
        </w:rPr>
        <w:t>68.</w:t>
      </w:r>
      <w:r w:rsidR="0096778F">
        <w:t xml:space="preserve"> (53). </w:t>
      </w:r>
      <w:r w:rsidR="00AF21D1" w:rsidRPr="00AF21D1">
        <w:rPr>
          <w:b/>
        </w:rPr>
        <w:t>(Гуру).</w:t>
      </w:r>
      <w:r w:rsidR="0096778F">
        <w:t xml:space="preserve"> Как просто, легко и беспрепятственно освобождается дух от, казалось бы, совершенно безвыходных обстоятельств и тяжкого окружения, когда наступает срок. И то, что стояло глухой, беспробудной стеною, вдруг исчезает. И дух обретает свободу, которой был тяжко лишен.</w:t>
      </w:r>
    </w:p>
    <w:p w:rsidR="005708EB" w:rsidRDefault="005708EB" w:rsidP="00BF4524"/>
    <w:p w:rsidR="0096778F" w:rsidRDefault="00BB53C2" w:rsidP="00BF4524">
      <w:r w:rsidRPr="003D64A7">
        <w:rPr>
          <w:b/>
        </w:rPr>
        <w:t>1966</w:t>
      </w:r>
      <w:r>
        <w:rPr>
          <w:b/>
        </w:rPr>
        <w:t xml:space="preserve"> г. </w:t>
      </w:r>
      <w:r w:rsidR="00AF21D1" w:rsidRPr="00AF21D1">
        <w:rPr>
          <w:b/>
        </w:rPr>
        <w:t>69.</w:t>
      </w:r>
      <w:r w:rsidR="0096778F">
        <w:t xml:space="preserve"> </w:t>
      </w:r>
      <w:r w:rsidR="00AF21D1" w:rsidRPr="00AF21D1">
        <w:rPr>
          <w:b/>
        </w:rPr>
        <w:t>(Янв. 24).</w:t>
      </w:r>
      <w:r w:rsidR="0096778F">
        <w:t xml:space="preserve"> Процесс совершения действий в воображении черезвычайно важен, во-первых, потому, что он вообще является предварительной ступенью человеческих действий, а во-вторых, потому, что в Тонком Мире такие действия становятся единственно возможными для человека и приобретают там такую же реальность, какую имеют на Земле действия обычные. Кроме того, действия, произведенные в воображении, имеют и чисто земные следствия, например, скажем, массаж заболевшего органа, которого нельзя достать физическими руками. Для психической руки, или руки тонкого тела, этого препятствия не существует, — и улучшение налицо. Помимо этого такие действия, совершенные или допущенные психически, или мысленно, рано или поздно, здесь или там, в этой жизни или в следующей, в этом мире или в Тонком, но все же будут осуществлены, ибо мысль устремляется к проявлению. Во всяком случае каждому действию должна быть предпослана мысль, сознательная или подсознательная, сознательно или рефлекторно. Помысленное и прочувствованное ждет только созвучных обстоятельств, чтобы воплотиться в реальные формы. Лечение наложением рук или воздействием пальцев на центры по результатам своим совершенно одинаково, произведено ли оно при непосредственном соприкосновении или психически, на расстоянии. Во втором случае действует психический аппарат человека. Яркость воображения и знание того, что следствия неминуемы, дает и следствия соответствующие. И внушение, и передача мысли и психической энергии на расстоянии, и действия тонкого тела, и напряжение сердца сливаются в этом процессе в одно. Делимость духа имеет различные аспекты и не ограниченные временем и </w:t>
      </w:r>
      <w:r w:rsidR="0096778F">
        <w:lastRenderedPageBreak/>
        <w:t>пространством возможности. Самолечение путем использования своего собственного тонкого тела доступно всегда человеку. Психическая энергия и умение ее приложить будут истинной панацеей при многих заболеваниях.</w:t>
      </w:r>
    </w:p>
    <w:p w:rsidR="005708EB" w:rsidRDefault="005708EB" w:rsidP="00BF4524"/>
    <w:p w:rsidR="0096778F" w:rsidRDefault="00BB53C2" w:rsidP="00BF4524">
      <w:r w:rsidRPr="003D64A7">
        <w:rPr>
          <w:b/>
        </w:rPr>
        <w:t>1966</w:t>
      </w:r>
      <w:r>
        <w:rPr>
          <w:b/>
        </w:rPr>
        <w:t xml:space="preserve"> г. </w:t>
      </w:r>
      <w:r w:rsidR="00AF21D1" w:rsidRPr="00AF21D1">
        <w:rPr>
          <w:b/>
        </w:rPr>
        <w:t>70.</w:t>
      </w:r>
      <w:r w:rsidR="0096778F">
        <w:t xml:space="preserve"> (54). </w:t>
      </w:r>
      <w:r w:rsidR="00AF21D1" w:rsidRPr="00AF21D1">
        <w:rPr>
          <w:b/>
        </w:rPr>
        <w:t>(М.А.Й.).</w:t>
      </w:r>
      <w:r w:rsidR="0096778F">
        <w:t xml:space="preserve"> Когда окружающие условия становятся слишком уж тесными и невыносимыми, можно, убрав элемент времени, помыслить о далеком будущем, как бы стирая границы, отделяющие нас от него. Будущее это неотъемлемо, оно непреложно наступит. Осознание его сделает это будущее реальным фактором внутреннего мира человека и двигателем духа. Придет это будущее, и настанет время, когда человек будет в состоянии сознательно действовать в любом из своих проводников, когда третий глаз и внутреннее ухо заменят ему и телеграф, и телефон, и телевизор, когда исчезнут болезни, нищета, безобразия, насилия и войны, когда преображенная человеком Земля станет садом цветущим, прекрасным, а Дальние Миры — реальностью для сознания, доступной и близкой, когда красота и гармония будут царствовать на Земле и смерть утратит свое жало, ибо ее не будет существовать для духа, объединившего в своем сознании явления обоих миров. Все это будет, все это определено в будущем для человека эволюцией сущего. И все это может стать даже теперь непреложной и неотрицаемой реальностью для сознания. Все в духе. Недостижимого нет.</w:t>
      </w:r>
    </w:p>
    <w:p w:rsidR="005708EB" w:rsidRDefault="005708EB" w:rsidP="00BF4524"/>
    <w:p w:rsidR="0096778F" w:rsidRDefault="00BB53C2" w:rsidP="00BF4524">
      <w:r w:rsidRPr="00A07582">
        <w:rPr>
          <w:b/>
        </w:rPr>
        <w:t>1966</w:t>
      </w:r>
      <w:r>
        <w:rPr>
          <w:b/>
        </w:rPr>
        <w:t xml:space="preserve"> г. </w:t>
      </w:r>
      <w:r w:rsidR="00AF21D1" w:rsidRPr="00AF21D1">
        <w:rPr>
          <w:b/>
        </w:rPr>
        <w:t>71.</w:t>
      </w:r>
      <w:r w:rsidR="0096778F">
        <w:t xml:space="preserve"> (55). </w:t>
      </w:r>
      <w:r w:rsidR="00AF21D1" w:rsidRPr="00AF21D1">
        <w:rPr>
          <w:b/>
        </w:rPr>
        <w:t>(Гуру).</w:t>
      </w:r>
      <w:r w:rsidR="0096778F">
        <w:t xml:space="preserve"> Меч Александра и Гордиев узел пусть будут символами того, как могут быть решены в духе многие проблемы земные. Ведь это для тела и ощущений земных — теснины, границы, преграды. Но в духе — свобода, и для мысли преград быть не может. Перенесение бытия в мысль даст духу свободу. Зачем же искать далеко то, что близкого ближе.</w:t>
      </w:r>
    </w:p>
    <w:p w:rsidR="005708EB" w:rsidRDefault="005708EB" w:rsidP="00BF4524"/>
    <w:p w:rsidR="0096778F" w:rsidRDefault="00BB53C2" w:rsidP="00BF4524">
      <w:r w:rsidRPr="00A07582">
        <w:rPr>
          <w:b/>
        </w:rPr>
        <w:t>1966</w:t>
      </w:r>
      <w:r>
        <w:rPr>
          <w:b/>
        </w:rPr>
        <w:t xml:space="preserve"> г. </w:t>
      </w:r>
      <w:r w:rsidR="00AF21D1" w:rsidRPr="00AF21D1">
        <w:rPr>
          <w:b/>
        </w:rPr>
        <w:t>72.</w:t>
      </w:r>
      <w:r w:rsidR="0096778F">
        <w:t xml:space="preserve"> (56). </w:t>
      </w:r>
      <w:r w:rsidR="00AF21D1" w:rsidRPr="00AF21D1">
        <w:rPr>
          <w:b/>
        </w:rPr>
        <w:t>(Янв. 25).</w:t>
      </w:r>
      <w:r w:rsidR="0096778F">
        <w:t xml:space="preserve"> При неуклонности ритма всегда остается возможность почерпать плодоносно из сокровищницы пространства в периоды между пралайями сознания. При нарушении же его моменты подъема могут и не дать желаемых результатов, ибо нить Общения будет прерывистой. Надо лишь помнить, что не бывает испытания, не имеющего конца, и что периоды пралайи сознания сменяются подъемом. Все в природе подчинено закону периодичности и изменений и закону полюсности. По мраку ночи можно судить о сиянии дня и по тягости ноши земной — об освобождении от нее духа. Дворец богача и лачуга бедняка нередко сменяют друг друга. Как же иначе закалится дух, как не на смене противоположностей. Даже стали не закалить, не применив этого принципа. Говорю к тому, чтобы не отчаивались, видя кажущуюся безвыходность земного окружения или временного стечения </w:t>
      </w:r>
      <w:r w:rsidR="0096778F">
        <w:lastRenderedPageBreak/>
        <w:t>обстоятельств. Я Дал, Я Даю, Я Дам, но не раньше, чем надо. Имеющий терпение до конца путь утверждает победный.</w:t>
      </w:r>
    </w:p>
    <w:p w:rsidR="005708EB" w:rsidRDefault="005708EB" w:rsidP="00BF4524"/>
    <w:p w:rsidR="0096778F" w:rsidRDefault="00BB53C2" w:rsidP="00BF4524">
      <w:r w:rsidRPr="00A07582">
        <w:rPr>
          <w:b/>
        </w:rPr>
        <w:t>1966</w:t>
      </w:r>
      <w:r>
        <w:rPr>
          <w:b/>
        </w:rPr>
        <w:t xml:space="preserve"> г. </w:t>
      </w:r>
      <w:r w:rsidR="00AF21D1" w:rsidRPr="00AF21D1">
        <w:rPr>
          <w:b/>
        </w:rPr>
        <w:t>73.</w:t>
      </w:r>
      <w:r w:rsidR="0096778F">
        <w:t xml:space="preserve"> (57). </w:t>
      </w:r>
      <w:r w:rsidR="00AF21D1" w:rsidRPr="00AF21D1">
        <w:rPr>
          <w:b/>
        </w:rPr>
        <w:t>(М.А.Й.).</w:t>
      </w:r>
      <w:r w:rsidR="0096778F">
        <w:t xml:space="preserve"> Многое прощается при неуклонной твердости шага. Изменения в оболочках не могут быть решающими, ибо всегда временны, но изменения в духе решают все. Будем внимательны к последним и очень осторожны, принимая решения духа. Так, имеет мало значения вопрос, что пить и что есть или во что одеться, но положение становится фатальным, если возникает вопрос о том, как относиться к Общению, к устремлениям духа, к утверждению Серебряной Нити или Основам Сокровенного Знания. При неизбежных изменениях внешних условий вопросы из области духа остаются неизменными, ибо Основы непоколебимы. Таким образом, можно отделить преходящее от непреходящего и временное от вечного. Дух вечен, и вечная жизнь и есть жизнь духа и в духе. На чашу весов полагается жизнь тела и в теле и жизнь духа и в духе, и все будет зависеть от того, которая перетянет.</w:t>
      </w:r>
    </w:p>
    <w:p w:rsidR="005708EB" w:rsidRDefault="005708EB" w:rsidP="00BF4524"/>
    <w:p w:rsidR="0096778F" w:rsidRDefault="00BB53C2" w:rsidP="00BF4524">
      <w:r w:rsidRPr="003D64A7">
        <w:rPr>
          <w:b/>
        </w:rPr>
        <w:t>1966</w:t>
      </w:r>
      <w:r>
        <w:rPr>
          <w:b/>
        </w:rPr>
        <w:t xml:space="preserve"> г. </w:t>
      </w:r>
      <w:r w:rsidR="00AF21D1" w:rsidRPr="00AF21D1">
        <w:rPr>
          <w:b/>
        </w:rPr>
        <w:t>74.</w:t>
      </w:r>
      <w:r w:rsidR="0096778F">
        <w:t xml:space="preserve"> (58). </w:t>
      </w:r>
      <w:r w:rsidR="00AF21D1" w:rsidRPr="00AF21D1">
        <w:rPr>
          <w:b/>
        </w:rPr>
        <w:t>(Гуру).</w:t>
      </w:r>
      <w:r w:rsidR="0096778F">
        <w:t xml:space="preserve"> Ларец для тех, кто, пройдя через горнило земных испытаний, сумеет удержать Серебряную Нить связи с Учителем. Испытания на прочность связи одни из труднейших. Для кого-то это были костры, пытки, растерзание зверями, для кого-то одиночество и лишение привычных условий, для кого-то богатство и власть. Для каждого свое, но не менее трудное, чем для другого. И выдержавшие прошли через все, не порвав связей духа. Удержать Серебряную Нить много труднее, нежели ее установить. Об этом следует думать, ибо земная жизнь есть проверка стойкости духа и подготовка его для жизни в Надземном.</w:t>
      </w:r>
    </w:p>
    <w:p w:rsidR="005708EB" w:rsidRDefault="005708EB" w:rsidP="00BF4524"/>
    <w:p w:rsidR="0096778F" w:rsidRDefault="00BB53C2" w:rsidP="00BF4524">
      <w:r w:rsidRPr="00A07582">
        <w:rPr>
          <w:b/>
        </w:rPr>
        <w:t>1966</w:t>
      </w:r>
      <w:r>
        <w:rPr>
          <w:b/>
        </w:rPr>
        <w:t xml:space="preserve"> г. </w:t>
      </w:r>
      <w:r w:rsidR="00AF21D1" w:rsidRPr="00AF21D1">
        <w:rPr>
          <w:b/>
        </w:rPr>
        <w:t>75.</w:t>
      </w:r>
      <w:r w:rsidR="0096778F">
        <w:t xml:space="preserve"> (59). </w:t>
      </w:r>
      <w:r w:rsidR="00AF21D1" w:rsidRPr="00AF21D1">
        <w:rPr>
          <w:b/>
        </w:rPr>
        <w:t>(Янв. 26).</w:t>
      </w:r>
      <w:r w:rsidR="0096778F">
        <w:t xml:space="preserve"> Интересно отметить, что мысль или решение, принятые или продуманные в течение дня, ночью, во время сна, продолжались и проявляли себя в действии. Но так как сон — это малая смерть в миниатюре, то по аналогии легко допустить, как те же мысли или решения будут влиять на послесмертное состояние человека. Мысль — явление тонкого порядка, хотя и порождается мозгом. В ней как бы одновременно проявляются свойства обоих миров. Порождать ее можно в мире земном через посредство мозгового аппарата, а действие ее продолжается и в этом мире, и в том. Объединение миров совершится при помощи мысли. Дитя незримого плана, она царствует в обоих мирах. Фотографирование мысли покажет, что это не абстракция, но реальная сущность, облеченная в конкретную форму. Пора бы уже понимать, что абстрактное представление о мысли условно и неверно. Мысль есть реальность, более длительная и устойчивая, чем преходящие условия плотного мира. Казалось бы, видимый явно предмет мира земного и незримая мысль — какое может быть сравнение, и однако, мысль по сущности своей более реальна, чем даже земные </w:t>
      </w:r>
      <w:r w:rsidR="0096778F">
        <w:lastRenderedPageBreak/>
        <w:t>предметы. Камень может существовать тысячелетия, но символ или мысль, запечатленные на камне, все же переживают длительность существования камня, ибо в хрониках Акаши сохраняются навсегда. Так, когда мыслим о вещах, преходящих и не истребимых в пространстве, мысль отнесем к непреходящим и неуничтожаемым.</w:t>
      </w:r>
    </w:p>
    <w:p w:rsidR="005708EB" w:rsidRDefault="005708EB" w:rsidP="00BF4524"/>
    <w:p w:rsidR="0096778F" w:rsidRDefault="00BB53C2" w:rsidP="00BF4524">
      <w:r w:rsidRPr="00A07582">
        <w:rPr>
          <w:b/>
        </w:rPr>
        <w:t>1966</w:t>
      </w:r>
      <w:r>
        <w:rPr>
          <w:b/>
        </w:rPr>
        <w:t xml:space="preserve"> г. </w:t>
      </w:r>
      <w:r w:rsidR="00AF21D1" w:rsidRPr="00AF21D1">
        <w:rPr>
          <w:b/>
        </w:rPr>
        <w:t>76.</w:t>
      </w:r>
      <w:r w:rsidR="0096778F">
        <w:t xml:space="preserve"> (60). </w:t>
      </w:r>
      <w:r w:rsidR="00AF21D1" w:rsidRPr="00AF21D1">
        <w:rPr>
          <w:b/>
        </w:rPr>
        <w:t>(М.А.Й.).</w:t>
      </w:r>
      <w:r w:rsidR="0096778F">
        <w:t xml:space="preserve"> Думали ли о том, что карма человека как сознательно мыслящего существа есть следствие кристаллизованных мыслей, порожденных им в прошлом? Не столько поступками, сколько мыслями порождается карма. Поступки как следствия мысли тут же себя и исчерпывают, и для совершения новых нужны новые мысли. Но мысль, не исчерпавшая себя в действии, остается в ауре мыслителя и будет в ней пребывать до тех пор, пока не выльется в действии. Бережно прожить жизнь — значит соблюсти мысль, не порождая неизбежности нежелательных следствий, вызываемых мыслями отрицательного порядка.</w:t>
      </w:r>
    </w:p>
    <w:p w:rsidR="005708EB" w:rsidRDefault="005708EB" w:rsidP="00BF4524"/>
    <w:p w:rsidR="0096778F" w:rsidRDefault="00BB53C2" w:rsidP="00BF4524">
      <w:r w:rsidRPr="00A07582">
        <w:rPr>
          <w:b/>
        </w:rPr>
        <w:t>1966</w:t>
      </w:r>
      <w:r>
        <w:rPr>
          <w:b/>
        </w:rPr>
        <w:t xml:space="preserve"> г. </w:t>
      </w:r>
      <w:r w:rsidR="00AF21D1" w:rsidRPr="00AF21D1">
        <w:rPr>
          <w:b/>
        </w:rPr>
        <w:t>77.</w:t>
      </w:r>
      <w:r w:rsidR="0096778F">
        <w:t xml:space="preserve"> (61). </w:t>
      </w:r>
      <w:r w:rsidR="00AF21D1" w:rsidRPr="00AF21D1">
        <w:rPr>
          <w:b/>
        </w:rPr>
        <w:t>(Гуру).</w:t>
      </w:r>
      <w:r w:rsidR="0096778F">
        <w:t xml:space="preserve"> Особенно сильна мысль, порожденная в состоянии равновесия, и особенно слаба — творимая в хаосе разновесия. Личные эмоции раздражения, страха, сомнения, огорчения, недовольства, уныния, беспомощности и так далее ослабляют силу мысли, сводя ее эффективность на нет. Говорю не о карме, но о силе творческой мысли, посылаемой в пространство для осуществления. В разновесии порывается связь с Иерархией и канал Помощи перестает действовать. Утверждается спокойствие и равновесие прежде всего, а потом уже создается мысль, могущая преодолевать подлежащие изменению условия внешнего мира.</w:t>
      </w:r>
    </w:p>
    <w:p w:rsidR="005708EB" w:rsidRDefault="005708EB" w:rsidP="00BF4524"/>
    <w:p w:rsidR="0096778F" w:rsidRDefault="00BB53C2" w:rsidP="00BF4524">
      <w:r w:rsidRPr="00A07582">
        <w:rPr>
          <w:b/>
        </w:rPr>
        <w:t>1966</w:t>
      </w:r>
      <w:r>
        <w:rPr>
          <w:b/>
        </w:rPr>
        <w:t xml:space="preserve"> г. </w:t>
      </w:r>
      <w:r w:rsidR="00AF21D1" w:rsidRPr="00AF21D1">
        <w:rPr>
          <w:b/>
        </w:rPr>
        <w:t>78.</w:t>
      </w:r>
      <w:r w:rsidR="0096778F">
        <w:t xml:space="preserve"> (62). </w:t>
      </w:r>
      <w:r w:rsidR="00AF21D1" w:rsidRPr="00AF21D1">
        <w:rPr>
          <w:b/>
        </w:rPr>
        <w:t>(Янв. 27).</w:t>
      </w:r>
      <w:r w:rsidR="0096778F">
        <w:t xml:space="preserve"> Сын Мой, овладение своим собственным физическим телом нелегко благодаря инертности материи. Но даже и на данной ступени человечества многое уже достигнуто. Шкала произвольных движений велика. Они подчиняются воле. Но хуже с болезнями. Их лечить человек волей своей еще не научился. А между тем от воли, направленной правильно, зависит очень многое. Уже начинают понимать, что от состояния сознания зависит течение заболевания. Многие сами успешно борются с недомоганиями, не позволяя себе подчиняться болезни. Но нужно знание и умение утверждать примат духа. Ведь все допущенные болезни допускаются духом. Власть, отрицательная власть духа над телом проявляется в том, что, бурно переживая что-либо и допуская безудержное беснование астрала, человек нарушает сперва равновесие сознания, а затем уже под его воздействием и равновесие физической оболочки, то есть открывает доступ болезни. Упорный и длительный опыт преодолевания различных недомоганий постепенно, но верно ведет к овладению материей физического тела. Кто-то, имеющий накопления, преуспевает быстро, не имеющий нуждается во времени. Но упорство и утверждение примата духа </w:t>
      </w:r>
      <w:r w:rsidR="0096778F">
        <w:lastRenderedPageBreak/>
        <w:t>непреложно приведут к победе. Без осознания психической энергии и умения ее применить преуспеть невозможно. Но эволюция ведет человечество к власти над материей. И овладеть ею прежде всего и легче всего можно в своем собственном микрокосме. В нем, как и вне его, материя семерична по степени своего разрежения. Полное овладение предполагает также и овладение оболочками. Самый обыкновенный человек, проявляющий очень высокую степень самообладания, уже на верном и прочном пути к власти над своими оболочками. Потому самообладание, самоконтроль, сдержанность и многие другие качества духа уже показывают, насколько владеет человек своей психической энергией. Новая Эпоха Огня — это эпоха новых возможностей. Возможности духа ограничены мыслью. А мысль не ограничена ничем. Все возможно сейчас, так Утверждаю в преддверии Века Майтрейи.</w:t>
      </w:r>
    </w:p>
    <w:p w:rsidR="005708EB" w:rsidRDefault="005708EB" w:rsidP="00BF4524"/>
    <w:p w:rsidR="0096778F" w:rsidRDefault="00BB53C2" w:rsidP="00BF4524">
      <w:r w:rsidRPr="00A07582">
        <w:rPr>
          <w:b/>
        </w:rPr>
        <w:t>1966</w:t>
      </w:r>
      <w:r>
        <w:rPr>
          <w:b/>
        </w:rPr>
        <w:t xml:space="preserve"> г. </w:t>
      </w:r>
      <w:r w:rsidR="00AF21D1" w:rsidRPr="00AF21D1">
        <w:rPr>
          <w:b/>
        </w:rPr>
        <w:t>79.</w:t>
      </w:r>
      <w:r w:rsidR="0096778F">
        <w:t xml:space="preserve"> (63). </w:t>
      </w:r>
      <w:r w:rsidR="00AF21D1" w:rsidRPr="00AF21D1">
        <w:rPr>
          <w:b/>
        </w:rPr>
        <w:t>(М.А.Й.).</w:t>
      </w:r>
      <w:r w:rsidR="0096778F">
        <w:t xml:space="preserve"> Сферы Света открыты всегда для сознания, желающего к ним обратиться. Они не внизу, под нами, но над головой. Следовательно, взоры надо обратить кверху. Но даже физически невозможно одновременно смотреть вверх, опустив голову книзу. Поэтому при устремлении к Сферам Света приходится исключать, хотя бы на время, земные голоса. А они очень зычны, назойливы и грубы, и много требуется усилий воли, чтобы преодолевать их. Не преодолеть, но именно преодолевать, преодолевать упорно и повторно. Преодоленные в одном виде или форме, они возникают в других, пока огненная воля не окрепнет и не возрастет настолько, что постоянство преодоления становится уделом победителя. Учитель Сказал: «Замкните мирские голоса». Будем учиться их замыкать, когда воля, закаленная на преодолении, этого хочет.</w:t>
      </w:r>
    </w:p>
    <w:p w:rsidR="005708EB" w:rsidRDefault="005708EB" w:rsidP="00BF4524"/>
    <w:p w:rsidR="0096778F" w:rsidRDefault="00BB53C2" w:rsidP="00BF4524">
      <w:r w:rsidRPr="00A07582">
        <w:rPr>
          <w:b/>
        </w:rPr>
        <w:t>1966</w:t>
      </w:r>
      <w:r>
        <w:rPr>
          <w:b/>
        </w:rPr>
        <w:t xml:space="preserve"> г. </w:t>
      </w:r>
      <w:r w:rsidR="00AF21D1" w:rsidRPr="00AF21D1">
        <w:rPr>
          <w:b/>
        </w:rPr>
        <w:t>80.</w:t>
      </w:r>
      <w:r w:rsidR="0096778F">
        <w:t xml:space="preserve"> (64). </w:t>
      </w:r>
      <w:r w:rsidR="00AF21D1" w:rsidRPr="00AF21D1">
        <w:rPr>
          <w:b/>
        </w:rPr>
        <w:t>(Гуру).</w:t>
      </w:r>
      <w:r w:rsidR="0096778F">
        <w:t xml:space="preserve"> Утверждение, даже в себе, уже укрепляет основу. Поэтому будем утверждать несомненное перед лицом очевидности. Много решимости надо, чтобы утверждать действительность огненную вопреки всему, что видит земной глаз и ощущается чувствами тела. И скорлупа собственной ауры мешает. Из нее надо выйти. Она соткана из элементов, составляющих личность человека. Все, что сверхлично, — поверх и вне аурического яйца. Жить сверхличными интересами, жить интересами Общего Блага, своего народа, Родины, всего человечества и всей планеты — значит разрушить стены личной тюрьмы, значит разбить скорлупу своей ауры и выйти сперва на планетный, а затем уже и на Космический простор.</w:t>
      </w:r>
    </w:p>
    <w:p w:rsidR="005708EB" w:rsidRDefault="005708EB" w:rsidP="00BF4524"/>
    <w:p w:rsidR="0096778F" w:rsidRDefault="0096778F" w:rsidP="005577A2">
      <w:pPr>
        <w:pStyle w:val="Quote"/>
      </w:pPr>
      <w:r>
        <w:t>Во сне летал над самой землей, низко, стараясь не попадать в грязь, и еще кому-то показывал свою способность.</w:t>
      </w:r>
    </w:p>
    <w:p w:rsidR="0096778F" w:rsidRDefault="00BB53C2" w:rsidP="00BF4524">
      <w:r w:rsidRPr="003D64A7">
        <w:rPr>
          <w:b/>
        </w:rPr>
        <w:t>1966</w:t>
      </w:r>
      <w:r>
        <w:rPr>
          <w:b/>
        </w:rPr>
        <w:t xml:space="preserve"> г. </w:t>
      </w:r>
      <w:r w:rsidR="00AF21D1" w:rsidRPr="00AF21D1">
        <w:rPr>
          <w:b/>
        </w:rPr>
        <w:t>81.</w:t>
      </w:r>
      <w:r w:rsidR="0096778F">
        <w:t xml:space="preserve"> (65). </w:t>
      </w:r>
      <w:r w:rsidR="00AF21D1" w:rsidRPr="00AF21D1">
        <w:rPr>
          <w:b/>
        </w:rPr>
        <w:t>(Янв. 28).</w:t>
      </w:r>
      <w:r w:rsidR="0096778F">
        <w:t xml:space="preserve"> Бабочка, пришпиленная на булавку, не может летать, хотя и машет крылышками. Точно так же — и дух, </w:t>
      </w:r>
      <w:r w:rsidR="0096778F">
        <w:lastRenderedPageBreak/>
        <w:t>привязанный крепко к земному. Очень полезно определить крепость, свойство и качество каждой связи, удерживающей дух на Земле. Тело у каждого есть. Один в нем свободен, другой его раб. Значит, не в теле свобода, но в духе. Язвы духа, порожденные земными желаниями и устремлениями, коренятся не в теле. Когда сброшено тело, все неизжитое остается полностью с человеком. Но трудно освобождаться от этого груза в Надземном — слишком остро и ярко выливается все в этом Мире в видимые глазу формы, явные, живые, притягивающие, влекущие и окружающие плотным кольцом своего породителя. Как же освободиться там от того, от чего не освободился человек на Земле? Дух развоплощенный все уносит с собою, и хорошее, и дурное. Если все неизжитое подавлять, оно яро поднимет голову, подобно чудовищу, отрубленные головы которого вновь вырастают. Но если сохранено устремление к Свету, если ритм шага не нарушается, несмотря ни на что, если сохранится вера в Того, Кто Позвал, начнут отлетать от духа, как осенние листья, его неизжитые свойства, увядая и уменьшаясь в силе своей и теряя свою хватку над сознанием. Даже пыль не пристает к быстро движущемуся телу. Движение предохраняет от обрастания сором. Во время подъемов духа и ярого устремления вперед прошлые накопления как бы отпадали и уже не мешали, утрачивая свою власть над сознанием. Вот почему Говорю: «Устремитесь, — и сияние Света зальет вас». Все мешающее надо оставить: все соображения, сетования и недовольства, и все непонятое и возбуждающее сомнения. Трудно идти против очевидности, но приходится перестать считаться и с нею. Очевидность есть куриная действительность. Но кто же, коснувшийся Света, захочет обратить свою жизнь в курятник!</w:t>
      </w:r>
    </w:p>
    <w:p w:rsidR="005708EB" w:rsidRDefault="005708EB" w:rsidP="00BF4524"/>
    <w:p w:rsidR="0096778F" w:rsidRDefault="00BB53C2" w:rsidP="00BF4524">
      <w:r w:rsidRPr="00A07582">
        <w:rPr>
          <w:b/>
        </w:rPr>
        <w:t>1966</w:t>
      </w:r>
      <w:r>
        <w:rPr>
          <w:b/>
        </w:rPr>
        <w:t xml:space="preserve"> г. </w:t>
      </w:r>
      <w:r w:rsidR="00AF21D1" w:rsidRPr="00AF21D1">
        <w:rPr>
          <w:b/>
        </w:rPr>
        <w:t>82.</w:t>
      </w:r>
      <w:r w:rsidR="0096778F">
        <w:t xml:space="preserve"> (66). </w:t>
      </w:r>
      <w:r w:rsidR="00AF21D1" w:rsidRPr="00AF21D1">
        <w:rPr>
          <w:b/>
        </w:rPr>
        <w:t>(М.А.Й.).</w:t>
      </w:r>
      <w:r w:rsidR="0096778F">
        <w:t xml:space="preserve"> Будете терзаемы своими собственными порождениями до тех пор, пока не найдете в себе силы и права сказать им: «Вот вы плотно обступили меня, чтобы преградить путь мой к Владыке, но не боюсь вас и власти вам над собою не дам, ибо не имеете во мне ничего». Когда тьма наступает на восставшего духа и не имеет в нем ничего, за что могла бы она ухватиться, бессильна она и власти над ним у нее больше уж нет. Огонь духа сжигает прошлые несовершенные формы.</w:t>
      </w:r>
    </w:p>
    <w:p w:rsidR="005708EB" w:rsidRDefault="005708EB" w:rsidP="00BF4524"/>
    <w:p w:rsidR="0096778F" w:rsidRDefault="00BB53C2" w:rsidP="00BF4524">
      <w:r w:rsidRPr="00A07582">
        <w:rPr>
          <w:b/>
        </w:rPr>
        <w:t>1966</w:t>
      </w:r>
      <w:r>
        <w:rPr>
          <w:b/>
        </w:rPr>
        <w:t xml:space="preserve"> г. </w:t>
      </w:r>
      <w:r w:rsidR="00AF21D1" w:rsidRPr="00AF21D1">
        <w:rPr>
          <w:b/>
        </w:rPr>
        <w:t>83.</w:t>
      </w:r>
      <w:r w:rsidR="0096778F">
        <w:t xml:space="preserve"> (67). </w:t>
      </w:r>
      <w:r w:rsidR="00AF21D1" w:rsidRPr="00AF21D1">
        <w:rPr>
          <w:b/>
        </w:rPr>
        <w:t>(Гуру).</w:t>
      </w:r>
      <w:r w:rsidR="0096778F">
        <w:t xml:space="preserve"> «А я все же пройду», — говорит себе воин перед лицом супротивников темных, окруживших его, и, вооружившись доспехом огненным, все же проходит сквозь тьму. Это путь победителя.</w:t>
      </w:r>
    </w:p>
    <w:p w:rsidR="005708EB" w:rsidRDefault="005708EB" w:rsidP="00BF4524"/>
    <w:p w:rsidR="0096778F" w:rsidRDefault="00BB53C2" w:rsidP="00BF4524">
      <w:r w:rsidRPr="00A07582">
        <w:rPr>
          <w:b/>
        </w:rPr>
        <w:t>1966</w:t>
      </w:r>
      <w:r>
        <w:rPr>
          <w:b/>
        </w:rPr>
        <w:t xml:space="preserve"> г. </w:t>
      </w:r>
      <w:r w:rsidR="00AF21D1" w:rsidRPr="00AF21D1">
        <w:rPr>
          <w:b/>
        </w:rPr>
        <w:t>84.</w:t>
      </w:r>
      <w:r w:rsidR="0096778F">
        <w:t xml:space="preserve"> </w:t>
      </w:r>
      <w:r w:rsidR="00AF21D1" w:rsidRPr="00AF21D1">
        <w:rPr>
          <w:b/>
        </w:rPr>
        <w:t>(Янв. 29).</w:t>
      </w:r>
      <w:r w:rsidR="0096778F">
        <w:t xml:space="preserve"> Следует расширять сферу приложения воли, и ее возможностей воздействия на поддержание здоровья. Только тренированная воля может уявлять свою силу. Прежде всех лекарств — панацея психической энергии, направляемой волей. Уверенность появляется вместе с опытом. Большинство недомоганий </w:t>
      </w:r>
      <w:r w:rsidR="0096778F">
        <w:lastRenderedPageBreak/>
        <w:t>останавливается энергией Агни. Поле для ее применения широко. Внушение и самовнушение — тоже область применения всеначальной энергии. В основе самовнушения — мысль. Сосредоточение мысли на любом органе или части тела с целью воздействия всегда дает положительные результаты. Только если клеточки уже омертвели, помочь невозможно. Боль — сигнал о неблагополучии. В заболевшее место посылается ток. Повторность усиливает следствия. Не все процессы заболевания можно остановить, но попыток нельзя прекращать даже в случаях длительной неудачи. Не отрицаются ни доктора, ни лекарства, но им надо помогать. Поддержание равновесия в организме, то есть здоровья, требует постоянного применения воли и психической энергии. Цитадель защищается крепко от нашествия всяких болезней. С каждой болезнью, слабостью или недомоганием ведется борьба до конца. Дух вечен, болезнь временна. Даже со старостью можно бороться, сохраняя бодрость духа и поддерживая тело. Мускулы нуждаются в упражнении, чтобы не ослабеть. Собранность воли и психической энергии не допустят разложения. Клеточки тела держатся вместе магнитом духа. Велика его сила. Знаете, что продолжить жизнь духа в теле возможно далеко за пределы обычного возраста, причем старение как бы приостанавливается. Можно задать себе вопрос, возможно ли где-то и как-то бессмертие плотной или, вернее, уплотненной, оболочки на очень продолжительный срок? Человек — владыка своего микрокосма, но в овладение микромиром своим надо войти сознательно и по праву, то есть утвердить примат духа. Материя пассивна. Дух — начало активное. Агни — двигатель материи. Всеначальная энергия в своих возможностях не ограничена ничем. Говорю для имеющих уши. Порою надо уметь напрячь всю волю, все желание, всю энергию, чтобы добиться желаемых результатов. Опыт и постоянная тренировка ведут к цели. Прилагающий усилия восхищает ее.</w:t>
      </w:r>
    </w:p>
    <w:p w:rsidR="005708EB" w:rsidRDefault="005708EB" w:rsidP="00BF4524"/>
    <w:p w:rsidR="0096778F" w:rsidRDefault="00BB53C2" w:rsidP="00BF4524">
      <w:r w:rsidRPr="00A07582">
        <w:rPr>
          <w:b/>
        </w:rPr>
        <w:t>1966</w:t>
      </w:r>
      <w:r>
        <w:rPr>
          <w:b/>
        </w:rPr>
        <w:t xml:space="preserve"> г. </w:t>
      </w:r>
      <w:r w:rsidR="00AF21D1" w:rsidRPr="00AF21D1">
        <w:rPr>
          <w:b/>
        </w:rPr>
        <w:t>85.</w:t>
      </w:r>
      <w:r w:rsidR="0096778F">
        <w:t xml:space="preserve"> Вопрос, на ком сосредоточиться для восприятий, не существенен, ибо объединенные сознания гармоничны и получение будет созвучным для устремленного к Иерархии духа.</w:t>
      </w:r>
    </w:p>
    <w:p w:rsidR="005708EB" w:rsidRDefault="005708EB" w:rsidP="00BF4524"/>
    <w:p w:rsidR="0096778F" w:rsidRDefault="00BB53C2" w:rsidP="00BF4524">
      <w:r w:rsidRPr="00A07582">
        <w:rPr>
          <w:b/>
        </w:rPr>
        <w:t>1966</w:t>
      </w:r>
      <w:r>
        <w:rPr>
          <w:b/>
        </w:rPr>
        <w:t xml:space="preserve"> г. </w:t>
      </w:r>
      <w:r w:rsidR="00AF21D1" w:rsidRPr="00AF21D1">
        <w:rPr>
          <w:b/>
        </w:rPr>
        <w:t>86.</w:t>
      </w:r>
      <w:r w:rsidR="0096778F">
        <w:t xml:space="preserve"> (68). </w:t>
      </w:r>
      <w:r w:rsidR="00AF21D1" w:rsidRPr="00AF21D1">
        <w:rPr>
          <w:b/>
        </w:rPr>
        <w:t>(М.А.Й.).</w:t>
      </w:r>
      <w:r w:rsidR="0096778F">
        <w:t xml:space="preserve"> Принцип открытости Высшего Мира для устремляющегося к нему духа остается неизменным, ибо устремление — ключ от всех врат. Недаром даже разбойнику была обещана Близость Владыки. Итак, основное условие — это силы найти в себе устремиться. Цепи земные магнитно влекут дух к Земле. Это влечение можно преодолеть только устремлением. Но огонь устремления не всегда горит достаточно ярко. И тогда надо вызвать огонь, собравши в сознании моменты взлетов, подъема и восхищения духа, которые были уже в прошлом, то есть устремиться вперед по вершинам. Будем помнить при этом, что ритм восхождения чередуется пралайями сознания и что это явление законно. Будем </w:t>
      </w:r>
      <w:r w:rsidR="0096778F">
        <w:lastRenderedPageBreak/>
        <w:t>помнить и то, что следующий очередной взлет будет выше и ярче и принесет много радости духу.</w:t>
      </w:r>
    </w:p>
    <w:p w:rsidR="005708EB" w:rsidRDefault="005708EB" w:rsidP="00BF4524"/>
    <w:p w:rsidR="0096778F" w:rsidRDefault="00BB53C2" w:rsidP="00BF4524">
      <w:r w:rsidRPr="00A07582">
        <w:rPr>
          <w:b/>
        </w:rPr>
        <w:t>1966</w:t>
      </w:r>
      <w:r>
        <w:rPr>
          <w:b/>
        </w:rPr>
        <w:t xml:space="preserve"> г. </w:t>
      </w:r>
      <w:r w:rsidR="00AF21D1" w:rsidRPr="00AF21D1">
        <w:rPr>
          <w:b/>
        </w:rPr>
        <w:t>87.</w:t>
      </w:r>
      <w:r w:rsidR="0096778F">
        <w:t xml:space="preserve"> (69). </w:t>
      </w:r>
      <w:r w:rsidR="00AF21D1" w:rsidRPr="00AF21D1">
        <w:rPr>
          <w:b/>
        </w:rPr>
        <w:t>(Гуру).</w:t>
      </w:r>
      <w:r w:rsidR="0096778F">
        <w:t xml:space="preserve"> Примат духа утверждать можно в себе, отделяя сознательно и упорно все, что от оболочек и движений, происходящих в них. Прошлое, составлявшее их содержание, ушло из поля сознания, но дух, стержень, вокруг которого шли эти движения, остался, чтобы созерцать новые, столь же преходящие и временные, как и те, что были раньше. Волны относительных явлений устремляются на скалу духа, но он нерушим. Нерушимость центра в себе надо утверждать особенно яро, ибо основание сущего непоколебимо. Все пройдет, дух пребудет. Духовные водители тоже от духа. Они не уйдут. И все, что от духа, останется с нами. Утверждая примат духа, будем знать, что утверждаем Камень Вечного Основания Жизни.</w:t>
      </w:r>
    </w:p>
    <w:p w:rsidR="0096778F" w:rsidRDefault="0096778F" w:rsidP="005577A2">
      <w:pPr>
        <w:pStyle w:val="Quote"/>
      </w:pPr>
      <w:r>
        <w:t>Сегодня во сне видел Гуру, беседовал с ним о происходящем. Относился ко мне по-деловому и хорошо. Подробности не помню. Был он белый, как лунь.</w:t>
      </w:r>
    </w:p>
    <w:p w:rsidR="005708EB" w:rsidRDefault="005708EB" w:rsidP="00BF4524"/>
    <w:p w:rsidR="0096778F" w:rsidRDefault="00BB53C2" w:rsidP="00BF4524">
      <w:r w:rsidRPr="00A07582">
        <w:rPr>
          <w:b/>
        </w:rPr>
        <w:t>1966</w:t>
      </w:r>
      <w:r>
        <w:rPr>
          <w:b/>
        </w:rPr>
        <w:t xml:space="preserve"> г. </w:t>
      </w:r>
      <w:r w:rsidR="00AF21D1" w:rsidRPr="00AF21D1">
        <w:rPr>
          <w:b/>
        </w:rPr>
        <w:t>88.</w:t>
      </w:r>
      <w:r w:rsidR="0096778F">
        <w:t xml:space="preserve"> </w:t>
      </w:r>
      <w:r w:rsidR="00AF21D1" w:rsidRPr="00AF21D1">
        <w:rPr>
          <w:b/>
        </w:rPr>
        <w:t>(Янв. 30).</w:t>
      </w:r>
      <w:r w:rsidR="0096778F">
        <w:t xml:space="preserve"> Когда-то придется пройти через явление раскрытия лика, то есть момент, когда все тайное и скрытое станет явным и зримым для окружающих. Враги и недоброжелатели яро используют этот момент, чтобы унизить, похулить, позлорадствовать и вопить: «Глядите, несмотря на Учение, он такой же, как мы». Тьма ликует, видя язвы духа и стремясь зацепиться за них, чтобы увлечь неочистившийся дух в бездну. Много мужества надо, чтобы, не теряя равновесия, не смущаясь и не тратя сил от этих нападок, твердо пройти мимо этих кривляющихся и злорадствующих сущностей. И даже бывших друзей, отошедших от Учения, можно тут встретить. Все предъявят свой счет, и каждое лыко поставят в строку, и каждый проступок, слабость или попустительство вспомнят и будут стремиться удержать дух во тьме, пользуясь зацепками совершенных деяний. «Он наш, он наш», — будут рычать они, обступив допустившего проступки, невместные со служением Свету. Все мужество, стойкость и решимость надо собрать, чтобы воплями темной стаи не устрашиться. Не судьи они и имели бы право бросить камень, если бы сами были без греха, но не имеют, ибо черны от зла. Но ваш путь к Свету и здесь и там. Не могут темные злоделатели его преградить, как бы им этого ни хотелось. Не имеют права судить они того, кто боролся и борется до конца со своей низшей природой. Пока идет борьба, непобеждаем дух своими накоплениями. И если тьма что-то имеет еще в неизжитых свойствах устремленного к Свету духа, то меч духу дан, чтобы от тьмы оборониться. Крепко держа в руках оружие Света, надо пройти через тьму, не теряя спокойствия и равновесия, и не смущаясь, и не реагируя на выпады темных. Не им судить воей Моих. Пусть лучше посмотрят на самих себя и свою отемненность увидят. Но через это испытание все же придется </w:t>
      </w:r>
      <w:r w:rsidR="0096778F">
        <w:lastRenderedPageBreak/>
        <w:t>пройти. Все, над чем одержана победа и уявления чего подчинены воле, за то ухватиться и колоть тем не могут они. Опасны и болезненны неизжитые свойства. Ими надо овладеть, чтобы не осталось незащищенным ни одного места, по которому темные могли бы нанести удары. Очищение духа от всего, что подлежит изживанию, будет самой надежной защитой от поползновений зла, а мысль Света — лучшим оружием самозащиты.</w:t>
      </w:r>
    </w:p>
    <w:p w:rsidR="005708EB" w:rsidRDefault="005708EB" w:rsidP="00BF4524"/>
    <w:p w:rsidR="0096778F" w:rsidRDefault="00BB53C2" w:rsidP="00BF4524">
      <w:r w:rsidRPr="00A07582">
        <w:rPr>
          <w:b/>
        </w:rPr>
        <w:t>1966</w:t>
      </w:r>
      <w:r>
        <w:rPr>
          <w:b/>
        </w:rPr>
        <w:t xml:space="preserve"> г. </w:t>
      </w:r>
      <w:r w:rsidR="00AF21D1" w:rsidRPr="00AF21D1">
        <w:rPr>
          <w:b/>
        </w:rPr>
        <w:t>89.</w:t>
      </w:r>
      <w:r w:rsidR="0096778F">
        <w:t xml:space="preserve"> (70). </w:t>
      </w:r>
      <w:r w:rsidR="00AF21D1" w:rsidRPr="00AF21D1">
        <w:rPr>
          <w:b/>
        </w:rPr>
        <w:t>(М.А.Й.).</w:t>
      </w:r>
      <w:r w:rsidR="0096778F">
        <w:t xml:space="preserve"> Утверждение и осознание власти над своей низшей природой — лучшая защита от тьмы. Поэтому даже ошибки, допущенные с соизволения воли, лучше, чем безвольное и беспросветное подчинение своим слабостям. Если один и тот же проступок может быть совершен в свободе или рабстве, то, конечно, уж лучше свобода, ибо владеющий собою уже на пути к освобождению. Таким образом, неочищенная астральная оболочка может быть тираном и властителем духа или, наоборот, дух может владеть ею и контролировать ее, неочищенную. Надо стремиться к тому, чтобы без соизволения воли или против нее ничего не творилось. То, что под контролем, то можно отбросить, но трудно освободиться от того, что полностью овладело слабой волей. Вспомните указание «Кто уверен за волю свою, пусть войдет».</w:t>
      </w:r>
    </w:p>
    <w:p w:rsidR="005708EB" w:rsidRDefault="005708EB" w:rsidP="00BF4524"/>
    <w:p w:rsidR="0096778F" w:rsidRDefault="00BB53C2" w:rsidP="00BF4524">
      <w:r w:rsidRPr="00A07582">
        <w:rPr>
          <w:b/>
        </w:rPr>
        <w:t>1966</w:t>
      </w:r>
      <w:r>
        <w:rPr>
          <w:b/>
        </w:rPr>
        <w:t xml:space="preserve"> г. </w:t>
      </w:r>
      <w:r w:rsidR="00AF21D1" w:rsidRPr="00AF21D1">
        <w:rPr>
          <w:b/>
        </w:rPr>
        <w:t>90.</w:t>
      </w:r>
      <w:r w:rsidR="0096778F">
        <w:t xml:space="preserve"> (71). </w:t>
      </w:r>
      <w:r w:rsidR="00AF21D1" w:rsidRPr="00AF21D1">
        <w:rPr>
          <w:b/>
        </w:rPr>
        <w:t>(Гуру).</w:t>
      </w:r>
      <w:r w:rsidR="0096778F">
        <w:t xml:space="preserve"> Принцип долбления водой камня будем прилагать в применении к жизни. Рано или поздно, но перед силой ритмического приказа воли отступят противоборствующие условия. Уверенности терять нельзя, а также и забывать того, что пространственное воздействие не может не принести следствий. Мысль, пущенная в пространство, обладает свойством самостоятельности действия. Нужно ее отпустить, дав ей точно определенное поручение. Психическая энергия может действовать самоотделенно.</w:t>
      </w:r>
    </w:p>
    <w:p w:rsidR="005708EB" w:rsidRDefault="005708EB" w:rsidP="00BF4524"/>
    <w:p w:rsidR="0096778F" w:rsidRDefault="00BB53C2" w:rsidP="00BF4524">
      <w:r w:rsidRPr="00A07582">
        <w:rPr>
          <w:b/>
        </w:rPr>
        <w:t>1966</w:t>
      </w:r>
      <w:r>
        <w:rPr>
          <w:b/>
        </w:rPr>
        <w:t xml:space="preserve"> г. </w:t>
      </w:r>
      <w:r w:rsidR="00AF21D1" w:rsidRPr="00AF21D1">
        <w:rPr>
          <w:b/>
        </w:rPr>
        <w:t>91.</w:t>
      </w:r>
      <w:r w:rsidR="0096778F">
        <w:t xml:space="preserve"> (72). </w:t>
      </w:r>
      <w:r w:rsidR="00AF21D1" w:rsidRPr="00AF21D1">
        <w:rPr>
          <w:b/>
        </w:rPr>
        <w:t>(Янв. 31).</w:t>
      </w:r>
      <w:r w:rsidR="0096778F">
        <w:t xml:space="preserve"> Подробности дня продолжаются ночью как логическое следствие причины. Все чаще и чаще повторяются эти явления. Дело не в самих подробностях, которые могут быть очень незначительными, а в принципе. День — сфера причинности, ночь — следствий, земная жизнь и послесмертное существование — тоже. Следует проявлять больше заботы, порождая цепи причинностей. Они всегда в полном созвучии со следствиями. Бережное отношение к мыслям, поступкам и действиям указывает на знание непреложности закона причин и следствий, то есть кармы, творимой человеком.</w:t>
      </w:r>
    </w:p>
    <w:p w:rsidR="005708EB" w:rsidRDefault="005708EB" w:rsidP="00BF4524"/>
    <w:p w:rsidR="0096778F" w:rsidRDefault="00BB53C2" w:rsidP="00BF4524">
      <w:r w:rsidRPr="00A07582">
        <w:rPr>
          <w:b/>
        </w:rPr>
        <w:t>1966</w:t>
      </w:r>
      <w:r>
        <w:rPr>
          <w:b/>
        </w:rPr>
        <w:t xml:space="preserve"> г. </w:t>
      </w:r>
      <w:r w:rsidR="00AF21D1" w:rsidRPr="00AF21D1">
        <w:rPr>
          <w:b/>
        </w:rPr>
        <w:t>92.</w:t>
      </w:r>
      <w:r w:rsidR="0096778F">
        <w:t xml:space="preserve"> (73). </w:t>
      </w:r>
      <w:r w:rsidR="00AF21D1" w:rsidRPr="00AF21D1">
        <w:rPr>
          <w:b/>
        </w:rPr>
        <w:t>(Фев. 1).</w:t>
      </w:r>
      <w:r w:rsidR="0096778F">
        <w:t xml:space="preserve"> Для своего роста сознание нуждается в питании. Основы Сокровенного Знания являются той почвой, на которой незаметно для самого себя, медленно, но неуклонно преображается сознание, то есть расширяется и растет. Принятие </w:t>
      </w:r>
      <w:r w:rsidR="0096778F">
        <w:lastRenderedPageBreak/>
        <w:t>Основ предопределяет направление роста в сторону развития основанных на них логических следствий. Это будет прямым путем к Свету. Если не принять как основу бессмертие духа и неизбежность земных воплощений, то утверждение качеств и усовершенствование человека теряет свое значение. К чему это все, если человек умирает и вместе со смертью исчезают его дух и все накопления. Совершенствовать что-то в себе ради уничтожения — нелепо. И если дух умирает и все люди умрут, а сама планета будет уничтожена, то ради чего же тогда все устремления, все страдания, труды и строительство жизни. Но Мы Утверждаем, что не кончается и не исчезает ничто, все продолжается и трансмутируется в бесконечном потоке жизни, вечной и беспредельной в своей сущности. Умирает дерево, умирает форма, но зерно, в котором кристаллизована его бессмертная сущность, продолжает жить, чтобы дать импульс развитию новой формы. И когда планета умрет, все, чего достигла она и населяющие ее формы жизни, будет сконцентрировано в зерне духа планеты, чтобы дать всему этому новую жизнь на новой планете, когда пробьет час непреложности. Формула диалектики природы остается неизменной во времени: ничто в природе не исчезает и не рождается вновь, но продолжает свою эволюцию в Беспредельности.</w:t>
      </w:r>
    </w:p>
    <w:p w:rsidR="005708EB" w:rsidRDefault="005708EB" w:rsidP="00BF4524"/>
    <w:p w:rsidR="0096778F" w:rsidRDefault="00BB53C2" w:rsidP="00BF4524">
      <w:r w:rsidRPr="00A07582">
        <w:rPr>
          <w:b/>
        </w:rPr>
        <w:t>1966</w:t>
      </w:r>
      <w:r>
        <w:rPr>
          <w:b/>
        </w:rPr>
        <w:t xml:space="preserve"> г. </w:t>
      </w:r>
      <w:r w:rsidR="00AF21D1" w:rsidRPr="00AF21D1">
        <w:rPr>
          <w:b/>
        </w:rPr>
        <w:t>93.</w:t>
      </w:r>
      <w:r w:rsidR="0096778F">
        <w:t xml:space="preserve"> (74). </w:t>
      </w:r>
      <w:r w:rsidR="00AF21D1" w:rsidRPr="00AF21D1">
        <w:rPr>
          <w:b/>
        </w:rPr>
        <w:t>(М.А.Й.).</w:t>
      </w:r>
      <w:r w:rsidR="0096778F">
        <w:t xml:space="preserve"> Когда с Нами, когда без сомнений, когда сердце полно доверия, поступления новых восприятий и мыслей идут беспрепятственно. Но стоит хоть слегка пошатнуться — и прекращается насыщение Лучами, оскудевает мысль и Свет, который внутри, заменяется тьмою. Барометр духа чувствителен необычайно. Своим собственным мыслям сомнений и недоверия можно сказать: отойдите от меня, вы, лишающие меня доступа Света. Какая радость от вас и убедительности вашей, если за вами тьма и погружение в бездну. Что из того, что по земной логике вы безусловно правы, если эта правота тушит огни и отнимает все накопления. Логика Высшего Мира иная. Она заключается в утверждении Света и Его Иерархии — везде, всегда и всюду, и служение им перед лицом всех противоречий, всех непониманий, всех нелепостей и всех несоответствий плотного, внешнего, мира, где плач и скрежет зубовный. Свет Высший не от мира сего, но он в мире сем должен быть утверждаем везде и всегда. Служение Иерархии Света и заключается в этом непрерываемом утверждении Света как в мире земном, так и в Мире Надземном.</w:t>
      </w:r>
    </w:p>
    <w:p w:rsidR="005708EB" w:rsidRDefault="005708EB" w:rsidP="00BF4524"/>
    <w:p w:rsidR="0096778F" w:rsidRDefault="00BB53C2" w:rsidP="00BF4524">
      <w:r w:rsidRPr="00A07582">
        <w:rPr>
          <w:b/>
        </w:rPr>
        <w:t>1966</w:t>
      </w:r>
      <w:r>
        <w:rPr>
          <w:b/>
        </w:rPr>
        <w:t xml:space="preserve"> г. </w:t>
      </w:r>
      <w:r w:rsidR="00AF21D1" w:rsidRPr="00AF21D1">
        <w:rPr>
          <w:b/>
        </w:rPr>
        <w:t>94.</w:t>
      </w:r>
      <w:r w:rsidR="0096778F">
        <w:t xml:space="preserve"> (75). </w:t>
      </w:r>
      <w:r w:rsidR="00AF21D1" w:rsidRPr="00AF21D1">
        <w:rPr>
          <w:b/>
        </w:rPr>
        <w:t>(Гуру).</w:t>
      </w:r>
      <w:r w:rsidR="0096778F">
        <w:t xml:space="preserve"> Безусловное признание Иерархии Света и посланцев Ее ручательством служит и условием безусловного ученичества. Формы условного ученичества весьма разновидны. Сам ученик создает себе их, считая, что если случится то-то и то-то, то тогда он будет верен Учителю и постоянен в своем устремлении. Но доверие к Учителю должно быть безусловным, без всяких «если». </w:t>
      </w:r>
      <w:r w:rsidR="0096778F">
        <w:lastRenderedPageBreak/>
        <w:t>Такое признание, такая преданность, такое устремление будут огненными. Нельзя приближение к Учителю ставить в зависимость от каких бы то ни было «если». Это и будет ученичеством безусловным. Условных учеников не Ценит Учитель.</w:t>
      </w:r>
    </w:p>
    <w:p w:rsidR="005708EB" w:rsidRDefault="005708EB" w:rsidP="00BF4524"/>
    <w:p w:rsidR="0096778F" w:rsidRDefault="0096778F" w:rsidP="005577A2">
      <w:pPr>
        <w:pStyle w:val="Quote"/>
      </w:pPr>
      <w:r>
        <w:t>С закрытыми глазами ночью видел вращающееся световое образование /рис./. Одна часть темна, другая светла. Немного похоже было временами на цветок.</w:t>
      </w:r>
    </w:p>
    <w:p w:rsidR="0096778F" w:rsidRDefault="00BB53C2" w:rsidP="00BF4524">
      <w:r w:rsidRPr="003D64A7">
        <w:rPr>
          <w:b/>
        </w:rPr>
        <w:t>1966</w:t>
      </w:r>
      <w:r>
        <w:rPr>
          <w:b/>
        </w:rPr>
        <w:t xml:space="preserve"> г. </w:t>
      </w:r>
      <w:r w:rsidR="00AF21D1" w:rsidRPr="00AF21D1">
        <w:rPr>
          <w:b/>
        </w:rPr>
        <w:t>95.</w:t>
      </w:r>
      <w:r w:rsidR="0096778F">
        <w:t xml:space="preserve"> (76). </w:t>
      </w:r>
      <w:r w:rsidR="00AF21D1" w:rsidRPr="00AF21D1">
        <w:rPr>
          <w:b/>
        </w:rPr>
        <w:t>(Фев. 2).</w:t>
      </w:r>
      <w:r w:rsidR="0096778F">
        <w:t xml:space="preserve"> Луч бессилен, если дух не хочет бороться сам со своими нагромождениями. И если он допускает нечистые мысли и сочетается с ними, то кто же может лишить его права свободного выбора и тех мыслей, которые ему желательны. Выбор делает он сам и пребывает в том мысленном окружении, которое предпочитает. Но, делая выбор, нужно все-таки знать, что если это можно делать теперь, то в Надземном этой свободы не будет, так как там придется быть в мысленном окружении, утвержденном на Земле, в мире причинности. В Надземном же Мире, в мире следствий, придется быть в мысленных сферах, соответствующих по созвучию мыслям того же порядка, которые превалировали при жизни в мире земном. Зная неизбежность следствий и имея право свободного выбора, можно мышление направить в сферу чистой мысли. Язвы мышления более опасны, нежели язвы тела, ибо коренятся более глубоко. Найти корень зла и вырвать его рано или поздно все же придется. Не лучше ли сделать это раньше, так как закоренелое мышление исправить труднее. Но бессильны слова и уговоры, если дух сам не захочет этого сделать. Сперва можно дать себе задание провести в общении с чистыми мыслями день, потом два, потом еще больше, и наконец, — все время, которое есть. Вторгающиеся нечистые мысли можно выбрасывать без колебаний. Бросаемся в сторону или отчаянно защищаемся от ядовитой змеи, но нечистые мысли хуже, чем змеи, ибо их яд действует хотя и медленно, но зато более убийственно. От мыслей нечистых следует защищаться всей волей, всей решимостью, всей силою духа.</w:t>
      </w:r>
    </w:p>
    <w:p w:rsidR="005708EB" w:rsidRDefault="005708EB" w:rsidP="00BF4524"/>
    <w:p w:rsidR="0096778F" w:rsidRDefault="0096778F" w:rsidP="005577A2">
      <w:pPr>
        <w:pStyle w:val="Quote"/>
      </w:pPr>
      <w:r>
        <w:t>В темноте вижу из глаз полоски света в виде коротких лучей лапками /рис./</w:t>
      </w:r>
    </w:p>
    <w:p w:rsidR="0096778F" w:rsidRDefault="00BB53C2" w:rsidP="00BF4524">
      <w:r w:rsidRPr="00A07582">
        <w:rPr>
          <w:b/>
        </w:rPr>
        <w:t>1966</w:t>
      </w:r>
      <w:r>
        <w:rPr>
          <w:b/>
        </w:rPr>
        <w:t xml:space="preserve"> г. </w:t>
      </w:r>
      <w:r w:rsidR="00AF21D1" w:rsidRPr="00AF21D1">
        <w:rPr>
          <w:b/>
        </w:rPr>
        <w:t>96.</w:t>
      </w:r>
      <w:r w:rsidR="0096778F">
        <w:t xml:space="preserve"> </w:t>
      </w:r>
      <w:r w:rsidR="00AF21D1" w:rsidRPr="00AF21D1">
        <w:rPr>
          <w:b/>
        </w:rPr>
        <w:t>(Фев. 3).</w:t>
      </w:r>
      <w:r w:rsidR="0096778F">
        <w:t xml:space="preserve"> Друг Мой, непостоянство и немощь плоти разрушаются ритмом. Ритм — основа творения. Ритм звука особенно сильно воздействует на нервную систему. Звучание природы тоже подчиняется ритму. Силу действия ультразвука изучили и применяют. А ведь он неслышим ухом. Неслышим, но воздействует. Сколько незримых и неслышных воздействий вокруг человека и сколько опасностей. Разница в том, что боец, идущий в атаку, видит и слышит бушующую кругом огненную смерть, но в жизни обычной человек часто и не подозревает того, что происходит в его окружении. И все же, даже не зная, можно оборониться. Можно оборониться Владыкой. </w:t>
      </w:r>
      <w:r w:rsidR="0096778F">
        <w:lastRenderedPageBreak/>
        <w:t>Осознанный Луч создает иммунитет, который и охраняет. Защитная вуаль из незримой материи Света служит панцирем духа. Ее можно довести до степени зримости даже физическим глазом. Тонкому зрению она явно видна. Нужно как бы подсознательно видеть себя облеченным, или окутанным этим покровом, и особенно во дни нагнетения тьмы и усиления антагонистических токов. С невидимыми опасностями и средства можно применять невидимые. Их невидимость не уменьшает их эффективности. В процессе образования защитного доспеха тоже применяется ритм. По привычному каналу действие течет быстрее и легче. Умение пользоваться оружием Света приходит от долгого опыта. Опытный воин и доспех имеет непрободаемый. Хорошо знать, что щит</w:t>
      </w:r>
      <w:r w:rsidR="009C6E73" w:rsidRPr="009C6E73">
        <w:t xml:space="preserve"> </w:t>
      </w:r>
      <w:r w:rsidR="0096778F">
        <w:t>крепок и кольчуга прочна, и стрела не пройдет мимо цели.</w:t>
      </w:r>
    </w:p>
    <w:p w:rsidR="005708EB" w:rsidRDefault="005708EB" w:rsidP="00BF4524"/>
    <w:p w:rsidR="0096778F" w:rsidRDefault="00BB53C2" w:rsidP="00BF4524">
      <w:r w:rsidRPr="00A07582">
        <w:rPr>
          <w:b/>
        </w:rPr>
        <w:t>1966</w:t>
      </w:r>
      <w:r>
        <w:rPr>
          <w:b/>
        </w:rPr>
        <w:t xml:space="preserve"> г. </w:t>
      </w:r>
      <w:r w:rsidR="00AF21D1" w:rsidRPr="00AF21D1">
        <w:rPr>
          <w:b/>
        </w:rPr>
        <w:t>97.</w:t>
      </w:r>
      <w:r w:rsidR="0096778F">
        <w:t xml:space="preserve"> (77). </w:t>
      </w:r>
      <w:r w:rsidR="00AF21D1" w:rsidRPr="00AF21D1">
        <w:rPr>
          <w:b/>
        </w:rPr>
        <w:t>(М.А.Й.).</w:t>
      </w:r>
      <w:r w:rsidR="0096778F">
        <w:t xml:space="preserve"> Всякое безвольное действие ничтожно по своим следствиям. Всякое действие можно усилить, вложив в него волю. Такое действие можно назвать огненным. Его мощь — в согласованности всего микрокосма человеческого. Половинчатость, явленная в действиях, разрушительна. Особенно нехорошо половинчатое устремление. Мы избегаем половинчатых людей. От них всегда больше вреда, нежели пользы. Символ единорога указывает на полное отсутствие половинчатости.</w:t>
      </w:r>
    </w:p>
    <w:p w:rsidR="005708EB" w:rsidRDefault="005708EB" w:rsidP="00BF4524"/>
    <w:p w:rsidR="0096778F" w:rsidRDefault="00BB53C2" w:rsidP="00BF4524">
      <w:r w:rsidRPr="00A07582">
        <w:rPr>
          <w:b/>
        </w:rPr>
        <w:t>1966</w:t>
      </w:r>
      <w:r>
        <w:rPr>
          <w:b/>
        </w:rPr>
        <w:t xml:space="preserve"> г. </w:t>
      </w:r>
      <w:r w:rsidR="00AF21D1" w:rsidRPr="00AF21D1">
        <w:rPr>
          <w:b/>
        </w:rPr>
        <w:t>98.</w:t>
      </w:r>
      <w:r w:rsidR="0096778F">
        <w:t xml:space="preserve"> (78). </w:t>
      </w:r>
      <w:r w:rsidR="00AF21D1" w:rsidRPr="00AF21D1">
        <w:rPr>
          <w:b/>
        </w:rPr>
        <w:t>(Гуру).</w:t>
      </w:r>
      <w:r w:rsidR="0096778F">
        <w:t xml:space="preserve"> Мир держится Светом. Невозможно даже представить себе, во что бы обратилась жизнь на планете, если бы Силы Света не стояли на постоянном Дозоре, удерживая натиск разнузданной тьмы. Борьба Света и тьмы постоянна. И надо бесповоротно и решительно примкнуть к полюсу Света в своем устремлении в будущее. Половинчатость здесь недопустима. Каждое действие человека характеризуется степенью своей светимости. Человек — породитель тьмы или Света. Сущность действий своих надо знать.</w:t>
      </w:r>
    </w:p>
    <w:p w:rsidR="005708EB" w:rsidRDefault="005708EB" w:rsidP="00BF4524"/>
    <w:p w:rsidR="0096778F" w:rsidRDefault="00BB53C2" w:rsidP="00BF4524">
      <w:r w:rsidRPr="00A07582">
        <w:rPr>
          <w:b/>
        </w:rPr>
        <w:t>1966</w:t>
      </w:r>
      <w:r>
        <w:rPr>
          <w:b/>
        </w:rPr>
        <w:t xml:space="preserve"> г. </w:t>
      </w:r>
      <w:r w:rsidR="00AF21D1" w:rsidRPr="00AF21D1">
        <w:rPr>
          <w:b/>
        </w:rPr>
        <w:t>99.</w:t>
      </w:r>
      <w:r w:rsidR="0096778F">
        <w:t xml:space="preserve"> (79). </w:t>
      </w:r>
      <w:r w:rsidR="00AF21D1" w:rsidRPr="00AF21D1">
        <w:rPr>
          <w:b/>
        </w:rPr>
        <w:t>(Фев. 4).</w:t>
      </w:r>
      <w:r w:rsidR="0096778F">
        <w:t xml:space="preserve"> (Со сна). §12, МО I. «Очень ужасны приближающиеся огненные волны, если о них не знать и не принять их своими огнями сердца».</w:t>
      </w:r>
    </w:p>
    <w:p w:rsidR="0096778F" w:rsidRDefault="0096778F" w:rsidP="00BF4524">
      <w:r>
        <w:t>По тому, что уже сбылось и сбывается из сказанного Нами, можно судить о происходящем и будущем. Огненная опасность не сказка, но близкая действительность. Волны мощных пространственных воздействий устремятся на Землю, и никому не уйти от них, и некуда спрятаться будет. От атомных бомб до какой-то степени могут спасти бомбоубежища, но от огненных волн ничто не спасет, кроме собственных огней микрокосма. У Нас человеческая гибель стоит перед глазами. Не все ли равно, в какую форму она выльется — защита одна: встретить волны огня своими огнями. Но как</w:t>
      </w:r>
      <w:r w:rsidR="009C6E73" w:rsidRPr="00BB53C2">
        <w:t xml:space="preserve"> </w:t>
      </w:r>
      <w:r>
        <w:t xml:space="preserve">же возжечь то, что отрицается тупоумием невежества? И потому многие окажутся совершенно беззащитными. Мы Предупреждали, </w:t>
      </w:r>
      <w:r>
        <w:lastRenderedPageBreak/>
        <w:t>Мы Дали Учение Жизни, Мы Вестников Наших в мир Посылали, но глухи молчащие сердцем. И даже знающие о будущем не имеют возможности возвестить о нем людям. Сколько было бы можно сказать, чтобы подготовить сознания к грядущему и неизбежности огненной, но возможности этой не дается, а там, где она имеется, слушателей можно сосчитать по пальцам. Двенадцать миллионов населения огромного города и двенадцать человек, посещающих кружок Агни Йоги, — это ли не трагедия современности?! Но так было всегда. А перед гибелью Посейдониса полагалась смертная казнь за предупреждения о катастрофическом положении планеты. Выход остается один — цементировать пространство, насыщая его образами пространственной мысли и забытыми и отвергаемыми Основами Сокровенного Знания. До кого-то и как-то что-то все же дойдет и облегчит встречу с идущими волнами огня. Огни сердца не зависят от того, как и кем называет или считает себя человек, но — от жизнеустремленности горящего сердца и степени его самоотверженного служения людям. Они есть, служители Света, даже порою не знающие, чему они служат. О сознательных говорить не будем, на этих столпах Света держится мир. Много сил надо собрать, чтобы во всеоружии встретить грядущее время.</w:t>
      </w:r>
    </w:p>
    <w:p w:rsidR="005708EB" w:rsidRDefault="005708EB" w:rsidP="00BF4524"/>
    <w:p w:rsidR="0096778F" w:rsidRDefault="00BB53C2" w:rsidP="00BF4524">
      <w:r w:rsidRPr="00A07582">
        <w:rPr>
          <w:b/>
        </w:rPr>
        <w:t>1966</w:t>
      </w:r>
      <w:r>
        <w:rPr>
          <w:b/>
        </w:rPr>
        <w:t xml:space="preserve"> г. </w:t>
      </w:r>
      <w:r w:rsidR="00AF21D1" w:rsidRPr="00AF21D1">
        <w:rPr>
          <w:b/>
        </w:rPr>
        <w:t>100.</w:t>
      </w:r>
      <w:r w:rsidR="0096778F">
        <w:t xml:space="preserve"> (80). </w:t>
      </w:r>
      <w:r w:rsidR="00AF21D1" w:rsidRPr="00AF21D1">
        <w:rPr>
          <w:b/>
        </w:rPr>
        <w:t>(М.А.Й.).</w:t>
      </w:r>
      <w:r w:rsidR="0096778F">
        <w:t xml:space="preserve"> Много ошибок происходит просто только от непонимания планетного момента. Но по признакам ближним и дальним можно судить о все возрастающем неблагополучии во всех уголках планеты. Уже невозможно спрятаться от мирового нагнетения. Безумие правителей толкает народы на войны и новые кровопролития, не оправдываемые ничем. А эти явления можно было бы остановить, если бы народы восстали против тех, кто толкает их на эти акции. Помните, как назвала Америку несчастной страной, готовящей себе ужасное будущее? Теперь видим, что предсказание мое оправдывается. Сложное время, трудное время. Судьба человечества на волоске.</w:t>
      </w:r>
    </w:p>
    <w:p w:rsidR="005708EB" w:rsidRDefault="005708EB" w:rsidP="00BF4524"/>
    <w:p w:rsidR="0096778F" w:rsidRDefault="00BB53C2" w:rsidP="00BF4524">
      <w:r w:rsidRPr="00A07582">
        <w:rPr>
          <w:b/>
        </w:rPr>
        <w:t>1966</w:t>
      </w:r>
      <w:r>
        <w:rPr>
          <w:b/>
        </w:rPr>
        <w:t xml:space="preserve"> г. </w:t>
      </w:r>
      <w:r w:rsidR="00AF21D1" w:rsidRPr="00AF21D1">
        <w:rPr>
          <w:b/>
        </w:rPr>
        <w:t>101.</w:t>
      </w:r>
      <w:r w:rsidR="0096778F">
        <w:t xml:space="preserve"> </w:t>
      </w:r>
      <w:r w:rsidR="00AF21D1" w:rsidRPr="00AF21D1">
        <w:rPr>
          <w:b/>
        </w:rPr>
        <w:t>(Гуру).</w:t>
      </w:r>
      <w:r w:rsidR="0096778F">
        <w:t xml:space="preserve"> Те, кто несет людям мир, те, кто борется за утверждение мира, те, кто не на словах, но на деле хочет и силу к тому прилагают, те страны, правительства их и народы — на стороне Света, на стороне эволюции, на стороне сил созидания и строительства. Это оплот против сил разрушения, против тьмы и ненавистников Света. В какие бы одеяния эти последние ни наряжались, какими бы лозунгами или религиями ни прикрывались и как бы себя ни называли — это враги человечества, это служители тьмы, это человекоубийцы и преступники против человечности. Сейчас они зычно кричат, призывая ослепленных людей к новым, неслыханным ужасам мирового взаимоуничтожения. Нет оправдания этим исчадиям ада, хотя и кичатся они тем, что веруют в Бога и называют себя христианами. Инквизиторы тоже считали и тоже говорили, что верили, но сотнями тысяч сжигали живыми людей на </w:t>
      </w:r>
      <w:r w:rsidR="0096778F">
        <w:lastRenderedPageBreak/>
        <w:t>кострах: взрослых, мужчин и женщин, стариков и старух и малых детей и даже младенцев. «По делам их узнаете их, собирают ли с терновника виноград или с репейников — смоквы».</w:t>
      </w:r>
    </w:p>
    <w:p w:rsidR="005708EB" w:rsidRDefault="005708EB" w:rsidP="00BF4524"/>
    <w:p w:rsidR="0096778F" w:rsidRDefault="0096778F" w:rsidP="00E12B06">
      <w:pPr>
        <w:pStyle w:val="Quote"/>
      </w:pPr>
      <w:r>
        <w:t>Видел во сне журнал, посвященный Н[иколаю] К[онстантиновичу]. Лошадь с экипажем в цветах, и другую, без экипажа. Весь посмотреть не успел.</w:t>
      </w:r>
    </w:p>
    <w:p w:rsidR="0096778F" w:rsidRDefault="00BB53C2" w:rsidP="00BF4524">
      <w:r w:rsidRPr="00A07582">
        <w:rPr>
          <w:b/>
        </w:rPr>
        <w:t>1966</w:t>
      </w:r>
      <w:r>
        <w:rPr>
          <w:b/>
        </w:rPr>
        <w:t xml:space="preserve"> г. </w:t>
      </w:r>
      <w:r w:rsidR="00AF21D1" w:rsidRPr="00AF21D1">
        <w:rPr>
          <w:b/>
        </w:rPr>
        <w:t>102.</w:t>
      </w:r>
      <w:r w:rsidR="0096778F">
        <w:t xml:space="preserve"> (81). </w:t>
      </w:r>
      <w:r w:rsidR="00AF21D1" w:rsidRPr="00AF21D1">
        <w:rPr>
          <w:b/>
        </w:rPr>
        <w:t>(Фев. 5).</w:t>
      </w:r>
      <w:r w:rsidR="0096778F">
        <w:t xml:space="preserve"> Правильно понята беспредельность каждого качества духа и возможность его развиваться и расти беспредельно. О каждом можно писать без конца. Лучше брать качества, наиболее созвучные духу, — углубление их идет естественно, в соответствии с расширением сознания. Возьмем для примера качество равновесия. Сколь же необходимым становится оно при растущих огнях. Знаете случаи, когда растущая энергия как бы разрывала организм на части, способствуя дезинтеграции материи. Туберкулез, нервные</w:t>
      </w:r>
      <w:r w:rsidR="009C6E73" w:rsidRPr="009C6E73">
        <w:t xml:space="preserve"> </w:t>
      </w:r>
      <w:r w:rsidR="0096778F">
        <w:t>расстройства, эпилепсия и многие другие заболевания вызывались именно этим условием. Овладение огнями приводит их в состояние равновесия, когда силою Агни можно пользоваться сознательно и свободно. Следует очень внимательно наблюдать за собою, чтобы не упустить момента, когда необузданная сила огней начинает проявляться помимо контроля воли. Даже так называемые нервные движения, даже они указуют на бесконтрольное выявление психической энергии. Их не следует допускать. Каждый раз, когда они имеют тенденцию проявиться, нужно спокойно сесть и направить излишек энергии либо на лечение слабых органов тела, либо на помощь и поддержку близких или далеких друзей, или туда, где неуравновесие или вспышки огней требуют помощи. Лишь бы только не выливалась эта сила в непроизвольных или нервных движениях. Желание ходить из угла в угол — явление того же порядка. Можно радоваться растущим огням, если они под сознательным контролем воли. Без контроля не может быть равновесия. А равновесие — это состояние сдержанной огненной силы, находящейся в распоряжении человека. Качества сдержанности и самообладания из того же гнезда. Каждому овладению собою можно порадоваться, ибо это прямой путь к могуществу духа.</w:t>
      </w:r>
    </w:p>
    <w:p w:rsidR="005708EB" w:rsidRDefault="005708EB" w:rsidP="00BF4524"/>
    <w:p w:rsidR="0096778F" w:rsidRDefault="00BB53C2" w:rsidP="00BF4524">
      <w:r w:rsidRPr="00A07582">
        <w:rPr>
          <w:b/>
        </w:rPr>
        <w:t>1966</w:t>
      </w:r>
      <w:r>
        <w:rPr>
          <w:b/>
        </w:rPr>
        <w:t xml:space="preserve"> г. </w:t>
      </w:r>
      <w:r w:rsidR="00AF21D1" w:rsidRPr="00AF21D1">
        <w:rPr>
          <w:b/>
        </w:rPr>
        <w:t>103.</w:t>
      </w:r>
      <w:r w:rsidR="0096778F">
        <w:t xml:space="preserve"> (82). </w:t>
      </w:r>
      <w:r w:rsidR="00AF21D1" w:rsidRPr="00AF21D1">
        <w:rPr>
          <w:b/>
        </w:rPr>
        <w:t>(М.А.Й.).</w:t>
      </w:r>
      <w:r w:rsidR="0096778F">
        <w:t xml:space="preserve"> В каком бы скверном, омраченном или подавленном состоянии ни находился человек и как бы ни были тяжки окружающие его обстоятельства, всегда может произвести он ряд действий полезных и сделать нечто, укрепляющее одно из наиболее близких и звучащих ему в данный момент качеств. Хорошо помнить об этом в трудные моменты обременения духа обстоятельствами. Ведь это уже будет победой над ними, ибо даются-то они исключительно только для возрастания и укрепления силы огней. Нелегко принять в сознание положение это, но принятие его указует на понимание Основ и должную степень доверия к </w:t>
      </w:r>
      <w:r w:rsidR="0096778F">
        <w:lastRenderedPageBreak/>
        <w:t>Учителю. Идти на пределе — значит все силы собрать для утверждения равновесия духа и ровно горящих огней.</w:t>
      </w:r>
    </w:p>
    <w:p w:rsidR="005708EB" w:rsidRDefault="005708EB" w:rsidP="00BF4524"/>
    <w:p w:rsidR="0096778F" w:rsidRDefault="00BB53C2" w:rsidP="00BF4524">
      <w:r w:rsidRPr="00A07582">
        <w:rPr>
          <w:b/>
        </w:rPr>
        <w:t>1966</w:t>
      </w:r>
      <w:r>
        <w:rPr>
          <w:b/>
        </w:rPr>
        <w:t xml:space="preserve"> г. </w:t>
      </w:r>
      <w:r w:rsidR="00AF21D1" w:rsidRPr="00AF21D1">
        <w:rPr>
          <w:b/>
        </w:rPr>
        <w:t>104.</w:t>
      </w:r>
      <w:r w:rsidR="0096778F">
        <w:t xml:space="preserve"> </w:t>
      </w:r>
      <w:r w:rsidR="00AF21D1" w:rsidRPr="00AF21D1">
        <w:rPr>
          <w:b/>
        </w:rPr>
        <w:t>(Гуру).</w:t>
      </w:r>
      <w:r w:rsidR="0096778F">
        <w:t xml:space="preserve"> Мы радуемся, видя, как, несмотря на все попытки темных и противодействия, Записи продолжаются им вопреки. То, что некоторое время тому назад омрачало и яро мешало сосредоточиться, уже не имеет власти над сознанием. Это победа. Темные, сами того не желая, способствовали укреплению сил духа и научили его преодолевать, казалось бы, совершенно невозможные условия. Вести запись посылаемых нами мыслей под ярый аккомпанемент радио за стеной — это уже достижение! Так на каждую попытку темных прервать ритм восприятий ответим новым напряжением сил и новой победой. Пусть путь будет победным. Искусство и умение пользоваться силами враждебных противодействий для возрастания мощи своего Агни уже указывает на высокую степень утонченности сознания и свою власть над этими силами.</w:t>
      </w:r>
    </w:p>
    <w:p w:rsidR="005708EB" w:rsidRDefault="005708EB" w:rsidP="00BF4524"/>
    <w:p w:rsidR="0096778F" w:rsidRDefault="00BB53C2" w:rsidP="00BF4524">
      <w:r w:rsidRPr="00A07582">
        <w:rPr>
          <w:b/>
        </w:rPr>
        <w:t>1966</w:t>
      </w:r>
      <w:r>
        <w:rPr>
          <w:b/>
        </w:rPr>
        <w:t xml:space="preserve"> г. </w:t>
      </w:r>
      <w:r w:rsidR="00AF21D1" w:rsidRPr="00AF21D1">
        <w:rPr>
          <w:b/>
        </w:rPr>
        <w:t>105.</w:t>
      </w:r>
      <w:r w:rsidR="0096778F">
        <w:t xml:space="preserve"> (83). </w:t>
      </w:r>
      <w:r w:rsidR="00AF21D1" w:rsidRPr="00AF21D1">
        <w:rPr>
          <w:b/>
        </w:rPr>
        <w:t>(Фев. 6).</w:t>
      </w:r>
      <w:r w:rsidR="0096778F">
        <w:t xml:space="preserve"> Приходится себе постоянно твердить о преходимости текущего часа. Иначе покажется, что то, что так яро отягощает сознание, никогда не пройдет. Но, во-первых, не бывает вечного испытания, а во-вторых, жизнь в теле ограничена сроком. Значит, все же придется расстаться и с телом, и окружением плотным. Утешение не особенно убедительное, но мысль о смерти не может не умерить звучания суеты. Вопрос более важен о том, с чем уйдем и возьмем что с собою. Легче отбросить то, что отягощает, чем то, что приятно и что создает иллюзию кажущегося благополучия. В гостинице ничего не считаем своим, зная, что через день-два уедем. И день, проведенный случайно проездом в городе, не принимаем за нечто постоянное. Точно так же и любые обстоятельства жизни земной закончатся в свое время, чтобы совершенно уйти и замениться новыми. Если смотреть на все происходящее как на случайности мимо мелькающих пейзажей по дороге в будущее, то не будут они останавливать на себе внимания слишком и задерживать сознание причиняемыми ими неудобствами. Ради будущего освобождения от них можно поступиться неприятностями, которые их сопровождают. Свет впереди, но не тьма. Мысли о Свете тьму побеждают.</w:t>
      </w:r>
    </w:p>
    <w:p w:rsidR="005708EB" w:rsidRDefault="005708EB" w:rsidP="00BF4524"/>
    <w:p w:rsidR="0096778F" w:rsidRDefault="00BB53C2" w:rsidP="00BF4524">
      <w:r w:rsidRPr="00A07582">
        <w:rPr>
          <w:b/>
        </w:rPr>
        <w:t>1966</w:t>
      </w:r>
      <w:r>
        <w:rPr>
          <w:b/>
        </w:rPr>
        <w:t xml:space="preserve"> г. </w:t>
      </w:r>
      <w:r w:rsidR="00AF21D1" w:rsidRPr="00AF21D1">
        <w:rPr>
          <w:b/>
        </w:rPr>
        <w:t>106.</w:t>
      </w:r>
      <w:r w:rsidR="0096778F">
        <w:t xml:space="preserve"> (84). </w:t>
      </w:r>
      <w:r w:rsidR="00AF21D1" w:rsidRPr="00AF21D1">
        <w:rPr>
          <w:b/>
        </w:rPr>
        <w:t>(М.А.Й.).</w:t>
      </w:r>
      <w:r w:rsidR="0096778F">
        <w:t xml:space="preserve"> Кроме нити сердца, нет ничего. Но есть Основы. На них можно опереться, когда очень темно. А то, что личное «я» задыхается в тесноте рукотворных подвалов, то ведь опыт и знания даются через трудности жизни, и Великие Духи через них Проходили, много больше страдая, чем страдаете вы.</w:t>
      </w:r>
    </w:p>
    <w:p w:rsidR="005708EB" w:rsidRDefault="005708EB" w:rsidP="00BF4524"/>
    <w:p w:rsidR="0096778F" w:rsidRDefault="00BB53C2" w:rsidP="00BF4524">
      <w:r w:rsidRPr="003D64A7">
        <w:rPr>
          <w:b/>
        </w:rPr>
        <w:t>1966</w:t>
      </w:r>
      <w:r>
        <w:rPr>
          <w:b/>
        </w:rPr>
        <w:t xml:space="preserve"> г. </w:t>
      </w:r>
      <w:r w:rsidR="00AF21D1" w:rsidRPr="00AF21D1">
        <w:rPr>
          <w:b/>
        </w:rPr>
        <w:t>107.</w:t>
      </w:r>
      <w:r w:rsidR="0096778F">
        <w:t xml:space="preserve"> (85). </w:t>
      </w:r>
      <w:r w:rsidR="00AF21D1" w:rsidRPr="00AF21D1">
        <w:rPr>
          <w:b/>
        </w:rPr>
        <w:t>(Гуру).</w:t>
      </w:r>
      <w:r w:rsidR="0096778F">
        <w:t xml:space="preserve"> Тяжко? А вы представьте себе, что испытывает человек на костре, или на арене, терзаемый дикими </w:t>
      </w:r>
      <w:r w:rsidR="0096778F">
        <w:lastRenderedPageBreak/>
        <w:t>зверями, или в сырой и зловонной темнице без света, или страдая от голода и холода, или на палубе тонущего в бурю судна, или идущий в атаку под шквальным огнем, или прикованный цепью в подземных шахтах на рудниках прошлого, или проданный в рабство. И станет полегче, ибо ваши условия вовсе не так уж плохи, как может казаться. Все дело в состоянии сознания. Для горящего сердца самые трудные условия и печаль будут в радость.</w:t>
      </w:r>
    </w:p>
    <w:p w:rsidR="005708EB" w:rsidRDefault="005708EB" w:rsidP="00BF4524"/>
    <w:p w:rsidR="0096778F" w:rsidRDefault="00BB53C2" w:rsidP="00BF4524">
      <w:r w:rsidRPr="005121B4">
        <w:rPr>
          <w:b/>
        </w:rPr>
        <w:t>1966</w:t>
      </w:r>
      <w:r>
        <w:rPr>
          <w:b/>
        </w:rPr>
        <w:t xml:space="preserve"> г. </w:t>
      </w:r>
      <w:r w:rsidR="00AF21D1" w:rsidRPr="00AF21D1">
        <w:rPr>
          <w:b/>
        </w:rPr>
        <w:t>108.</w:t>
      </w:r>
      <w:r w:rsidR="0096778F">
        <w:t xml:space="preserve"> (86). </w:t>
      </w:r>
      <w:r w:rsidR="00AF21D1" w:rsidRPr="00AF21D1">
        <w:rPr>
          <w:b/>
        </w:rPr>
        <w:t>(Фев. 7).</w:t>
      </w:r>
      <w:r w:rsidR="0096778F">
        <w:t xml:space="preserve"> Человек из пространства может вызывать не только Свет или тьму, радость или горе, но и любое чувство. Принцип вызова основан на созвучии. Обычный человек поддается тем или иным чувствам бесконтрольно, часто становясь объектом для пространственных воздействий, то есть воздействий, идущих из невидимых сфер как от развоплощенных сущностей, так и от воплощенных, посылающих свои чувства в пространство. Если настроить свой аппарат на волне радости или горя, то и восприятия пойдут соответственно. Но можно настроить себя на любой лад и тем вызвать такие же волны из окружающих сфер. Можно быть безвольным резонатором, отвечающим на созвучные волны. А можно, наоборот, крепко держать в руках ключ, настраивающий сознание на определенную, устанавливаемую волей, волну. Сильный обуславливает сам характер получаемых восприятий, слабый ветровой флюгарке подобен. Собственно говоря, защита от нежелательных сторонних воздействий и заключается в собственной установке сознания в определенном ключе. Бесстрашному сердцу не созвучны эмоции и мысли страха. Без мыслей и здесь невозможно. Мыслью вызывается и устанавливается состояние сознания на эмоциональной волне. Жизнь любит сильных и им помогает. Всякие признаки слабости или безволия недопустимы. В свои руки берет сильный дух состояние и настроенность своих оболочек. Любое отношение к любому явлению зависит не от явления, но от человека. Если два человека могут — один радоваться, а другой горевать по поводу одного и того же события, значит, дело не в событии, а в людях. Так, дана власть человеку в свободе судить о явлениях жизни и устанавливать по своей воле отношение к ним. Можно начать учиться переменять отношение к чему-либо на противоположное, хотя бы оно само по себе и не изменялось. Так, можно начать радоваться тому, что недавно еще огорчало, и находить новые возможности там, где громоздились преграды. Корень горя и радости не в вещах и явлениях внешних, но в самом человеке, которому дана власть от начала времен над всем, что вне его.</w:t>
      </w:r>
    </w:p>
    <w:p w:rsidR="005708EB" w:rsidRDefault="005708EB" w:rsidP="00BF4524"/>
    <w:p w:rsidR="0096778F" w:rsidRDefault="00BB53C2" w:rsidP="00BF4524">
      <w:r w:rsidRPr="00A07582">
        <w:rPr>
          <w:b/>
        </w:rPr>
        <w:t>1966</w:t>
      </w:r>
      <w:r>
        <w:rPr>
          <w:b/>
        </w:rPr>
        <w:t xml:space="preserve"> г. </w:t>
      </w:r>
      <w:r w:rsidR="00AF21D1" w:rsidRPr="00AF21D1">
        <w:rPr>
          <w:b/>
        </w:rPr>
        <w:t>109.</w:t>
      </w:r>
      <w:r w:rsidR="0096778F">
        <w:t xml:space="preserve"> (87). </w:t>
      </w:r>
      <w:r w:rsidR="00AF21D1" w:rsidRPr="00AF21D1">
        <w:rPr>
          <w:b/>
        </w:rPr>
        <w:t>(М.А.Й.).</w:t>
      </w:r>
      <w:r w:rsidR="0096778F">
        <w:t xml:space="preserve"> По законам полюсности все, что причиняет человеку горе или страдание, может стать своею противоположностью. Следует только лишь знать, что рычаг в руках человека. Сознание определяет свое отношение к вещам, но не вещи. Стоит только понять, что то, что угнетает волю и служит </w:t>
      </w:r>
      <w:r w:rsidR="0096778F">
        <w:lastRenderedPageBreak/>
        <w:t>источником слабости, может ее нагнетать и делать человека сильнее, как власть явления над сознанием утрачивается, и оно становится свободным, и уже само определяет, какого рода воздействие разрешает оно и какого рода не допускает. Власть над внешними воздействиями именно в этом и заключается. Тот, Кто Сказал, что Он Победил мир, даже и пальцем не Пошевелил в защиту Себя и не Оказал видимого воздействия на окружающее. И однако Он действительно Был Победителем, ибо Победа Его заключалась в Победе над Собою, в том, что рычаг отношения к явлениям внешним Он Держал твердо в руках и Поворачивал так, как решала Его Воля. Таким образом, только победивший себя, только владыка своего собственного микрокосма может стать победителем мира. Ибо тот побеждает все, кто самого себя сумеет победить.</w:t>
      </w:r>
    </w:p>
    <w:p w:rsidR="005708EB" w:rsidRDefault="005708EB" w:rsidP="00BF4524"/>
    <w:p w:rsidR="0096778F" w:rsidRDefault="00BB53C2" w:rsidP="00BF4524">
      <w:r w:rsidRPr="00A07582">
        <w:rPr>
          <w:b/>
        </w:rPr>
        <w:t>1966</w:t>
      </w:r>
      <w:r>
        <w:rPr>
          <w:b/>
        </w:rPr>
        <w:t xml:space="preserve"> г. </w:t>
      </w:r>
      <w:r w:rsidR="00AF21D1" w:rsidRPr="00AF21D1">
        <w:rPr>
          <w:b/>
        </w:rPr>
        <w:t>110.</w:t>
      </w:r>
      <w:r w:rsidR="0096778F">
        <w:t xml:space="preserve"> (88). </w:t>
      </w:r>
      <w:r w:rsidR="00AF21D1" w:rsidRPr="00AF21D1">
        <w:rPr>
          <w:b/>
        </w:rPr>
        <w:t>(Гуру).</w:t>
      </w:r>
      <w:r w:rsidR="0096778F">
        <w:t xml:space="preserve"> Это хорошо, что вспомнили человека, крепко держащего обеими руками пылающий Камень в груди. Это символ овладения своими огнями, когда уже никакие внешние воздействия не властны над человеком. Многие к власти стремятся, некоторые достигают ее. Но стремятся они к власти обычной, которая всегда временна, ее отнимают либо смерть, либо люди. Но огненной власти держателя Камня никто не может отнять у него. Не сразу она достижима. Порою века долгих трудов, и усилий, и тяжких испытаний, успешно пройденных, дают эту власть. Незрима она и отрицается миром невежд. Но она существует, ее можно добиться и Камнем владеть. Но кто же погонится за синею птицей? Чтобы этой властью владеть, надо знать, что она существует, что она достижима, надо верить в нее и признать, что пылающий Камень — это единственное Сокровище, которым может владеть человек на Земле и в Мирах.</w:t>
      </w:r>
    </w:p>
    <w:p w:rsidR="005708EB" w:rsidRDefault="005708EB" w:rsidP="00BF4524"/>
    <w:p w:rsidR="0096778F" w:rsidRDefault="00BB53C2" w:rsidP="00BF4524">
      <w:r w:rsidRPr="00A07582">
        <w:rPr>
          <w:b/>
        </w:rPr>
        <w:t>1966</w:t>
      </w:r>
      <w:r>
        <w:rPr>
          <w:b/>
        </w:rPr>
        <w:t xml:space="preserve"> г. </w:t>
      </w:r>
      <w:r w:rsidR="00AF21D1" w:rsidRPr="00AF21D1">
        <w:rPr>
          <w:b/>
        </w:rPr>
        <w:t>111.</w:t>
      </w:r>
      <w:r w:rsidR="0096778F">
        <w:t xml:space="preserve"> (89). </w:t>
      </w:r>
      <w:r w:rsidR="00AF21D1" w:rsidRPr="00AF21D1">
        <w:rPr>
          <w:b/>
        </w:rPr>
        <w:t>(Фев. 8).</w:t>
      </w:r>
      <w:r w:rsidR="0096778F">
        <w:t xml:space="preserve"> Друг Мой, непрерываемость любого явления и продолжение его в Беспредельность наблюдаются повсюду. Но применить это к человеку и тем утвердить бессмертие духа не хотят, считая смерть формы также и смертью того, что составляло жизнь этой формы. Но ведь материя мертвой и живой формы одна и та же, и разница между ними не в тех элементах, из которых состоит эта форма, но в чем-то другом, не поддающемся приемам обычного анализа. Это что-то и представляет собою то, что не умирает со смертью плотной оболочки. Элементы живого зерна, или семени, и зерна мертвого, то есть не могущего уже прорастать, одни и те же, но живая невидимая сущность умершего зерна, которая несет в себе будущее растение, уже покинула мертвую оболочку. Снимок такого зерна при помощи высокочастотной фотографии обнаружил бы в нем отсутствие световых излучений. Свет покинул мертвую форму, унося с собою жизнь семени. Точно так же происходит и при смерти физического тела. Энергия и свет, дававшие ему жизнь, покидают его. Очень поучительно произвести сравнение между живым и мертвым телом человека, чтобы </w:t>
      </w:r>
      <w:r w:rsidR="0096778F">
        <w:lastRenderedPageBreak/>
        <w:t>определить, что именно покидает его при так называемой смерти. Те, кто покидал свое тело, выходя из него в своей тонкой оболочке, знают это различие между собою, своим бессмертным «Я», и физическим телом. Их не надо уже убеждать в бессмертии духа. Но отрицающие его живут в мире призрачной очевидности, не признавая ярой действительности Тонкого Мира и возможности существования в нем вне плотного тела. Это отрицание, казалось бы, касающееся только самого человека, кладет тяжкий отпечаток искажения действительности на всю жизнь человечества на Земле, порождая насилия, войны, жестокость, эксплуатацию и порабощение целых народов и делая людей безответственными. Пока не будет принято Учение Жизни и не утверждено научно бессмертие духа, невозможно вызволить человечество из того тупика, в который оно зашло. Наука уже подошла к той границе, за которой бытие Незримого Мира становится неотрицаемым фактом. Науке препоручается сделать то, в чем не преуспела религия. Это время близко.</w:t>
      </w:r>
    </w:p>
    <w:p w:rsidR="005708EB" w:rsidRDefault="005708EB" w:rsidP="00BF4524"/>
    <w:p w:rsidR="0096778F" w:rsidRDefault="00BB53C2" w:rsidP="00BF4524">
      <w:r w:rsidRPr="00A07582">
        <w:rPr>
          <w:b/>
        </w:rPr>
        <w:t>1966</w:t>
      </w:r>
      <w:r>
        <w:rPr>
          <w:b/>
        </w:rPr>
        <w:t xml:space="preserve"> г. </w:t>
      </w:r>
      <w:r w:rsidR="00AF21D1" w:rsidRPr="00AF21D1">
        <w:rPr>
          <w:b/>
        </w:rPr>
        <w:t>112.</w:t>
      </w:r>
      <w:r w:rsidR="0096778F">
        <w:t xml:space="preserve"> (90). </w:t>
      </w:r>
      <w:r w:rsidR="00AF21D1" w:rsidRPr="00AF21D1">
        <w:rPr>
          <w:b/>
        </w:rPr>
        <w:t>(М.А.Й.).</w:t>
      </w:r>
      <w:r w:rsidR="0096778F">
        <w:t xml:space="preserve"> Нас утверждая, ушедших, и с нами вступая в Общение, утверждаете незыблемость основания, то есть Основ. Если дух может существовать вне тела, то и энергии его продолжают свою активность по принятому этим духом направлению. Так оно и есть в действительности. Освобождение от физического тела делает дух еще более свободным в выражении и проявлении своих энергий. Ведь для кого-то смерть — воистину освобождение от ограничений плотного мира. Ведь не хочет понять человек, насколько связан он своим телом, которое надо передвигать, одевать, обувать, кормить и для которого надо строить жилище. Ведь все это отпадает со смертью тела, которая действительно освобождает дух для возможностей надземной свободы. И только связанность и рабство у привычек тела и его потребностей, которые психически дух уносит с собою, мешают ему осознать радость свободы от тяжести плотной оболочки. Он считал ее своим «я», собою, и потому должен расплачиваться за свое заблуждение. Человеку даются возможности знать и добиться свободы, и только тупое отрицание мешает ему расширить сознание и сбросить с себя тяжкие цепи невежества.</w:t>
      </w:r>
    </w:p>
    <w:p w:rsidR="005708EB" w:rsidRDefault="005708EB" w:rsidP="00BF4524"/>
    <w:p w:rsidR="0096778F" w:rsidRDefault="00BB53C2" w:rsidP="00BF4524">
      <w:r w:rsidRPr="00A07582">
        <w:rPr>
          <w:b/>
        </w:rPr>
        <w:t>1966</w:t>
      </w:r>
      <w:r>
        <w:rPr>
          <w:b/>
        </w:rPr>
        <w:t xml:space="preserve"> г. </w:t>
      </w:r>
      <w:r w:rsidR="00AF21D1" w:rsidRPr="00AF21D1">
        <w:rPr>
          <w:b/>
        </w:rPr>
        <w:t>113.</w:t>
      </w:r>
      <w:r w:rsidR="0096778F">
        <w:t xml:space="preserve"> (91). </w:t>
      </w:r>
      <w:r w:rsidR="00AF21D1" w:rsidRPr="00AF21D1">
        <w:rPr>
          <w:b/>
        </w:rPr>
        <w:t>(Гуру).</w:t>
      </w:r>
      <w:r w:rsidR="0096778F">
        <w:t xml:space="preserve"> Не удивляйтесь, что цепи земные невозможно сбросить мгновенно. Много веков люди затемняли знание духа знаниями рассудка, противопоставляя материю духу. Ведь человек видит не дальше глаза и слышит в пределах слышимости уха, не зная и не веря, что обладает чудесным огненным аппаратом, который совершеннее всех аппаратов земных. Совершенствуя эти последние, он забывает об утончении и развитии чудесных возможностей своего микрокосма, пребывая в рабстве у условий земных. Учение зовет и указует на возможность усовершенствования внутренней аппаратуры человека, поясняя, как достигаются и расширяются эти возможности. Когда-то планета </w:t>
      </w:r>
      <w:r w:rsidR="0096778F">
        <w:lastRenderedPageBreak/>
        <w:t>умрет, а с ней разрушатся и все машины и аппараты, изобретенные человеком. Но аппарат духа бессмертен и способен к беспредельному утончению и усовершенствованию. И для него планета лишь только этап, или ступень, на пути его бесконечного странствования по звездам, по цепи миров со звезды на звезду.</w:t>
      </w:r>
    </w:p>
    <w:p w:rsidR="005708EB" w:rsidRDefault="005708EB" w:rsidP="00BF4524"/>
    <w:p w:rsidR="0096778F" w:rsidRDefault="00BB53C2" w:rsidP="00BF4524">
      <w:r w:rsidRPr="005121B4">
        <w:rPr>
          <w:b/>
        </w:rPr>
        <w:t>1966</w:t>
      </w:r>
      <w:r>
        <w:rPr>
          <w:b/>
        </w:rPr>
        <w:t xml:space="preserve"> г. </w:t>
      </w:r>
      <w:r w:rsidR="00AF21D1" w:rsidRPr="00AF21D1">
        <w:rPr>
          <w:b/>
        </w:rPr>
        <w:t>114.</w:t>
      </w:r>
      <w:r w:rsidR="0096778F">
        <w:t xml:space="preserve"> </w:t>
      </w:r>
      <w:r w:rsidR="00AF21D1" w:rsidRPr="00AF21D1">
        <w:rPr>
          <w:b/>
        </w:rPr>
        <w:t>(Фев. 9).</w:t>
      </w:r>
      <w:r w:rsidR="0096778F">
        <w:t xml:space="preserve"> Принимать участие в событиях дальних — значит мыслью устремляться туда и мысленно направлять их ход, имея в виду совершенно определенные следствия. В течение дня всегда можно уделить на это достаточно времени, лишь бы было желание. На пустяки часто тратится драгоценная энергия мысли. Так как же не найти времени для полезной и нужной пространственной работы. Неудачи в этом отношении, касающиеся личной кармы, не следует смешивать с безлично-пространственной работой, ибо личная карма зависит от многих условий прошлого и решения Владык кармы, в то время как самоотверженно-пространственный труд, созвучный течению эволюции, дает свой ценный вклад в дело Общего Блага и находится в гармонии с решением Владык. Тот, кто вооружен знанием Учения, не будет посылать в противоречии с ним свои мысли в пространство, но принесет свои камни на построение Нового Мира. Всякие соображения о ничтожности мыслей своих придется оставить. Мысль, созвучная требованиям Эволюции и лишенная личного начала, не может быть ни бесполезной, ни ничтожной. Труды Нашей Общины главным образом сосредоточены на применении мысли и насыщении мыслью пространства. Присоединиться к Нашей работе и значит сознательно войти в космический поток Эволюции. Уже имели возможность удостовериться, как осуществились некоторые ваши мысли и изобретения. Тем же путем осуществятся и мысли, сознательно посылаемые вами в пространство. Надо лишь время и решимость найти, для того чтобы делать это ритмически. Сколько драгоценного времени тратится попусту на личные мысли. Но ведь личные мысли, равно как и самая личность — явления, преходящие и обреченные на уничтожение, в то время как пространственная работа, устремленная на Общее Благо, обогащает накопления бессмертной Индивидуальности человека и способствует ее росту. Правда, результаты нельзя увидеть тотчас же, но знаете, что сильная самоотверженная мысль никогда не остается без следствий. Учение Наше</w:t>
      </w:r>
      <w:r w:rsidR="009C6E73" w:rsidRPr="009C6E73">
        <w:t xml:space="preserve"> </w:t>
      </w:r>
      <w:r w:rsidR="0096778F">
        <w:t>жизненно тем, что всегда может быть применяемо практически. Знание его подтверждается не словами, но делами. Мысленное действие, если оно от Света, приобщается к Великому Деланию и становится частью его. Завет Мой идущим за Мною: «Действуйте мыслью».</w:t>
      </w:r>
    </w:p>
    <w:p w:rsidR="005708EB" w:rsidRDefault="005708EB" w:rsidP="00BF4524"/>
    <w:p w:rsidR="0096778F" w:rsidRDefault="00BB53C2" w:rsidP="00BF4524">
      <w:r w:rsidRPr="00A07582">
        <w:rPr>
          <w:b/>
        </w:rPr>
        <w:t>1966</w:t>
      </w:r>
      <w:r>
        <w:rPr>
          <w:b/>
        </w:rPr>
        <w:t xml:space="preserve"> г. </w:t>
      </w:r>
      <w:r w:rsidR="00AF21D1" w:rsidRPr="00AF21D1">
        <w:rPr>
          <w:b/>
        </w:rPr>
        <w:t>115.</w:t>
      </w:r>
      <w:r w:rsidR="0096778F">
        <w:t xml:space="preserve"> (92). </w:t>
      </w:r>
      <w:r w:rsidR="00AF21D1" w:rsidRPr="00AF21D1">
        <w:rPr>
          <w:b/>
        </w:rPr>
        <w:t>(М.А.Й.).</w:t>
      </w:r>
      <w:r w:rsidR="0096778F">
        <w:t xml:space="preserve"> Часто условия жизни, пресекая возможности действий по обычным каналам, тем самым оставляют открытыми пути необычные. Действовать по незанятому </w:t>
      </w:r>
      <w:r w:rsidR="0096778F">
        <w:lastRenderedPageBreak/>
        <w:t>направлению уже будет залогом успеха. На время можно оказаться в таком положении, когда отрезаны все обычные каналы действия. Быть может, Учитель намеренно Ставит в такие условия, чтобы проявилась инициатива и самодеятельность ученика и начал действовать он силою огненной, сосредоточенной и устремленной мысли. Мыслями очень много можно помочь и людям и делам, и далеким и близким, и большим и малым. Мало знать о силе и значении мысли. Абстрактное знание ни к чему, если не приложено в жизни. Как можно говорить о невозможности работы на Общее Благо, когда в распоряжении говорящего находится мысль, действие которой в пространстве не может остановить никто и ничто. Имеется в виду мысль Света, созвучная Плану Владык. Мы очень печалуемся, видя упущенные и упускаемые нашими близкими возможности совместной с нами работы. Всякая самоотверженная работа на Общее Благо с нами совместна. Часто враги, ставя преграды в одном направлении, упускают другие, насыщенные еще большими возможностями. Мыслям Света в пространстве не может служить препятствием то, что порою безнадежно ограничивает обычные земные действия человека.</w:t>
      </w:r>
    </w:p>
    <w:p w:rsidR="005708EB" w:rsidRDefault="005708EB" w:rsidP="00BF4524"/>
    <w:p w:rsidR="0096778F" w:rsidRDefault="00BB53C2" w:rsidP="00BF4524">
      <w:r w:rsidRPr="00A07582">
        <w:rPr>
          <w:b/>
        </w:rPr>
        <w:t>1966</w:t>
      </w:r>
      <w:r>
        <w:rPr>
          <w:b/>
        </w:rPr>
        <w:t xml:space="preserve"> г. </w:t>
      </w:r>
      <w:r w:rsidR="00AF21D1" w:rsidRPr="00AF21D1">
        <w:rPr>
          <w:b/>
        </w:rPr>
        <w:t>116.</w:t>
      </w:r>
      <w:r w:rsidR="0096778F">
        <w:t xml:space="preserve"> (93). </w:t>
      </w:r>
      <w:r w:rsidR="00AF21D1" w:rsidRPr="00AF21D1">
        <w:rPr>
          <w:b/>
        </w:rPr>
        <w:t>(Гуру).</w:t>
      </w:r>
      <w:r w:rsidR="0096778F">
        <w:t xml:space="preserve"> Каждое ошибочное или неправильное действие можно превратить в правильное и строительное, приложив применение его энергии на полезной волне. В этом заключается сущность трансмутации человеческих действий. Каждая такая трансмутация безусловно полезна. Именно, надо научиться владеть огнем действия, устремляя огненную энергию вверх. Если одна и та же энергия поднимает руку убийцы и спасающего детей из пожара, то тот, кто научился владеть этой энергией и устремлять ее волею в должном направлении, тот уже владыка своей огненной мощи. Лишь только была бы в наличии та сила, которую можно трансмутировать.</w:t>
      </w:r>
    </w:p>
    <w:p w:rsidR="005708EB" w:rsidRDefault="005708EB" w:rsidP="00BF4524"/>
    <w:p w:rsidR="0096778F" w:rsidRDefault="00BB53C2" w:rsidP="00BF4524">
      <w:r w:rsidRPr="00A07582">
        <w:rPr>
          <w:b/>
        </w:rPr>
        <w:t>1966</w:t>
      </w:r>
      <w:r>
        <w:rPr>
          <w:b/>
        </w:rPr>
        <w:t xml:space="preserve"> г. </w:t>
      </w:r>
      <w:r w:rsidR="00AF21D1" w:rsidRPr="00AF21D1">
        <w:rPr>
          <w:b/>
        </w:rPr>
        <w:t>117.</w:t>
      </w:r>
      <w:r w:rsidR="0096778F">
        <w:t xml:space="preserve"> </w:t>
      </w:r>
      <w:r w:rsidR="00AF21D1" w:rsidRPr="00AF21D1">
        <w:rPr>
          <w:b/>
        </w:rPr>
        <w:t>(Фев. 10).</w:t>
      </w:r>
      <w:r w:rsidR="0096778F">
        <w:t xml:space="preserve"> Обычная гимнастика, или физзарядка, проделанная в воображении, в какой-то мере все же укрепляет плотное тело, ибо в ней принимает участие тело тонкое. Все, заранее проделанное мысленно, много становится легче для выполнения обычным путем. Этим способом можно добиться очень быстрых успехов в той области, где необходима длительная тренировка, например, в работе на пишущей машинке, в игре на музыкальных инструментах или в управлении сложными аппаратами, требующими одновременно нескольких разнообразных движений. Сочетать физическую тренировку с тонкой, или мысленной, очень полезно, так как это необычайно ускоряет процесс. И хорошо, когда уже во сне повторяются такие мысленные упражнения — это показывает, что тонкое тело усвоило урок. Ведь в каждом физическом движении принимают участие и оболочки. Не двинется рука, если рука астрального тела не придет в движение. Каждое движение есть сочетание видимых и невидимых движений плотной и других </w:t>
      </w:r>
      <w:r w:rsidR="0096778F">
        <w:lastRenderedPageBreak/>
        <w:t>оболочек. Но, упражняясь, можно держать руки совершенно неподвижными, а движение совершать только мысленно. Знаете прекрасно то ощущение, когда ноги лежат неподвижно, а ноги тонкого тела начинают двигаться и подниматься, предшествуя полному выделению тонкого тела. Точно так же отделяется голова и вся верхняя часть туловища, пока не происходит полного выделения. Об этом Говорю не для того, чтобы заниматься упражнениями для выхода астрального тела, а для того, чтобы пояснить, как мысленные процессы и упражнения облегчают и физическое усвоение процесса, нужного и в жизни обычной. Выход тонкого тела допускается лишь под руководством Учителя, так как в противном случае это приведет к психизму и погружению в явления астрального мира. Мы же Говорим о жизни земной и более быстром овладении телом теми движениями или процессами, которые требуются именно земными обстоятельствами. Зачем сидеть, тренируясь, над пишущей машинкой часами, когда, мысленно упражняясь, можно несказанно ускорить процесс. Ведь и репетиции актеров на сцене представляют собою ту же тренировку. Но и ее можно сделать более успешной и быстрой, применяя указанный метод, который не требует того, что необходимо для тренировки или репетиции обычной. Многие действия для их успеха хорошо прорепетировать, или выполнить мысленно, несколько раз, если касаются они, скажем, нужной встречи, или разговора, или поступка, имеющего важные или желательные следствия. Желательному следствию надо предпослать созвучную ему мысль, ясную, четкую, определенную, а главное, лишенную неуверенности и колебаний. Пусть будет что будет, но мысль предпосланная должна быть четкой и твердой, насыщенной огненной силой непреложного приказа. Область применения мысли широка и не ограничена препятствиями плотного мира. Никакие неудачи, никакие ограничения кармы не могут налагать цепи на безграничную мысль. То, что ограничено личною сферой и связано личною кармой, становится свободным и неограниченным, когда сознание делается сверхличным. Свобода в отрешении от личного начала в себе.</w:t>
      </w:r>
    </w:p>
    <w:p w:rsidR="005708EB" w:rsidRDefault="005708EB" w:rsidP="00BF4524"/>
    <w:p w:rsidR="0096778F" w:rsidRDefault="00BB53C2" w:rsidP="00BF4524">
      <w:r w:rsidRPr="005121B4">
        <w:rPr>
          <w:b/>
        </w:rPr>
        <w:t>1966</w:t>
      </w:r>
      <w:r>
        <w:rPr>
          <w:b/>
        </w:rPr>
        <w:t xml:space="preserve"> г. </w:t>
      </w:r>
      <w:r w:rsidR="00AF21D1" w:rsidRPr="00AF21D1">
        <w:rPr>
          <w:b/>
        </w:rPr>
        <w:t>118.</w:t>
      </w:r>
      <w:r w:rsidR="0096778F">
        <w:t xml:space="preserve"> (94). </w:t>
      </w:r>
      <w:r w:rsidR="00AF21D1" w:rsidRPr="00AF21D1">
        <w:rPr>
          <w:b/>
        </w:rPr>
        <w:t>(М.А.Й.).</w:t>
      </w:r>
      <w:r w:rsidR="0096778F">
        <w:t xml:space="preserve"> Слиянию сознаний тоже предшествует мысль. Чем она более сосредоточенна и отрешена от своего «я», тем слияние это полнее. Очень многое надо отбросить, прежде чем происходит это созвучие. Ведь оно совершается не на малых вещах или мыслях, не на обыденности суетливого дня, но на явлениях, выходящих из сферы обычности. Учитель Утверждает путь необычного. И силы надо найти отойти от себя, своих малых личных чувств и переживаний, которые никому не нужны. Ведь не за себя, но душу свою за других положивший и потерявший ее ее обретает. Так, личное, малое «я», средоточие самости и астрала, — враг номер первый Бессмертной Триады, или высшего «Я», человека.</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119.</w:t>
      </w:r>
      <w:r w:rsidR="0096778F">
        <w:t xml:space="preserve"> (95). </w:t>
      </w:r>
      <w:r w:rsidR="00AF21D1" w:rsidRPr="00AF21D1">
        <w:rPr>
          <w:b/>
        </w:rPr>
        <w:t>(Гуру).</w:t>
      </w:r>
      <w:r w:rsidR="0096778F">
        <w:t xml:space="preserve"> Много требуется силы, чтобы в себе решимость найти отвергать очевидность плотного мира и заменять ее действительностью огненной. Вот мы умерли, нас нет — это очевидность мира земного. Но мы продолжаем существовать, дух наш бессмертен. Мы можем входить, вернее, с нами можно входить в общение мыслью. Это две правды: правда земная и правда надземная. Которой из них отдадим свое сердце, с той и пребудем. Но мало отдать свое сердце, нужно его еще удержать на том, чему оно отдается. Плотная очевидность очень ревниво оберегает себя и власть свою над сознанием. Силою и борьбою берется утверждение действительности огненной, и только прилагающий усилие восхищает ее. Когда это усилие становится ритмическим, ритм преодолевает инертность сопротивления плотной среды и сознание касается неисчерпаемой сокровищницы пространственной мысли и тех, кто имеет к ней доступ, в каком бы теле и где бы ни были они, если мысль устремляется к ним.</w:t>
      </w:r>
    </w:p>
    <w:p w:rsidR="005708EB" w:rsidRDefault="005708EB" w:rsidP="00BF4524"/>
    <w:p w:rsidR="0096778F" w:rsidRDefault="00BB53C2" w:rsidP="00BF4524">
      <w:r w:rsidRPr="00A07582">
        <w:rPr>
          <w:b/>
        </w:rPr>
        <w:t>1966</w:t>
      </w:r>
      <w:r>
        <w:rPr>
          <w:b/>
        </w:rPr>
        <w:t xml:space="preserve"> г. </w:t>
      </w:r>
      <w:r w:rsidR="00AF21D1" w:rsidRPr="00AF21D1">
        <w:rPr>
          <w:b/>
        </w:rPr>
        <w:t>120.</w:t>
      </w:r>
      <w:r w:rsidR="0096778F">
        <w:t xml:space="preserve"> </w:t>
      </w:r>
      <w:r w:rsidR="00AF21D1" w:rsidRPr="00AF21D1">
        <w:rPr>
          <w:b/>
        </w:rPr>
        <w:t>(Фев. 11).</w:t>
      </w:r>
      <w:r w:rsidR="0096778F">
        <w:t xml:space="preserve"> (Ночью, со сна). Освобождение близко.</w:t>
      </w:r>
    </w:p>
    <w:p w:rsidR="0096778F" w:rsidRDefault="0096778F" w:rsidP="00BF4524">
      <w:r>
        <w:t>Когда сознание молчит, надо бережно переждать время. Быть может, в этот момент происходит нечто очень значительное. Пространственная нота может звучать по-разному. Молчание бывает порою красноречивее слов.</w:t>
      </w:r>
    </w:p>
    <w:p w:rsidR="005708EB" w:rsidRDefault="005708EB" w:rsidP="00BF4524"/>
    <w:p w:rsidR="0096778F" w:rsidRDefault="0096778F" w:rsidP="005C756E">
      <w:pPr>
        <w:pStyle w:val="Quote"/>
      </w:pPr>
      <w:r>
        <w:t>Видел во сне, что одержимый снова собирается слушать среди близких. Проснулся с мыслью, как его отстранить. Потом видел большого</w:t>
      </w:r>
      <w:r w:rsidR="009C6E73" w:rsidRPr="009C6E73">
        <w:t xml:space="preserve"> </w:t>
      </w:r>
      <w:r>
        <w:t>черного пса, вместо того, чтобы броситься, он лег и стал лизать руки и выражать преданность.</w:t>
      </w:r>
    </w:p>
    <w:p w:rsidR="0096778F" w:rsidRDefault="00BB53C2" w:rsidP="00BF4524">
      <w:r w:rsidRPr="00A07582">
        <w:rPr>
          <w:b/>
        </w:rPr>
        <w:t>1966</w:t>
      </w:r>
      <w:r>
        <w:rPr>
          <w:b/>
        </w:rPr>
        <w:t xml:space="preserve"> г. </w:t>
      </w:r>
      <w:r w:rsidR="00AF21D1" w:rsidRPr="00AF21D1">
        <w:rPr>
          <w:b/>
        </w:rPr>
        <w:t>121.</w:t>
      </w:r>
      <w:r w:rsidR="0096778F">
        <w:t xml:space="preserve"> (96). </w:t>
      </w:r>
      <w:r w:rsidR="00AF21D1" w:rsidRPr="00AF21D1">
        <w:rPr>
          <w:b/>
        </w:rPr>
        <w:t>(Фев. 12).</w:t>
      </w:r>
      <w:r w:rsidR="0096778F">
        <w:t xml:space="preserve"> Лучше стоять на своих собственных ногах. Лучше плавать в своем челне. Лучше идти самому, чем на поводу. Лучше, лучше надеяться на свои силы и обходиться своими силами, чем на чужие и чужими. Щит Света не всегда к нашим услугам. Как же тогда, когда его нет? Даже шлем, щит и оружие Света нуждаются в умении пользоваться ими. Рука нужна твердая, чтобы держать щит. Так не будем удивляться, если Учитель Предоставляет нас на какое-то время своим собственным силам. Они не будут расти в тепличных условиях. Закалка духу нужна. Смена противоположных условий служит такою закалкой. Сперва друзья и близкие около. Потом одиночество. Сперва явная опека и защита, потом без них. Так на чередовании противоположностей закаляется дух. Неспроста подумали о том, почему жизнь поставила в самое безвластное положение и в зависимость от случайных и жестоких людей. Ведь когда-то было совершенно иначе, только забылось. Палаты дворца и угол сапожника — хорошая иллюстрация изменения условий воплощения. Также характерно для ускорения опыта разнообразие быстро меняющихся внешних условий данного воплощения. В этом можно усмотреть заботу Того, Кто Ведет. Но нужно доверие, чтобы </w:t>
      </w:r>
      <w:r w:rsidR="0096778F">
        <w:lastRenderedPageBreak/>
        <w:t>использовать до конца даваемые возможности. Без доверия Водящей Руке они теряют свой смысл.</w:t>
      </w:r>
    </w:p>
    <w:p w:rsidR="005708EB" w:rsidRDefault="005708EB" w:rsidP="00BF4524"/>
    <w:p w:rsidR="0096778F" w:rsidRDefault="00BB53C2" w:rsidP="00BF4524">
      <w:r w:rsidRPr="00A07582">
        <w:rPr>
          <w:b/>
        </w:rPr>
        <w:t>1966</w:t>
      </w:r>
      <w:r>
        <w:rPr>
          <w:b/>
        </w:rPr>
        <w:t xml:space="preserve"> г. </w:t>
      </w:r>
      <w:r w:rsidR="00AF21D1" w:rsidRPr="00AF21D1">
        <w:rPr>
          <w:b/>
        </w:rPr>
        <w:t>122.</w:t>
      </w:r>
      <w:r w:rsidR="0096778F">
        <w:t xml:space="preserve"> (97). </w:t>
      </w:r>
      <w:r w:rsidR="00AF21D1" w:rsidRPr="00AF21D1">
        <w:rPr>
          <w:b/>
        </w:rPr>
        <w:t>(М.А.Й.).</w:t>
      </w:r>
      <w:r w:rsidR="0096778F">
        <w:t xml:space="preserve"> Осознание незаменимости звеньев Иерархической Цепи, связующей идущего по Пути со Светом, указывает на понимание Основ. Когда среди сотен миллионов людей невозможно даже представить себе тех, кто мог бы заменить Гуру и Матерь, — это указывает на крепость и прочность огненной связи с ними. Но еще более глубока, еще более сокровенна связь духа с Владыкой. Много отцов, матерей, братьев и сестер сменяется на протяжении жизней, но Космический Отец только один. И Космические Родители неизменны.</w:t>
      </w:r>
    </w:p>
    <w:p w:rsidR="005708EB" w:rsidRDefault="005708EB" w:rsidP="00BF4524"/>
    <w:p w:rsidR="0096778F" w:rsidRDefault="00BB53C2" w:rsidP="00BF4524">
      <w:r w:rsidRPr="00A07582">
        <w:rPr>
          <w:b/>
        </w:rPr>
        <w:t>1966</w:t>
      </w:r>
      <w:r>
        <w:rPr>
          <w:b/>
        </w:rPr>
        <w:t xml:space="preserve"> г. </w:t>
      </w:r>
      <w:r w:rsidR="00AF21D1" w:rsidRPr="00AF21D1">
        <w:rPr>
          <w:b/>
        </w:rPr>
        <w:t>123.</w:t>
      </w:r>
      <w:r w:rsidR="0096778F">
        <w:t xml:space="preserve"> (98). </w:t>
      </w:r>
      <w:r w:rsidR="00AF21D1" w:rsidRPr="00AF21D1">
        <w:rPr>
          <w:b/>
        </w:rPr>
        <w:t>(Гуру).</w:t>
      </w:r>
      <w:r w:rsidR="0096778F">
        <w:t xml:space="preserve"> Связь со своей Иерархией можно усиливать и углублять постоянно. Сила любви к Ней измеряется не словами, но мыслями и делами. Мысли текущего дня могут либо отдалить, либо приблизить. Знаете хорошо, что приближает и что отдаляет. Мост счастья строится своими руками. Построенный прочно, он нерушим. Тело умрет, он остается. Он перекидывается далеко в будущее, за пределы данной жизни земной, за пределы следующей жизни и многих других. В Беспредельность протянут мост счастья.</w:t>
      </w:r>
    </w:p>
    <w:p w:rsidR="005708EB" w:rsidRDefault="005708EB" w:rsidP="00BF4524"/>
    <w:p w:rsidR="0096778F" w:rsidRDefault="00BB53C2" w:rsidP="00BF4524">
      <w:r w:rsidRPr="00A07582">
        <w:rPr>
          <w:b/>
        </w:rPr>
        <w:t>1966</w:t>
      </w:r>
      <w:r>
        <w:rPr>
          <w:b/>
        </w:rPr>
        <w:t xml:space="preserve"> г. </w:t>
      </w:r>
      <w:r w:rsidR="00AF21D1" w:rsidRPr="00AF21D1">
        <w:rPr>
          <w:b/>
        </w:rPr>
        <w:t>124.</w:t>
      </w:r>
      <w:r w:rsidR="0096778F">
        <w:t xml:space="preserve"> (99). </w:t>
      </w:r>
      <w:r w:rsidR="00AF21D1" w:rsidRPr="00AF21D1">
        <w:rPr>
          <w:b/>
        </w:rPr>
        <w:t>(Фев. 13).</w:t>
      </w:r>
      <w:r w:rsidR="0096778F">
        <w:t xml:space="preserve"> В сущности говоря, весь процесс жизни человека, воплощенного в теле земном, сводится к тому, что все, с чем он имеет дело, он переводит в психические формы и насыщает ими окружающие его незримые сферы на далекие или близкие расстояния — как бы конвейер, трансмутирующий плотные явления в тонкие. Хроника Акаши заполнена этими отложениями, равно как и Мир Тонкий. Все, что когда-либо происходит на Земле, переносится через реализующие его сознания в формы и остается в Мире Тонком. Хроника Акаши запечатлевает все и без вмешательства сознания человека, как, например, историю Земли от начала. Но помимо нее трансформация плотного в невидимое происходит и через сознание человека. Но кроме того, оно, наделенное способностью самостоятельно творить мысленные формы, насыщает и ими пространство. Таким образом, Тонкий Мир пересыщен плодами человеческого творчества. Каждая форма мысли, созданная человеком, начинает свое существование в том мире. Можно представить себе, чем наполнены его сферы. Отложения в Чаше хранят историю всех жизней духа. Сложность и переплетение психических образований встречают развоплощенца в Мире Надземном. Он вступает в общение или в сочетания с ними по созвучию и по привычке к тем мысленным процессам, которым преимущественно предавался на Земле. Формы мысли не умирают в пространстве. Их сила и живучесть зависят от силы и страстности, то есть эмоциональности, вложенной в них их породителем. Особенно </w:t>
      </w:r>
      <w:r w:rsidR="0096778F">
        <w:lastRenderedPageBreak/>
        <w:t>сильные переживания создают особенно живучие мыслеформы. Убийца часто и продолжительно живет в вихрях и хаосе буйных образов мыслей, которые он породил, совершая свое преступление. Породитель и его порождение связаны прямой цепью — причина и следствие. Если вытянуть в одну линию коридор мысленных форм человека, созданных им в течение его земной жизни, то после смерти через него приходится проходить, останавливаясь и задерживаясь на узлах особенно напряженных, чтобы усугубить и продолжить вариации на когда-то утвержденные и особо прочувствованные темы. Контроль, установленный при жизни, позволит и там его осуществлять в равной мере, охраняя от ненужных эксцессов. Соблюсти мысль на Земле, будучи в теле, — значит обеспечить себе пребывание в сферах мыслеобразов, созвучных обузданной и подчиненной воле мысли. Следует твердо усвоить, что Надземное пребывание соответствует психической жизни человека, утвержденной им на Земле, но умноженной возможностями Тонкого Мира.</w:t>
      </w:r>
    </w:p>
    <w:p w:rsidR="005708EB" w:rsidRDefault="005708EB" w:rsidP="00BF4524"/>
    <w:p w:rsidR="0096778F" w:rsidRDefault="00BB53C2" w:rsidP="00BF4524">
      <w:r w:rsidRPr="00A07582">
        <w:rPr>
          <w:b/>
        </w:rPr>
        <w:t>1966</w:t>
      </w:r>
      <w:r>
        <w:rPr>
          <w:b/>
        </w:rPr>
        <w:t xml:space="preserve"> г. </w:t>
      </w:r>
      <w:r w:rsidR="00AF21D1" w:rsidRPr="00AF21D1">
        <w:rPr>
          <w:b/>
        </w:rPr>
        <w:t>125.</w:t>
      </w:r>
      <w:r w:rsidR="0096778F">
        <w:t xml:space="preserve"> </w:t>
      </w:r>
      <w:r w:rsidR="00AF21D1" w:rsidRPr="00AF21D1">
        <w:rPr>
          <w:b/>
        </w:rPr>
        <w:t>(М.А.Й.).</w:t>
      </w:r>
      <w:r w:rsidR="0096778F">
        <w:t xml:space="preserve"> Но как же вам быть в тех случаях, когда, полагаясь всецело на помощь Учителя, ее не получаете в желаемой и просимой форме? Рано или поздно, по Помощь придет. Надо явить терпение, равное нетерпеливости вашей. Учитель Видит и Знает условия вашей жизни. И если не Спешит их изменить, значит, не все еще извлечено вами из преподаваемого урока. Ведь ничего, кроме опыта, не унесете с собой дальше положенного предела. Так можно ли огорчаться, если этот опыт богат, хотя и горек путь его приобретения. Горечь останется позади, равно как и пройденный путь тяжкий, а опыт останется с вами на все будущее. Неужели предпочтете продолжать жить в розовом умилении масками и доверии каждому слову безответственных болтунов, хотя бы они и называли себя друзьями. Пора бы понять, что слово «друг» священно и нельзя бездумно его прилеплять к каждому прохожему, хотя бы он и перелистывал книги Учения. Читателей много, но мало друзей, верных и преданных яро. Верного друга цените, верных так мало друзей.</w:t>
      </w:r>
    </w:p>
    <w:p w:rsidR="005708EB" w:rsidRDefault="005708EB" w:rsidP="00BF4524"/>
    <w:p w:rsidR="0096778F" w:rsidRDefault="00BB53C2" w:rsidP="00BF4524">
      <w:r w:rsidRPr="00A07582">
        <w:rPr>
          <w:b/>
        </w:rPr>
        <w:t>1966</w:t>
      </w:r>
      <w:r>
        <w:rPr>
          <w:b/>
        </w:rPr>
        <w:t xml:space="preserve"> г. </w:t>
      </w:r>
      <w:r w:rsidR="00AF21D1" w:rsidRPr="00AF21D1">
        <w:rPr>
          <w:b/>
        </w:rPr>
        <w:t>126.</w:t>
      </w:r>
      <w:r w:rsidR="0096778F">
        <w:t xml:space="preserve"> (100). </w:t>
      </w:r>
      <w:r w:rsidR="00AF21D1" w:rsidRPr="00AF21D1">
        <w:rPr>
          <w:b/>
        </w:rPr>
        <w:t>(Гуру).</w:t>
      </w:r>
      <w:r w:rsidR="0096778F">
        <w:t xml:space="preserve"> Правильно делаете, если проблемы, возникающие во сне, переносите на свет дня, накладывая на них печать окончательного решения воли. Нерешенные, они остаются в подсознании, чтобы выплыть в неожиданный момент и причинить ущерб, если не решены правильно. Многие вещи, решенные недостаточно твердо, шевелятся в глубине сознания и беспокоят, многое неизжитое уявляет себя во сне. Решение воли, твердое и бесповоротное, многое ставит на место и освобождает сознание от сора. Прочистить закоулки сознания всегда хорошо. Нужен дозор постоянный. Темная свора готова всегда подбросить свои лохматые шарики, используя каналы неизжитых свойств.</w:t>
      </w:r>
    </w:p>
    <w:p w:rsidR="005708EB" w:rsidRDefault="005708EB" w:rsidP="00BF4524"/>
    <w:p w:rsidR="0096778F" w:rsidRDefault="00BB53C2" w:rsidP="00BF4524">
      <w:r w:rsidRPr="00A07582">
        <w:rPr>
          <w:b/>
        </w:rPr>
        <w:t>1966</w:t>
      </w:r>
      <w:r>
        <w:rPr>
          <w:b/>
        </w:rPr>
        <w:t xml:space="preserve"> г. </w:t>
      </w:r>
      <w:r w:rsidR="00AF21D1" w:rsidRPr="00AF21D1">
        <w:rPr>
          <w:b/>
        </w:rPr>
        <w:t>127.</w:t>
      </w:r>
      <w:r w:rsidR="0096778F">
        <w:t xml:space="preserve"> (101). </w:t>
      </w:r>
      <w:r w:rsidR="00AF21D1" w:rsidRPr="00AF21D1">
        <w:rPr>
          <w:b/>
        </w:rPr>
        <w:t>(Фев. 14).</w:t>
      </w:r>
      <w:r w:rsidR="0096778F">
        <w:t xml:space="preserve"> Человек так уж устроен, что для того чтобы оценить то хорошее, которое он имеет, обязательно надо его утерять и заменить его противоположностью. Правильно отметила народная мудрость: «Что имеем, не храним, потерявши — плачем». Поэтому самым разумным — это будет ценить и беречь то хорошее, что есть в жизни каждого человека, не усугубляя и не усиливая ее теневые стороны и, особенно, не культивируя недовольство. Анализ прошлого показывает, сколько в нем было того, что оценено было позднее, когда оно из жизни ушло. В мыслях о хорошем, о добром много радости можно найти. Сосредоточиваясь же только на отрицательных и неприятных явлениях, совершаем самообман, омрачая при этом сознание гораздо более того, чем они заслуживают. Радость даже о курочке, снесшей яичко, будет уже мудрой радостью, особенно если больше радоваться нечему. Довольствоваться тем, что дает жизнь, — значит искоренить недовольство и всякие бесплодные попытки опрокинуть карму. Карма как бы раздает карты в жизненной игре, а других взять неоткуда, и довольствоваться приходится ими. Это будет также и смирением перед неисповедимостью Высших Путей и перед Волею Владык кармы. Человек делает все, что в человеческих силах, но не отравляя себя недовольством и ропотом перед лицом неизбежности. Ни роста, ни цвета кожи, ни национальности нельзя изменить. И долг каждого — сделать лучшее и распорядиться наиболее целесообразно с тем, что дала человеку судьба.</w:t>
      </w:r>
    </w:p>
    <w:p w:rsidR="005708EB" w:rsidRDefault="005708EB" w:rsidP="00BF4524"/>
    <w:p w:rsidR="0096778F" w:rsidRDefault="00BB53C2" w:rsidP="00BF4524">
      <w:r w:rsidRPr="00A07582">
        <w:rPr>
          <w:b/>
        </w:rPr>
        <w:t>1966</w:t>
      </w:r>
      <w:r>
        <w:rPr>
          <w:b/>
        </w:rPr>
        <w:t xml:space="preserve"> г. </w:t>
      </w:r>
      <w:r w:rsidR="00AF21D1" w:rsidRPr="00AF21D1">
        <w:rPr>
          <w:b/>
        </w:rPr>
        <w:t>128.</w:t>
      </w:r>
      <w:r w:rsidR="0096778F">
        <w:t xml:space="preserve"> (102). </w:t>
      </w:r>
      <w:r w:rsidR="00AF21D1" w:rsidRPr="00AF21D1">
        <w:rPr>
          <w:b/>
        </w:rPr>
        <w:t>(М.А.Й.).</w:t>
      </w:r>
      <w:r w:rsidR="0096778F">
        <w:t xml:space="preserve"> Человек есть следствие им созданных в прошлом причин. Следствия эти устранить можно только путем изживания. Их энергия исчерпывается на своем породителе. Некоторые периоды жизни можно рассматривать как усиленное или ускоренное изживание прошлого. Иначе как же от него освободиться? Сознательное и мудрое отношение к этому процессу будет и правильным безусловно.</w:t>
      </w:r>
    </w:p>
    <w:p w:rsidR="005708EB" w:rsidRDefault="005708EB" w:rsidP="00BF4524"/>
    <w:p w:rsidR="0096778F" w:rsidRDefault="00BB53C2" w:rsidP="00BF4524">
      <w:r w:rsidRPr="00A07582">
        <w:rPr>
          <w:b/>
        </w:rPr>
        <w:t>1966</w:t>
      </w:r>
      <w:r>
        <w:rPr>
          <w:b/>
        </w:rPr>
        <w:t xml:space="preserve"> г. </w:t>
      </w:r>
      <w:r w:rsidR="00AF21D1" w:rsidRPr="00AF21D1">
        <w:rPr>
          <w:b/>
        </w:rPr>
        <w:t>129.</w:t>
      </w:r>
      <w:r w:rsidR="0096778F">
        <w:t xml:space="preserve"> (103). </w:t>
      </w:r>
      <w:r w:rsidR="00AF21D1" w:rsidRPr="00AF21D1">
        <w:rPr>
          <w:b/>
        </w:rPr>
        <w:t>(Гуру).</w:t>
      </w:r>
      <w:r w:rsidR="0096778F">
        <w:t xml:space="preserve"> Человек предполагает, но располагает уже не он. Сколько больших и малых начинаний было основано на предположениях. Но следствия они принесли, совершенно противоположные ожидаемым. Не знает человек, но Знают Владыки. И лучше полагаться на Их решения. Они Знают течение эволюции и Направляют ее. Войти в эволюционный поток как его часть — значит действовать в созвучии с Космической Волей.</w:t>
      </w:r>
    </w:p>
    <w:p w:rsidR="005708EB" w:rsidRDefault="005708EB" w:rsidP="00BF4524"/>
    <w:p w:rsidR="0096778F" w:rsidRDefault="0096778F" w:rsidP="0040456B">
      <w:pPr>
        <w:pStyle w:val="Quote"/>
      </w:pPr>
      <w:r>
        <w:t>Хвораю, заразился от зубнихи. Вовремя мер не принял.</w:t>
      </w:r>
    </w:p>
    <w:p w:rsidR="0096778F" w:rsidRDefault="00BB53C2" w:rsidP="00BF4524">
      <w:r w:rsidRPr="00A07582">
        <w:rPr>
          <w:b/>
        </w:rPr>
        <w:t>1966</w:t>
      </w:r>
      <w:r>
        <w:rPr>
          <w:b/>
        </w:rPr>
        <w:t xml:space="preserve"> г. </w:t>
      </w:r>
      <w:r w:rsidR="00AF21D1" w:rsidRPr="00AF21D1">
        <w:rPr>
          <w:b/>
        </w:rPr>
        <w:t>130.</w:t>
      </w:r>
      <w:r w:rsidR="0096778F">
        <w:t xml:space="preserve"> (104). </w:t>
      </w:r>
      <w:r w:rsidR="00AF21D1" w:rsidRPr="00AF21D1">
        <w:rPr>
          <w:b/>
        </w:rPr>
        <w:t>(Фев. 15).</w:t>
      </w:r>
      <w:r w:rsidR="0096778F">
        <w:t xml:space="preserve"> Будем всегда и везде утверждать превосходство духа над теми элементами, из которых состоят его оболочки, и особенно — над элементами физического тела. Только долгий опыт и практика овладение это делает реальностью. И в </w:t>
      </w:r>
      <w:r w:rsidR="0096778F">
        <w:lastRenderedPageBreak/>
        <w:t>большом и в малом, во всех отправлениях тела можно утверждать эту власть. Видя рыхлого и сырого человека, насыщенного всевозможными недомоганиями, можете заключить, что дух подчинен материи, что здоровье и бодрость — это нечто, в очень значительной мере зависящее от духа и воли. Со всяким заболеванием надо бороться от начала и до конца, ни на момент не ослабляя борьбы и не поддаваясь болезни. Крепость не капитулирует ни при каких условиях. Точно так же можно бороться и со старостью, сохраняя бодрость и контроль над телом до самого последнего момента. Так же следует бороться со всеми болями и повреждениями тела, посылая помощь и психическую энергию в поврежденное место. Владыка своего микрокосма держит власть над ним крепкой рукой. И доктора, и лекарства — все допустимо, но прежде всего — энергия Агни.</w:t>
      </w:r>
    </w:p>
    <w:p w:rsidR="005708EB" w:rsidRDefault="005708EB" w:rsidP="00BF4524"/>
    <w:p w:rsidR="0096778F" w:rsidRDefault="00BB53C2" w:rsidP="00BF4524">
      <w:r w:rsidRPr="00A07582">
        <w:rPr>
          <w:b/>
        </w:rPr>
        <w:t>1966</w:t>
      </w:r>
      <w:r>
        <w:rPr>
          <w:b/>
        </w:rPr>
        <w:t xml:space="preserve"> г. </w:t>
      </w:r>
      <w:r w:rsidR="00AF21D1" w:rsidRPr="00AF21D1">
        <w:rPr>
          <w:b/>
        </w:rPr>
        <w:t>131.</w:t>
      </w:r>
      <w:r w:rsidR="0096778F">
        <w:t xml:space="preserve"> </w:t>
      </w:r>
      <w:r w:rsidR="00AF21D1" w:rsidRPr="00AF21D1">
        <w:rPr>
          <w:b/>
        </w:rPr>
        <w:t>(М.А.Й.).</w:t>
      </w:r>
      <w:r w:rsidR="0096778F">
        <w:t xml:space="preserve"> Краткая пранаяма необходима при любом состоянии организма. Без нее долголетие невозможно. Бывают исключения, но они редки. Психическая энергия является той панацеей, которую тщетно пытались найти в течение многих веков. Овладение телом зависит от овладения Агни. Эликсир жизни, волшебный камень алхимиков — это тот же огонь, только в случае Камня — кристаллизованный уже в накопленных отложениях Чаши. Мускул растет и крепнет при упражнении, а огонь при постоянном его применении. Упражнять его можно всегда, в любых условиях жизни. Удержать его можно путем приложения на практике. Самое трудное и самое нужное занятие воплощенного — это накопление Агни.</w:t>
      </w:r>
    </w:p>
    <w:p w:rsidR="005708EB" w:rsidRDefault="005708EB" w:rsidP="00BF4524"/>
    <w:p w:rsidR="0096778F" w:rsidRDefault="00BB53C2" w:rsidP="00BF4524">
      <w:r w:rsidRPr="00A07582">
        <w:rPr>
          <w:b/>
        </w:rPr>
        <w:t>1966</w:t>
      </w:r>
      <w:r>
        <w:rPr>
          <w:b/>
        </w:rPr>
        <w:t xml:space="preserve"> г. </w:t>
      </w:r>
      <w:r w:rsidR="00AF21D1" w:rsidRPr="00AF21D1">
        <w:rPr>
          <w:b/>
        </w:rPr>
        <w:t>132.</w:t>
      </w:r>
      <w:r w:rsidR="0096778F">
        <w:t xml:space="preserve"> (105). </w:t>
      </w:r>
      <w:r w:rsidR="00AF21D1" w:rsidRPr="00AF21D1">
        <w:rPr>
          <w:b/>
        </w:rPr>
        <w:t>(Гуру).</w:t>
      </w:r>
      <w:r w:rsidR="0096778F">
        <w:t xml:space="preserve"> Накопления Чаши наслаиваются веками, равно как и сокровище Агни. Большинство людей расточают его. Только сознательное и планомерное его накопление делает учеником пришедшего за Светом. Без огня нет Света. Без Агни не войти в Высшие Сферы. Светлый Агни — проводник во все миры. Агни Йога указует путь огненного восхождения духа. Когда все сознание устремлено к Чаше в процессе наращивания Огня — путь духа прям.</w:t>
      </w:r>
    </w:p>
    <w:p w:rsidR="005708EB" w:rsidRDefault="005708EB" w:rsidP="00BF4524"/>
    <w:p w:rsidR="0096778F" w:rsidRDefault="00BB53C2" w:rsidP="00BF4524">
      <w:r w:rsidRPr="00A07582">
        <w:rPr>
          <w:b/>
        </w:rPr>
        <w:t>1966</w:t>
      </w:r>
      <w:r>
        <w:rPr>
          <w:b/>
        </w:rPr>
        <w:t xml:space="preserve"> г. </w:t>
      </w:r>
      <w:r w:rsidR="00AF21D1" w:rsidRPr="00AF21D1">
        <w:rPr>
          <w:b/>
        </w:rPr>
        <w:t>133.</w:t>
      </w:r>
      <w:r w:rsidR="0096778F">
        <w:t xml:space="preserve"> (106). </w:t>
      </w:r>
      <w:r w:rsidR="00AF21D1" w:rsidRPr="00AF21D1">
        <w:rPr>
          <w:b/>
        </w:rPr>
        <w:t>(Фев. 16).</w:t>
      </w:r>
      <w:r w:rsidR="0096778F">
        <w:t xml:space="preserve"> Хорошо еще на Земле приучать себя к условиям Тонкого Мира, представляя мысленно себе свое пребывание там. Нелегко освободиться от привычек земных и привычных движений тела. Ведь там тонкое тело следует за движениями мысли. Здесь двигают тело мускулы, там — мысль. Проницаемость предметов Надземного Мира — свойство, с которым трудно освоиться сразу. Именно приходится учиться преодолевать обычные представления. Близость или дальность вещей, предметов, людей и окружения обуславливается мыслью. Стоит представить себе что-либо, как оно становится реальностью для сознания. Но и помимо созданий собственного воображения Мир Тонкий наполнен </w:t>
      </w:r>
      <w:r w:rsidR="0096778F">
        <w:lastRenderedPageBreak/>
        <w:t>тем, что составляет сущность его видимости. Но видимость эта — по сознанию. Хотящий видеть видит. Сознание должно быть подготовлено, прежде чем увидеть. Отрицание делает человека слепым. Надо понять, что признание красоты и богатства того мира будет основным условием видимости. Вдумавшись, можно понять, что даже и представление мира земного в значительной степени зависит от сознания. Для поэта, художника, палача и прокаженного мир выглядит совершенно различно. Так же отличен он для ребенка и старца. Это мир плотный. Каков же мир тот, где все движется мыслью? Служитель красоты увидит все в прекрасных обликах, ибо мысли его насыщены красотою. Зеркало сознания отразит и увидит ее, Красоту. Не позавидуем служителю тьмы, служителю безобразия, в зеркале сознания которого будут отражаться низшие слои астрала, насыщенные безобразием и соответствующими ему формами. Подробности жизни земной и окружения человека, если они с красотою созвучны, имеют очень большое влияние на послесмертное состояние человека. Красота превыше бедности и богатства. Бедная хижина может поразить иногда чистотой и порядком, а хоромы богатства — безвкусием</w:t>
      </w:r>
      <w:r w:rsidR="009C6E73" w:rsidRPr="009C6E73">
        <w:t xml:space="preserve"> </w:t>
      </w:r>
      <w:r w:rsidR="0096778F">
        <w:t>и аляповатостью роскоши. И бедная, но чистая одежда может поспорить с неудобством кринолинов, корсетов и тугого накрахмаленного белья и галстучных удавок. Простое и чистое белое одеяние не нарушит обстановки Тонкого Мира, но нелеп будет фрак и вычурность моднейших нарядов. Так, нужно учиться освобождать сознание от земных пережитков и бесполезных и вредных нагромождений. Красоту, простоту и бесстрашие перед неожиданностями Надземного Мира можно спокойно взять на вооружение сознания и с ними идти в Мир Тонкий, прекрасный.</w:t>
      </w:r>
    </w:p>
    <w:p w:rsidR="005708EB" w:rsidRDefault="005708EB" w:rsidP="00BF4524"/>
    <w:p w:rsidR="0096778F" w:rsidRDefault="00BB53C2" w:rsidP="00BF4524">
      <w:r w:rsidRPr="00A07582">
        <w:rPr>
          <w:b/>
        </w:rPr>
        <w:t>1966</w:t>
      </w:r>
      <w:r>
        <w:rPr>
          <w:b/>
        </w:rPr>
        <w:t xml:space="preserve"> г. </w:t>
      </w:r>
      <w:r w:rsidR="00AF21D1" w:rsidRPr="00AF21D1">
        <w:rPr>
          <w:b/>
        </w:rPr>
        <w:t>134.</w:t>
      </w:r>
      <w:r w:rsidR="0096778F">
        <w:t xml:space="preserve"> (107). </w:t>
      </w:r>
      <w:r w:rsidR="00AF21D1" w:rsidRPr="00AF21D1">
        <w:rPr>
          <w:b/>
        </w:rPr>
        <w:t>(М.А.Й.).</w:t>
      </w:r>
      <w:r w:rsidR="0096778F">
        <w:t xml:space="preserve"> Соответствие — основной закон Надземного пребывания. По тому, что внутри, легко можно определить, что будет вовне, в окружении тонком. Принцип созвучия обуславливает притяжение родственных элементов, создающих содержание тонких восприятий. Каждый имеет по себе. На что может рассчитывать человек, всю свою жизнь на Земле пребывавший в мыслях нечистых и злобных и поступавший соответственно с ними. Соблюсти мысль будет условием, необходимым для создания для своего духа достойного окружения, ибо мыслью творится будущее человека в астрале и выше.</w:t>
      </w:r>
    </w:p>
    <w:p w:rsidR="005708EB" w:rsidRDefault="005708EB" w:rsidP="00BF4524"/>
    <w:p w:rsidR="0096778F" w:rsidRDefault="00BB53C2" w:rsidP="00BF4524">
      <w:r w:rsidRPr="00A07582">
        <w:rPr>
          <w:b/>
        </w:rPr>
        <w:t>1966</w:t>
      </w:r>
      <w:r>
        <w:rPr>
          <w:b/>
        </w:rPr>
        <w:t xml:space="preserve"> г. </w:t>
      </w:r>
      <w:r w:rsidR="00AF21D1" w:rsidRPr="00AF21D1">
        <w:rPr>
          <w:b/>
        </w:rPr>
        <w:t>135.</w:t>
      </w:r>
      <w:r w:rsidR="0096778F">
        <w:t xml:space="preserve"> (108). </w:t>
      </w:r>
      <w:r w:rsidR="00AF21D1" w:rsidRPr="00AF21D1">
        <w:rPr>
          <w:b/>
        </w:rPr>
        <w:t>(Гуру).</w:t>
      </w:r>
      <w:r w:rsidR="0096778F">
        <w:t xml:space="preserve"> Не будем пенять на убожество жизни, если угаснут огни сердца. Ведь и убожество, и богатство — внутри. Камень нашедший и крепко держащий его всею силою духа не возжаждет и не взалкает вовек, где бы он ни был и каковы бы ни были условия его земной жизни. Все внутри человека, ибо человек есть мера вещей.</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136.</w:t>
      </w:r>
      <w:r w:rsidR="0096778F">
        <w:t xml:space="preserve"> (109). </w:t>
      </w:r>
      <w:r w:rsidR="00AF21D1" w:rsidRPr="00AF21D1">
        <w:rPr>
          <w:b/>
        </w:rPr>
        <w:t>(Фев. 17).</w:t>
      </w:r>
      <w:r w:rsidR="0096778F">
        <w:t xml:space="preserve"> Жизнь остается, но формы выражения ее меняются постоянно. Жизнь вечна, и вечен процесс непрерывных изменений жизненных форм. Смерть формы совсем не означает смерть жизни. Жизнь умереть не может. В этом процессе нескончаемых изменений совершенствуются и утончаются формы, претерпевают изменения и все оболочки нуклеуса жизненного принципа до огненного проводника включительно. В человеке при этом происходит оформление всех его оболочек. Процесс этот длителен необычайно. Восемнадцать миллионов лет человечество уже одарено самосознанием, и даже ментальное тело, не говоря уже об огненном, оформлено далеко не у всех. Ступени совершенствования носителей духа, намеченные эволюцией, не заканчиваются оформлением огненного тела. Когда будет завершен четвертый круг, в новом, пятом, проводники получат новый импульс для своего развития, и оформленное уже ментальное тело будет продолжать совершенствоваться и развиваться, накапливая новые способности и силы. Абсолютный слух указывает на возможность абсолютного состояния всех чувств человека. Их гармоническое взаимодействие (в человеке) позволит подойти к постижению мира с иной, более расширенной, точки зрения. Свободное проявление и активность во всех своих проводниках на всех планах существования сделают Беспредельность полем деятельности сознания. Каждому принципу в человеке соответствуют определенные сферы пространства. О двух высших из них не приходится даже говорить, ибо до их осознания человечество еще не дошло. Хочу этим Сказать, что в Беспредельности для человека эволюцией предопределены такие возможности, которые превосходят самое пылкое воображение. И как бы ни были они далеки от настоящей ступени развития человечества, они все же наступят, ибо элемент времени в явлении эволюции как миг перед вечностью.</w:t>
      </w:r>
    </w:p>
    <w:p w:rsidR="005708EB" w:rsidRDefault="005708EB" w:rsidP="00BF4524"/>
    <w:p w:rsidR="0096778F" w:rsidRDefault="00BB53C2" w:rsidP="00BF4524">
      <w:r w:rsidRPr="00A07582">
        <w:rPr>
          <w:b/>
        </w:rPr>
        <w:t>1966</w:t>
      </w:r>
      <w:r>
        <w:rPr>
          <w:b/>
        </w:rPr>
        <w:t xml:space="preserve"> г. </w:t>
      </w:r>
      <w:r w:rsidR="00AF21D1" w:rsidRPr="00AF21D1">
        <w:rPr>
          <w:b/>
        </w:rPr>
        <w:t>137.</w:t>
      </w:r>
      <w:r w:rsidR="0096778F">
        <w:t xml:space="preserve"> (110). </w:t>
      </w:r>
      <w:r w:rsidR="00AF21D1" w:rsidRPr="00AF21D1">
        <w:rPr>
          <w:b/>
        </w:rPr>
        <w:t>(Гуру).</w:t>
      </w:r>
      <w:r w:rsidR="0096778F">
        <w:t xml:space="preserve"> Вот мир бурлит на черте взрыва, раздираемый противоречиями, невежеством и злобой, а Владыка спокойно Говорит о процессе бесконечного совершенствования духа. Почему? Отвечу: что бы ни происходило вовне, в мире земном, дух вечен и нерушим и жизнь духа не прекращается даже со смертью планеты. Неустойчивость и непостоянство настоящих форм вещественной жизни планеты являются только процессом, через который дух должен пройти. Не однажды уже сметались высокие цивилизации и менялся лик Земли, но дух продолжает быть, несмотря ни на что, и только меняя свои оболочки. Можно сказать, что Солнце прейдет, и Луна, и Земля, но дух пребудет вовеки. Ибо бессмертен дух человека.</w:t>
      </w:r>
    </w:p>
    <w:p w:rsidR="005708EB" w:rsidRDefault="005708EB" w:rsidP="00BF4524"/>
    <w:p w:rsidR="0096778F" w:rsidRDefault="00BB53C2" w:rsidP="00BF4524">
      <w:r w:rsidRPr="00A07582">
        <w:rPr>
          <w:b/>
        </w:rPr>
        <w:t>1966</w:t>
      </w:r>
      <w:r>
        <w:rPr>
          <w:b/>
        </w:rPr>
        <w:t xml:space="preserve"> г. </w:t>
      </w:r>
      <w:r w:rsidR="00AF21D1" w:rsidRPr="00AF21D1">
        <w:rPr>
          <w:b/>
        </w:rPr>
        <w:t>138.</w:t>
      </w:r>
      <w:r w:rsidR="0096778F">
        <w:t xml:space="preserve"> (111). </w:t>
      </w:r>
      <w:r w:rsidR="00AF21D1" w:rsidRPr="00AF21D1">
        <w:rPr>
          <w:b/>
        </w:rPr>
        <w:t>(М.А.Й.).</w:t>
      </w:r>
      <w:r w:rsidR="0096778F">
        <w:t xml:space="preserve"> Не столь важно происходящее в данный момент в мире, сколь реакция сознания на все, что поступает в него. Эта реакция обуславливает следствия, или формирующуюся </w:t>
      </w:r>
      <w:r w:rsidR="0096778F">
        <w:lastRenderedPageBreak/>
        <w:t>при этом судьбу человека. Если в ответ на самые бурные или неожиданные воздействия, какой бы характер они ни носили, реакцией на них будет равновесие и спокойствие — это победа над миром. Это духа победа над внешним и временным, что вне его. Дух вечен, но временны приливы и отливы волн относительных внешних событий. В понимании Камня Вечного Основания Жизни, который в груди, утверждает дух человека свою победу над миром преходящих явлений.</w:t>
      </w:r>
    </w:p>
    <w:p w:rsidR="005708EB" w:rsidRDefault="005708EB" w:rsidP="00BF4524"/>
    <w:p w:rsidR="0096778F" w:rsidRDefault="00BB53C2" w:rsidP="00BF4524">
      <w:r w:rsidRPr="00A07582">
        <w:rPr>
          <w:b/>
        </w:rPr>
        <w:t>1966</w:t>
      </w:r>
      <w:r>
        <w:rPr>
          <w:b/>
        </w:rPr>
        <w:t xml:space="preserve"> г. </w:t>
      </w:r>
      <w:r w:rsidR="00AF21D1" w:rsidRPr="00AF21D1">
        <w:rPr>
          <w:b/>
        </w:rPr>
        <w:t>139.</w:t>
      </w:r>
      <w:r w:rsidR="0096778F">
        <w:t xml:space="preserve"> (112). </w:t>
      </w:r>
      <w:r w:rsidR="00AF21D1" w:rsidRPr="00AF21D1">
        <w:rPr>
          <w:b/>
        </w:rPr>
        <w:t>(Фев. 18).</w:t>
      </w:r>
      <w:r w:rsidR="0096778F">
        <w:t xml:space="preserve"> Друг Мой, линии магнитного притяжения между сознанием и предметами, его наполняющими, находятся в постоянном действии. Меняются только магниты. Магнитами притяжения могут служить предметы, места, люди, животные, слабости человеческие, пороки и страсти, а главное, мысли. Нити связи между таким магнитом и человеком могут быть очень прочны и активны. Для кого-то магнитом будет игорный притон, для кого-то дом терпимости, для кого-то — питейное заведение, для кого-то — картинные галереи, библиотеки, музеи, для кого-то — природа, цветы, горы, моря, реки, леса и так далее. Все привычки людские осуществляются по линиям магнитного притяжения. Для скупца его сокровища будут таким же магнитом. Любовь и ненависть, связующие крепко людей, сильны своим магнетизмом. Навязчивые или излюбленные мысли тоже магниты, притянутые к сознанию этою силой. Каждый предмет, которым владеет человек, связан с ним током магнитным. Если владение осуществляется без чувства собственности, ток этот слаб и неэффективен. Обычно притяжения к земным и психическим магнитам очень сильны и очень мешают освобождению человека после смерти. Эти линии привязанности к вещам или мыслям можно перерезать сознательно. Человек, бросивший курить, через известное время совершенно освобождается от магнитного притяжения привычки. Многие отрекались от мира и уходили в уединение, чтобы тем легче порвать эти нити. Даже имя свое забывали и меняли его. Конечно, следует точно и определенно знать, чем связывает себя сознание. Осознавший цепи свои может их разрубить, но не осознавший будет влачить безнадежно. Хорошо перед смертью раздать людям все, что имеют. Но лучше еще задолго до смерти освободиться от магнитного притяжения низких и недостойных мыслей. Вещей не взять с собою в Мир Тонкий, но мысли берутся. И не столь страшно быть в плену у вещей, сколь у мыслей. Освобождение сознания от магнитов притяжения — цель ученика. Говорится о магнитах, привязывающих сознание к Земле, и о мыслях таких же. Но есть и магниты высоких притяжений и мыслей высоких. Они влекут человека в Высшие Сферы. Их можно устанавливать сознательно. Магнит Сердца Ведущего Иерарха мощен. Сильны и мысли, устремляющие к Высоким Обликам, если насыщены энергией сердца. Закладывать </w:t>
      </w:r>
      <w:r w:rsidR="0096778F">
        <w:lastRenderedPageBreak/>
        <w:t>сознательно магниты высшего притяжения — задача, достойная ученика.</w:t>
      </w:r>
    </w:p>
    <w:p w:rsidR="005708EB" w:rsidRDefault="005708EB" w:rsidP="00BF4524"/>
    <w:p w:rsidR="0096778F" w:rsidRDefault="00BB53C2" w:rsidP="00BF4524">
      <w:r w:rsidRPr="00A07582">
        <w:rPr>
          <w:b/>
        </w:rPr>
        <w:t>1966</w:t>
      </w:r>
      <w:r>
        <w:rPr>
          <w:b/>
        </w:rPr>
        <w:t xml:space="preserve"> г. </w:t>
      </w:r>
      <w:r w:rsidR="00AF21D1" w:rsidRPr="00AF21D1">
        <w:rPr>
          <w:b/>
        </w:rPr>
        <w:t>140.</w:t>
      </w:r>
      <w:r w:rsidR="0096778F">
        <w:t xml:space="preserve"> </w:t>
      </w:r>
      <w:r w:rsidR="00AF21D1" w:rsidRPr="00AF21D1">
        <w:rPr>
          <w:b/>
        </w:rPr>
        <w:t>(М.А.Й.).</w:t>
      </w:r>
      <w:r w:rsidR="0096778F">
        <w:t xml:space="preserve"> Астральный терафим есть тот же магнит притяжения, но магнит, выполняющий вложенное в него поручение или пространственный приказ. О пространственном приказе можно сказать нечто, ранее не подлежавшее оглашению. Приказ чистой мысли, освобожденной от земного перегара личных эмоций, приказ, вложенный в создаваемый терафим и укрепленный и утвержденный ритмом, будет действовать самостоятельно и рано или поздно, но обязательно будет исполнен. Лучше не устремлять и не обращать его к тому или иному лицу, чтобы не нарушать принципа свободной воли, но отдавать его безлично, в пространство, имея в виду картину совершенно определенных следствий. Личный приказ встретит противодействие или может встретить, но безлично-пространственный — нет. Это тоже будет созданием магнита, действующего по заложенному в него направлению. Рычагом будет мысль, освобожденная от астрального начала четвертого принципа.</w:t>
      </w:r>
    </w:p>
    <w:p w:rsidR="005708EB" w:rsidRDefault="005708EB" w:rsidP="00BF4524"/>
    <w:p w:rsidR="0096778F" w:rsidRDefault="00BB53C2" w:rsidP="00BF4524">
      <w:r w:rsidRPr="00A07582">
        <w:rPr>
          <w:b/>
        </w:rPr>
        <w:t>1966</w:t>
      </w:r>
      <w:r>
        <w:rPr>
          <w:b/>
        </w:rPr>
        <w:t xml:space="preserve"> г. </w:t>
      </w:r>
      <w:r w:rsidR="00AF21D1" w:rsidRPr="00AF21D1">
        <w:rPr>
          <w:b/>
        </w:rPr>
        <w:t>141.</w:t>
      </w:r>
      <w:r w:rsidR="0096778F">
        <w:t xml:space="preserve"> (113). </w:t>
      </w:r>
      <w:r w:rsidR="00AF21D1" w:rsidRPr="00AF21D1">
        <w:rPr>
          <w:b/>
        </w:rPr>
        <w:t>(Гуру).</w:t>
      </w:r>
      <w:r w:rsidR="0096778F">
        <w:t xml:space="preserve"> Мысль в сущности своей магнитна. Мысль — это магнитное существо Тонкого Плана. Пульсируя силой магнитной, она живет и действует по принципу притяжения по созвучию. Каждое сознание окружено роем мыслей, и каждая мысль соединена с ним нитью связи. Созданные волей, они во власти человека, пока их творит воля, но как только закончен процесс, мысль становится самостоятельной, и уже не воля на нее, но она воздействует на сознание и волю человека. Знаете много случаев, когда человек становится рабом своих собственных, им же созданных, мыслей. Это обстоятельство служит причиной необходимости установления контроля над мыслью. Контроль нужен, чтобы создаваемая мысль не завладела человеком. Если завладеет хорошая, возвышенная мысль, то, кроме пользы, от этого ничего не получится. А если будет продумана и допущена дурная и низкая мысль или целый рой мыслей, что же тогда? Вот для избежания подобных явлений и нужен контроль. Не над мыслями Света он нужен, но над мыслями тьмы и порабощения.</w:t>
      </w:r>
    </w:p>
    <w:p w:rsidR="005708EB" w:rsidRDefault="005708EB" w:rsidP="00BF4524"/>
    <w:p w:rsidR="0096778F" w:rsidRDefault="00BB53C2" w:rsidP="00BF4524">
      <w:r w:rsidRPr="00A07582">
        <w:rPr>
          <w:b/>
        </w:rPr>
        <w:t>1966</w:t>
      </w:r>
      <w:r>
        <w:rPr>
          <w:b/>
        </w:rPr>
        <w:t xml:space="preserve"> г. </w:t>
      </w:r>
      <w:r w:rsidR="00AF21D1" w:rsidRPr="00AF21D1">
        <w:rPr>
          <w:b/>
        </w:rPr>
        <w:t>142.</w:t>
      </w:r>
      <w:r w:rsidR="0096778F">
        <w:t xml:space="preserve"> (114). </w:t>
      </w:r>
      <w:r w:rsidR="00AF21D1" w:rsidRPr="00AF21D1">
        <w:rPr>
          <w:b/>
        </w:rPr>
        <w:t>(Фев. 19).</w:t>
      </w:r>
      <w:r w:rsidR="0096778F">
        <w:t xml:space="preserve"> Сын Мой, протяженность эволюции человечества во времени всегда хорошо держать перед глазами. Надо как-то умерить триумф суеты. Рождение и гибель цивилизаций и исчезновение великих народов и целых рас указывают на непрочность текущего часа и всех построений человеческих рук. Коснуться сознанием жизни своей Бессмертной Индивидуальности — значит войти в атмосферу Вечности. Личность рождается и умирает, равно как и тело, но то, что их порождает и дает им жизнь, продолжает существовать либо в них, либо вне их. Элементы Индивидуальности складываются веками, облекая зерно духа все </w:t>
      </w:r>
      <w:r w:rsidR="0096778F">
        <w:lastRenderedPageBreak/>
        <w:t>новыми и новыми накоплениями. Эти элементы можно собирать и наслаивать сознательно, устремив все свое существо на утверждение в себе непреходящего. Именно надо понять, что есть непреходящего в человеке, и отделить непреходящее от всего, уносимого временем. Даже в жизни обычной не составляет труда отмечать накипь и сор внешних условий от истинных ценностей духа. Служение Свету и заключается в их накоплении в сознании и отложении этих нахождений в Чаше. Ведь Чаша одна для всех воплощений. И одно Сокровенное Знание, и отлично Оно от преходящих знаний рассудка, меняющихся в зависимости от времени, эпохи и народности и даже широты и долготы места. По крупицам накапливается Сокровище, и надо, чтобы сознание соответствовало, то есть имело способность вмещать. Никакие дипломы не дают права на приобщение к Сокровенному Знанию. Сущность Его остается все той же на протяжении тысячелетий, хотя и меняются формы внешнего выражения. Строение человека остается всегда семеричным, в какие бы слова или наречия ни облекалась эта идея. Точно так же обстоит дело и со всеми прочими утверждениями и положениями Истинной Науки о жизни и мире. Она остается неизменной в основах своих, хотя и кажется новой для тех, кто к ней подходит впервые. Счастье познания Единой Истины надо суметь удержать, если путь к нему найден.</w:t>
      </w:r>
    </w:p>
    <w:p w:rsidR="005708EB" w:rsidRDefault="005708EB" w:rsidP="00BF4524"/>
    <w:p w:rsidR="0096778F" w:rsidRDefault="00BB53C2" w:rsidP="00BF4524">
      <w:r w:rsidRPr="00A07582">
        <w:rPr>
          <w:b/>
        </w:rPr>
        <w:t>1966</w:t>
      </w:r>
      <w:r>
        <w:rPr>
          <w:b/>
        </w:rPr>
        <w:t xml:space="preserve"> г. </w:t>
      </w:r>
      <w:r w:rsidR="00AF21D1" w:rsidRPr="00AF21D1">
        <w:rPr>
          <w:b/>
        </w:rPr>
        <w:t>143.</w:t>
      </w:r>
      <w:r w:rsidR="0096778F">
        <w:t xml:space="preserve"> (115). </w:t>
      </w:r>
      <w:r w:rsidR="00AF21D1" w:rsidRPr="00AF21D1">
        <w:rPr>
          <w:b/>
        </w:rPr>
        <w:t>(М.А.Й.).</w:t>
      </w:r>
      <w:r w:rsidR="0096778F">
        <w:t xml:space="preserve"> При осознании элементов непреходящего в своей сущности основной фокус устремлений сознания переносится от жизни каждого дня и вещей обыденных в область необычного и в будущее, уже не ограниченное ни внешними условиями, ни пределами одной земной жизни. Энергии жизни устремляются за границу обычности, тем утверждая непрерываемость жизненного принципа, а главное — непрерываемость сознания. Качества духа следуют с духом из жизни в жизнь. Утверждение огненных качеств духа очень тесно связано с непрерываемостыо сознания. Непрерывность сознания, то есть сознательное бессмертие, есть свойство Архата. Усиливая и углубляя качества духа, подводим фундамент под возможность сохранить сознание при переходе Великих Границ. Чего стоит все то, что может иметь на Земле человек, все, что он неизменно теряет со смертью тела? И может ли все это сравниться с достижением ступени непрерываемого сознания? Истинным промышленником жизни можно назвать того, кто устремлен в поисках за огненными достижениями духа и собиранием в Чаше Сокровища кристаллов нетленных огней.</w:t>
      </w:r>
    </w:p>
    <w:p w:rsidR="005708EB" w:rsidRDefault="005708EB" w:rsidP="00BF4524"/>
    <w:p w:rsidR="0096778F" w:rsidRDefault="00BB53C2" w:rsidP="00BF4524">
      <w:r w:rsidRPr="00A07582">
        <w:rPr>
          <w:b/>
        </w:rPr>
        <w:t>1966</w:t>
      </w:r>
      <w:r>
        <w:rPr>
          <w:b/>
        </w:rPr>
        <w:t xml:space="preserve"> г. </w:t>
      </w:r>
      <w:r w:rsidR="00AF21D1" w:rsidRPr="00AF21D1">
        <w:rPr>
          <w:b/>
        </w:rPr>
        <w:t>144.</w:t>
      </w:r>
      <w:r w:rsidR="0096778F">
        <w:t xml:space="preserve"> (116). </w:t>
      </w:r>
      <w:r w:rsidR="00AF21D1" w:rsidRPr="00AF21D1">
        <w:rPr>
          <w:b/>
        </w:rPr>
        <w:t>(Гуру).</w:t>
      </w:r>
      <w:r w:rsidR="0096778F">
        <w:t xml:space="preserve"> Недостатки и слабости свои следует знать хорошо и нелицеприятно, но ценность духа будем определять не по ним, но по периодам подъемов, когда точно и явно обозначается потолок взлета духа. Даже хороший корабль обрастает </w:t>
      </w:r>
      <w:r w:rsidR="0096778F">
        <w:lastRenderedPageBreak/>
        <w:t>ракушками, которые мешают его ходу, но от этого он не перестает быть хорошим судном. Ракушки можно очистить. Так же и истинные ценности духа не исчезают от наслоений, которые можно убрать и от которых освободиться. Хуже, гораздо хуже, если кроме наростов нет ничего. Жемчужину не так уж трудно отмыть и освободить от грязи. Но бесполезен труд очищения, если нет того, что следует очищать от сора. Прошлым не будем смущаться. Каждый крест свой берет, чтобы идти за Владыкой. Идущий дойдет.</w:t>
      </w:r>
    </w:p>
    <w:p w:rsidR="005708EB" w:rsidRDefault="005708EB" w:rsidP="00BF4524"/>
    <w:p w:rsidR="0096778F" w:rsidRDefault="00BB53C2" w:rsidP="00BF4524">
      <w:r w:rsidRPr="00A07582">
        <w:rPr>
          <w:b/>
        </w:rPr>
        <w:t>1966</w:t>
      </w:r>
      <w:r>
        <w:rPr>
          <w:b/>
        </w:rPr>
        <w:t xml:space="preserve"> г. </w:t>
      </w:r>
      <w:r w:rsidR="00AF21D1" w:rsidRPr="00AF21D1">
        <w:rPr>
          <w:b/>
        </w:rPr>
        <w:t>145.</w:t>
      </w:r>
      <w:r w:rsidR="0096778F">
        <w:t xml:space="preserve"> (117). </w:t>
      </w:r>
      <w:r w:rsidR="00AF21D1" w:rsidRPr="00AF21D1">
        <w:rPr>
          <w:b/>
        </w:rPr>
        <w:t>(Фев. 20).</w:t>
      </w:r>
      <w:r w:rsidR="0096778F">
        <w:t xml:space="preserve"> Власть настоящего над сознанием, даже коснувшимся Основ, настолько велика, что приходится вести постоянную борьбу за утверждение действительности обоих миров и будущего, которое неотъемлемо также. Майя сильна. Временный футляр, именуемый телом, создает иллюзию прочности земного существования. Боль и страдания ее укрепляют. Но мятется дух в темнице своей, тесной, временной и угрожаемой отовсюду. А между тем тело, дисциплинированное и подчиненное воле, может служить прекрасным инструментом, или аппаратом, для обитающего в нем духа. Овладение телом лучше всего начинать с малого, чтобы потом уже дойти до большого. Малые овладения ценны тем, что дают уверенность, что это вполне достижимо. Упражняться в этом можно постоянно, везде и всегда. Не может быть скуки или бездумного ничегонеделания, когда возможность тренировки в овладении телом всегда под рукой. Отсюда полезность даже очень малых преодолений. Можно замечать, как порою беспрекословно подчиняется тело приказу мысли. И усталость, и недомогание, и физическую слабость можно одолеть волей. Видим много примеров, когда, казалось бы, слабое тело являет необычайную выносливость и силу, в то время как огромная туша сырого мяса безвольного человека полна инертности и разложения. Тело дано, чтобы служить человеку и быть его безвольным рабом. Но часто случается наоборот, и человек становится рабом тела и его привычек. Безволие во всех формах и видах осуждено безусловно. Девиз ученика — борьба и победа. Все, что в его микрокосме не подчиняется его воле, враждебно ему. И если дана ему власть над всякою плотью, то прежде всего над плотью своей, то есть над материей всех своих оболочек, или тел. Только овладение этой материей внутри приведет и может привести к овладению ею вовне. Четыре стихии явлены в человеке. Самой мощной из них будет стихия огня. Если назвать доступные формы его выявления психической энергией, дело от этого не меняется, но зато открывается возможность более близкого подхода. «Огонь» может звучать отвлеченно, но «энергия», которую воля приводит в движение, поднимая руку, уже не абстрактность. Так, упражняясь на малых примерах управления огненной силой в себе, полагаем начало делу черезвычайной важности. Но, начавши, надо продолжать до конца, до победы, иначе реакция разбуженного </w:t>
      </w:r>
      <w:r w:rsidR="0096778F">
        <w:lastRenderedPageBreak/>
        <w:t>пламени обрушится на отступника. На пути Огненной Йоги назад возврата нет. Решиться надо раз и навсегда и бесповоротно.</w:t>
      </w:r>
    </w:p>
    <w:p w:rsidR="005708EB" w:rsidRDefault="005708EB" w:rsidP="00BF4524"/>
    <w:p w:rsidR="0096778F" w:rsidRDefault="00BB53C2" w:rsidP="00BF4524">
      <w:r w:rsidRPr="00A07582">
        <w:rPr>
          <w:b/>
        </w:rPr>
        <w:t>1966</w:t>
      </w:r>
      <w:r>
        <w:rPr>
          <w:b/>
        </w:rPr>
        <w:t xml:space="preserve"> г. </w:t>
      </w:r>
      <w:r w:rsidR="00AF21D1" w:rsidRPr="00AF21D1">
        <w:rPr>
          <w:b/>
        </w:rPr>
        <w:t>146.</w:t>
      </w:r>
      <w:r w:rsidR="0096778F">
        <w:t xml:space="preserve"> </w:t>
      </w:r>
      <w:r w:rsidR="00AF21D1" w:rsidRPr="00AF21D1">
        <w:rPr>
          <w:b/>
        </w:rPr>
        <w:t>(М.А.Й.).</w:t>
      </w:r>
      <w:r w:rsidR="0096778F">
        <w:t xml:space="preserve"> Нет такого препятствия, которого не могла бы преодолеть воля человека, овладевшего энергией Агни. Если преградой встает неудача, ее можно сломить. Принцип долбления камня водой здесь применим неотменно. Ряд повторных усилий, и особенно ритм, не могут не дать желаемых следствий. И нужно, чтобы терпение и настойчивость превысили силу противодействия внешних условий. Мысленный приказ, посланный в пространство, будет действовать уже самостоятельно по заложенному в нем указанию. Но нужно в некоторых случаях принять во внимание сопротивление тьмы, ее прислужников, и малых, и больших. На борьбе с тьмою особенно закаляются силы и растут внутренние огни. Растущее пламя — это знак и символ победы.</w:t>
      </w:r>
    </w:p>
    <w:p w:rsidR="005708EB" w:rsidRDefault="005708EB" w:rsidP="00BF4524"/>
    <w:p w:rsidR="0096778F" w:rsidRDefault="00BB53C2" w:rsidP="00BF4524">
      <w:r w:rsidRPr="00A07582">
        <w:rPr>
          <w:b/>
        </w:rPr>
        <w:t>1966</w:t>
      </w:r>
      <w:r>
        <w:rPr>
          <w:b/>
        </w:rPr>
        <w:t xml:space="preserve"> г. </w:t>
      </w:r>
      <w:r w:rsidR="00AF21D1" w:rsidRPr="00AF21D1">
        <w:rPr>
          <w:b/>
        </w:rPr>
        <w:t>147.</w:t>
      </w:r>
      <w:r w:rsidR="0096778F">
        <w:t xml:space="preserve"> </w:t>
      </w:r>
      <w:r w:rsidR="00AF21D1" w:rsidRPr="00AF21D1">
        <w:rPr>
          <w:b/>
        </w:rPr>
        <w:t>(Гуру).</w:t>
      </w:r>
      <w:r w:rsidR="0096778F">
        <w:t xml:space="preserve"> Следует очень тщательно и крепко запечатлевать и, быть может, даже записывать все знаки малых преодолений стихий. Из песчинок складывается гора, из малых достижений — великие. Моменту закладывания начинания можно уделить особое внимание путем проекции его в будущее. Эта проекция укажет на значение и смысл начинания и определит его ценность во времени. Этот же метод хорошо применить и ко многим поступкам, проектируя следствия их в будущее и учитывая возможности их роста. Поступки достойные этим путем утвердятся, плохие будут пресечены. Обычно человек, совершая дело, о будущем думать не хочет или же принимает во внимание только ближайшее. Но бесконечна цепь следствий. Они тоже в пространстве растут. О добрых — порадуемся. Но что же сказать о дурных? Метод проекции в будущее следствий творимых поступков поможет их избежать.</w:t>
      </w:r>
    </w:p>
    <w:p w:rsidR="005708EB" w:rsidRDefault="005708EB" w:rsidP="00BF4524"/>
    <w:p w:rsidR="0096778F" w:rsidRDefault="00BB53C2" w:rsidP="00BF4524">
      <w:r w:rsidRPr="00A07582">
        <w:rPr>
          <w:b/>
        </w:rPr>
        <w:t>1966</w:t>
      </w:r>
      <w:r>
        <w:rPr>
          <w:b/>
        </w:rPr>
        <w:t xml:space="preserve"> г. </w:t>
      </w:r>
      <w:r w:rsidR="00AF21D1" w:rsidRPr="00AF21D1">
        <w:rPr>
          <w:b/>
        </w:rPr>
        <w:t>148.</w:t>
      </w:r>
      <w:r w:rsidR="0096778F">
        <w:t xml:space="preserve"> (118). </w:t>
      </w:r>
      <w:r w:rsidR="00AF21D1" w:rsidRPr="00AF21D1">
        <w:rPr>
          <w:b/>
        </w:rPr>
        <w:t>(Фев. 21).</w:t>
      </w:r>
      <w:r w:rsidR="0096778F">
        <w:t xml:space="preserve"> Бесконечность эволюции ставит перед человеком совершенно определенные задачи. Во времени растут качества духа, и положительные и отрицательные. Положительные могут расти беспредельно, отрицательные — до предела возможности своих выявлений. Например, в Кали Юге эти последние имели условия для наиболее сильных манифестаций. В Сатиа Юге, ее заступающей, носителям тьмы либо придется с планеты уйти, или трансмутировать свои отрицательные энергии. Планетное состояние Глобуса в Юге Света не дает возможности существования тьме. Но эволюция остается, позволяя развиваться всему, что от Света. Заглохнет и злоба, и вражда. Пространственные токи сгармонизируются. Братство народов станет возможным. И светлые духи выступят на арене истории, не встречая ярого противодействия тьмы. Трудно даже перечислить все преимущества Новой Эпохи. Не будет того тяжкого давления на сознания, которое </w:t>
      </w:r>
      <w:r w:rsidR="0096778F">
        <w:lastRenderedPageBreak/>
        <w:t>приходится выдерживать сейчас благодаря пространственному неблагополучию. Свет заменит тьму там, где ныне она проявляется яро.</w:t>
      </w:r>
    </w:p>
    <w:p w:rsidR="005708EB" w:rsidRDefault="005708EB" w:rsidP="00BF4524"/>
    <w:p w:rsidR="0096778F" w:rsidRDefault="00BB53C2" w:rsidP="00BF4524">
      <w:r w:rsidRPr="00A07582">
        <w:rPr>
          <w:b/>
        </w:rPr>
        <w:t>1966</w:t>
      </w:r>
      <w:r>
        <w:rPr>
          <w:b/>
        </w:rPr>
        <w:t xml:space="preserve"> г. </w:t>
      </w:r>
      <w:r w:rsidR="00AF21D1" w:rsidRPr="00AF21D1">
        <w:rPr>
          <w:b/>
        </w:rPr>
        <w:t>149.</w:t>
      </w:r>
      <w:r w:rsidR="0096778F">
        <w:t xml:space="preserve"> (119). </w:t>
      </w:r>
      <w:r w:rsidR="00AF21D1" w:rsidRPr="00AF21D1">
        <w:rPr>
          <w:b/>
        </w:rPr>
        <w:t>(М.А.Й.).</w:t>
      </w:r>
      <w:r w:rsidR="0096778F">
        <w:t xml:space="preserve"> Самолет испытуется в пробных полетах, прежде чем начать дальние. Ученик испытуется в условиях предварительного состояния, прежде чем доверить ему поле широкой деятельности. Самолет, выдержавший все пробные испытания, получает право на полеты. Ученик, выдержавший искус предварительного состояния, допускается к сотрудничеству с Учителем Света, сотрудничеству сознательному и явному. Катастрофа в полете или катастрофа в духе одинаково недопустимы. Хороший испытатель радуется пробным полетам, несмотря на их опасность и трудность. Хороший ученик радуется трудности испытаний, подготовляющих его к будущему.</w:t>
      </w:r>
    </w:p>
    <w:p w:rsidR="005708EB" w:rsidRDefault="005708EB" w:rsidP="00BF4524"/>
    <w:p w:rsidR="0096778F" w:rsidRDefault="00BB53C2" w:rsidP="00BF4524">
      <w:r w:rsidRPr="00A07582">
        <w:rPr>
          <w:b/>
        </w:rPr>
        <w:t>1966</w:t>
      </w:r>
      <w:r>
        <w:rPr>
          <w:b/>
        </w:rPr>
        <w:t xml:space="preserve"> г. </w:t>
      </w:r>
      <w:r w:rsidR="00AF21D1" w:rsidRPr="00AF21D1">
        <w:rPr>
          <w:b/>
        </w:rPr>
        <w:t>150.</w:t>
      </w:r>
      <w:r w:rsidR="0096778F">
        <w:t xml:space="preserve"> (120). </w:t>
      </w:r>
      <w:r w:rsidR="00AF21D1" w:rsidRPr="00AF21D1">
        <w:rPr>
          <w:b/>
        </w:rPr>
        <w:t>(Гуру).</w:t>
      </w:r>
      <w:r w:rsidR="0096778F">
        <w:t xml:space="preserve"> Мудрый предпочитает молчание, зная, насколько относительно всякое суждение. То, о чем так часто и неистово спорят люди, не стоит того, чтобы его оспаривать, ибо в основе своей неверно. Знающий больше молчит, нежели говорит. Правильно сказано было, что «мысль изреченная есть ложь».</w:t>
      </w:r>
    </w:p>
    <w:p w:rsidR="005708EB" w:rsidRDefault="005708EB" w:rsidP="00BF4524"/>
    <w:p w:rsidR="0096778F" w:rsidRDefault="0096778F" w:rsidP="0040456B">
      <w:pPr>
        <w:pStyle w:val="Quote"/>
      </w:pPr>
      <w:r>
        <w:t>Во сне летал, стараясь подняться повыше. На момент удалось. Но в общем летал низко.</w:t>
      </w:r>
    </w:p>
    <w:p w:rsidR="0096778F" w:rsidRDefault="00BB53C2" w:rsidP="00BF4524">
      <w:r w:rsidRPr="00A07582">
        <w:rPr>
          <w:b/>
        </w:rPr>
        <w:t>1966</w:t>
      </w:r>
      <w:r>
        <w:rPr>
          <w:b/>
        </w:rPr>
        <w:t xml:space="preserve"> г. </w:t>
      </w:r>
      <w:r w:rsidR="00AF21D1" w:rsidRPr="00AF21D1">
        <w:rPr>
          <w:b/>
        </w:rPr>
        <w:t>151.</w:t>
      </w:r>
      <w:r w:rsidR="0096778F">
        <w:t xml:space="preserve"> (121). </w:t>
      </w:r>
      <w:r w:rsidR="00AF21D1" w:rsidRPr="00AF21D1">
        <w:rPr>
          <w:b/>
        </w:rPr>
        <w:t>(Фев. 22).</w:t>
      </w:r>
      <w:r w:rsidR="0096778F">
        <w:t xml:space="preserve"> Чем дальше заглянуть в прошлое человечества, тем больше можно увидеть его будущее, ибо в прошлом заключается проекция будущего. Первые расы были эфирообразными. Уплотнение шло постепенно. Последние будут такими же. Утончение пойдет постепенно. Конец и начало аналогичны по форме, но отличны по выражению. Если вначале — отсутствие самосознания, конец — апофеоз самосознающей себя сущности. Длительность процесса огромна. Четвертый Круг завершится седьмой расой. Круг этот особой ответственности, ибо срединный в семи, когда в центре его уравновешены были дух и материя. Точка эта уже пройдена еще в четвертой (тоже срединной) расе, и пятая — на восходящей дуге. Постепенно духовное получать будет все больший и больший перевес над материальным, чтобы к концу седьмой совершенно подчинить материю духу в степени, доступной для четвертого Круга. Рост могущества духа безграничен, но за пределы возможностей данного, то есть четвертого, Круга могут выйти только единицы. Народы, идущие с эволюцией, преуспеют, идущие против — погибнут. Поток эволюции вынесет их по берегам, превратив в отбросы, или Космический сор. Закон аналогии царствует в мире. Подобно тому как родится, развивается, стареет и умирает тело, родятся и умирают народы, достигнув расцвета, родятся, расцветают и умирают населенные миры. Семя дает жизнь растению. Затем следует расцвет и смерть растения, давшего жизнь </w:t>
      </w:r>
      <w:r w:rsidR="0096778F">
        <w:lastRenderedPageBreak/>
        <w:t>новому семени. Пользуясь законом аналогии, можно решить много сложных вопросов в человеческом существовании. Например, вопрос семеричности в жизни земной человека. Постепенное утверждение младенца в сознательном пребывании в теле, расцвет и кристаллизация полученного опыта в зерне духа, в Чаше, для последующего выявления его в новом воплощении. Единство в многообразии постигается легче всего путем аналогии. Ибо — как вверху, так и внизу, так и везде и во всем.</w:t>
      </w:r>
    </w:p>
    <w:p w:rsidR="005708EB" w:rsidRDefault="005708EB" w:rsidP="00BF4524"/>
    <w:p w:rsidR="0096778F" w:rsidRDefault="00BB53C2" w:rsidP="00BF4524">
      <w:r w:rsidRPr="00A07582">
        <w:rPr>
          <w:b/>
        </w:rPr>
        <w:t>1966</w:t>
      </w:r>
      <w:r>
        <w:rPr>
          <w:b/>
        </w:rPr>
        <w:t xml:space="preserve"> г. </w:t>
      </w:r>
      <w:r w:rsidR="00AF21D1" w:rsidRPr="00AF21D1">
        <w:rPr>
          <w:b/>
        </w:rPr>
        <w:t>152.</w:t>
      </w:r>
      <w:r w:rsidR="0096778F">
        <w:t xml:space="preserve"> </w:t>
      </w:r>
      <w:r w:rsidR="00AF21D1" w:rsidRPr="00AF21D1">
        <w:rPr>
          <w:b/>
        </w:rPr>
        <w:t>(М.А.Й.).</w:t>
      </w:r>
      <w:r w:rsidR="0096778F">
        <w:t xml:space="preserve"> Достижение духа, добытое в борьбе, трудах, в преодолении всевозможных противодействий и противных условий, много ценнее, глубже и плодоноснее доставшихся легким путем. Даже корней не имеет то, что просто досталось. В благополучии, то есть без труда и борьбы, хорошего ничего не родится и не достигается. Потому Называет Учитель благополучие смертью духа. Конечно, Он Знает, как трудно бывает порою идущим за Ним. И если не Помогает — значит, достижения духа мощно растут. Станет ли Он менять условия жизни, суровой и трудной, быть может, если они плодоносны. Для Архата сетования и недовольства каждым испытанием заменяются формулой «Да минует меня чаша сия, но, впрочем, не так, как хочу я, но как — Ты, Владыка».</w:t>
      </w:r>
    </w:p>
    <w:p w:rsidR="005708EB" w:rsidRDefault="005708EB" w:rsidP="00BF4524"/>
    <w:p w:rsidR="0096778F" w:rsidRDefault="00BB53C2" w:rsidP="00BF4524">
      <w:r w:rsidRPr="00A07582">
        <w:rPr>
          <w:b/>
        </w:rPr>
        <w:t>1966</w:t>
      </w:r>
      <w:r>
        <w:rPr>
          <w:b/>
        </w:rPr>
        <w:t xml:space="preserve"> г. </w:t>
      </w:r>
      <w:r w:rsidR="00AF21D1" w:rsidRPr="00AF21D1">
        <w:rPr>
          <w:b/>
        </w:rPr>
        <w:t>153.</w:t>
      </w:r>
      <w:r w:rsidR="0096778F">
        <w:t xml:space="preserve"> </w:t>
      </w:r>
      <w:r w:rsidR="00AF21D1" w:rsidRPr="00AF21D1">
        <w:rPr>
          <w:b/>
        </w:rPr>
        <w:t>(Гуру).</w:t>
      </w:r>
      <w:r w:rsidR="0096778F">
        <w:t xml:space="preserve"> Слышали ли от нас те, кто соприкасался с нами, жалобы или сетования на трудности жизни и те испытания, которые Ставил перед нами Учитель. Нет, не слышал никто. А ведь нам приходилось бывать в положениях, которые не в силах выдержать обычный человек. Стоит вспомнить хотя бы шестимесячное сидение на Тибетском плато в невыносимых условиях голода и холода, когда даже коньяк замерз в бутылке. И если мы, стоящие вас ближе, подвергались столь тяжким испытаниям, то как же быть вам, подвергающимся более легким? Мы прошли — пройдете и вы, только не отравляйте себя жалобами и недовольством, если хотите дойти.</w:t>
      </w:r>
    </w:p>
    <w:p w:rsidR="005708EB" w:rsidRDefault="005708EB" w:rsidP="00BF4524"/>
    <w:p w:rsidR="0096778F" w:rsidRDefault="0096778F" w:rsidP="0040456B">
      <w:pPr>
        <w:pStyle w:val="Quote"/>
      </w:pPr>
      <w:r>
        <w:t>Хвораю.</w:t>
      </w:r>
    </w:p>
    <w:p w:rsidR="0096778F" w:rsidRDefault="00BB53C2" w:rsidP="00BF4524">
      <w:r w:rsidRPr="00A07582">
        <w:rPr>
          <w:b/>
        </w:rPr>
        <w:t>1966</w:t>
      </w:r>
      <w:r>
        <w:rPr>
          <w:b/>
        </w:rPr>
        <w:t xml:space="preserve"> г. </w:t>
      </w:r>
      <w:r w:rsidR="00AF21D1" w:rsidRPr="00AF21D1">
        <w:rPr>
          <w:b/>
        </w:rPr>
        <w:t>154.</w:t>
      </w:r>
      <w:r w:rsidR="0096778F">
        <w:t xml:space="preserve"> </w:t>
      </w:r>
      <w:r w:rsidR="00AF21D1" w:rsidRPr="00AF21D1">
        <w:rPr>
          <w:b/>
        </w:rPr>
        <w:t>(Фев. 23).</w:t>
      </w:r>
      <w:r w:rsidR="0096778F">
        <w:t xml:space="preserve"> (Со сна). ......</w:t>
      </w:r>
      <w:r w:rsidR="008A5821">
        <w:rPr>
          <w:rStyle w:val="FootnoteReference"/>
        </w:rPr>
        <w:footnoteReference w:id="4"/>
      </w:r>
      <w:r w:rsidR="0096778F">
        <w:t xml:space="preserve"> чтобы тлетворное дыхание города не коснулось вас.</w:t>
      </w:r>
    </w:p>
    <w:p w:rsidR="0096778F" w:rsidRDefault="0096778F" w:rsidP="00BF4524">
      <w:r>
        <w:t>Радуемся не тому, что есть, но тому, что будет.</w:t>
      </w:r>
    </w:p>
    <w:p w:rsidR="0096778F" w:rsidRDefault="0096778F" w:rsidP="00BF4524">
      <w:r>
        <w:t>Дадим напоминание о непреложном, о том, чему быть надлежит. История Земли запечатлена в звездах.</w:t>
      </w:r>
      <w:r w:rsidR="007B2F5B" w:rsidRPr="007B2F5B">
        <w:t xml:space="preserve"> </w:t>
      </w:r>
      <w:r>
        <w:t xml:space="preserve">Положение земной оси определяет положение полюсов на глобусе. От нее зависит жизнь на планете и климат. От нее же — и распределение вод на поверхности Земли. Перемены вызываются смещением оси и ее угловым соотношением к созвездиям Зодиака. Как времена года зависят от углового положения оси по отношению к Солнцу, то есть от </w:t>
      </w:r>
      <w:r>
        <w:lastRenderedPageBreak/>
        <w:t>нахождения его в том или ином знаке Зодиака, точно так же и другие, более длительные и периодические изменения звездного положения, обуславливают планетную жизнь. Начинается век Водолея. Люди победили стихию воздуха. Начинается новая Юга, Сатиа Юга, Юга Света и Огня. Преображается вся жизнь на Земле. Переменами затронуты все народы. А они лишь только в самом разгаре. Космического процесса не остановит ничто. Новое Небо и Новая Земля, предсказанные пророками, состоятся.</w:t>
      </w:r>
    </w:p>
    <w:p w:rsidR="0096778F" w:rsidRDefault="0096778F" w:rsidP="00BF4524"/>
    <w:p w:rsidR="0096778F" w:rsidRDefault="0096778F" w:rsidP="00212170">
      <w:pPr>
        <w:pStyle w:val="Quote"/>
      </w:pPr>
      <w:r>
        <w:t>Хвораю.</w:t>
      </w:r>
    </w:p>
    <w:p w:rsidR="0096778F" w:rsidRDefault="00BB53C2" w:rsidP="00BF4524">
      <w:r w:rsidRPr="00A07582">
        <w:rPr>
          <w:b/>
        </w:rPr>
        <w:t>1966</w:t>
      </w:r>
      <w:r>
        <w:rPr>
          <w:b/>
        </w:rPr>
        <w:t xml:space="preserve"> г. </w:t>
      </w:r>
      <w:r w:rsidR="00AF21D1" w:rsidRPr="00AF21D1">
        <w:rPr>
          <w:b/>
        </w:rPr>
        <w:t>155.</w:t>
      </w:r>
      <w:r w:rsidR="0096778F">
        <w:t xml:space="preserve"> (122). </w:t>
      </w:r>
      <w:r w:rsidR="00AF21D1" w:rsidRPr="00AF21D1">
        <w:rPr>
          <w:b/>
        </w:rPr>
        <w:t>(Фев. 25).</w:t>
      </w:r>
      <w:r w:rsidR="0096778F">
        <w:t xml:space="preserve"> В спирали времени на ее противоположных точках оборота каждое явление становится своей противоположностью, например, весна и осень, расцвет и увядание, краски жизни и краски смерти, начало и завершение. Это закон эволюции. Как бы ни было хорошо и эволюционно явление, но, подчиняясь действию закона, оно изживает свои электроны, чтобы замениться своей противоположностью. В этом диалектика жизни. Возвращается ветер на круги своя, но уже на следующем, высшем, обороте спирали. Явление не тождественно, но аналогично. Зная закон, можно судить о будущем. По данному явлению можно судить о его противоположности, по следствиям Великой Битвы — о поле Светлого Града, по неустройству в мире — о грядущей Эпохе Матери Мира.</w:t>
      </w:r>
    </w:p>
    <w:p w:rsidR="005708EB" w:rsidRDefault="005708EB" w:rsidP="00BF4524"/>
    <w:p w:rsidR="0096778F" w:rsidRDefault="00BB53C2" w:rsidP="00BF4524">
      <w:r w:rsidRPr="00A07582">
        <w:rPr>
          <w:b/>
        </w:rPr>
        <w:t>1966</w:t>
      </w:r>
      <w:r>
        <w:rPr>
          <w:b/>
        </w:rPr>
        <w:t xml:space="preserve"> г. </w:t>
      </w:r>
      <w:r w:rsidR="00AF21D1" w:rsidRPr="00AF21D1">
        <w:rPr>
          <w:b/>
        </w:rPr>
        <w:t>156.</w:t>
      </w:r>
      <w:r w:rsidR="0096778F">
        <w:t xml:space="preserve"> (123). </w:t>
      </w:r>
      <w:r w:rsidR="00AF21D1" w:rsidRPr="00AF21D1">
        <w:rPr>
          <w:b/>
        </w:rPr>
        <w:t>(М.А.Й.).</w:t>
      </w:r>
      <w:r w:rsidR="0096778F">
        <w:t xml:space="preserve"> Забота Учителя проявляется не только в помощи при борьбе с препятствиями, но и в направлении кармических следствий, чтобы карма исчерпывалась и изживалась возможно скорее. Ведь Учитель Хочет видеть вас свободными от старых долгов.</w:t>
      </w:r>
      <w:r w:rsidR="00212170" w:rsidRPr="00621CB2">
        <w:t xml:space="preserve"> </w:t>
      </w:r>
      <w:r w:rsidR="0096778F">
        <w:t>Поэтому уплатой долгов не следует огорчаться слишком. Все равно платить надо, так не лучше ли скорее? Время посева и время жатвы тоже отлично. Накоплено много, и есть что раздать, но не пришли сроки. Но сроки придут, и каждая крупица знаний понадобится, и люди в ней будут нуждаться. Пока же пусть идет накапливание. Кому-то и накапливать нечего, да и не знают, как. Но знающий времени не теряет.</w:t>
      </w:r>
    </w:p>
    <w:p w:rsidR="005708EB" w:rsidRDefault="005708EB" w:rsidP="00BF4524"/>
    <w:p w:rsidR="0096778F" w:rsidRDefault="00BB53C2" w:rsidP="00BF4524">
      <w:r w:rsidRPr="00A07582">
        <w:rPr>
          <w:b/>
        </w:rPr>
        <w:t>1966</w:t>
      </w:r>
      <w:r>
        <w:rPr>
          <w:b/>
        </w:rPr>
        <w:t xml:space="preserve"> г. </w:t>
      </w:r>
      <w:r w:rsidR="00AF21D1" w:rsidRPr="00AF21D1">
        <w:rPr>
          <w:b/>
        </w:rPr>
        <w:t>157.</w:t>
      </w:r>
      <w:r w:rsidR="0096778F">
        <w:t xml:space="preserve"> (124). </w:t>
      </w:r>
      <w:r w:rsidR="00AF21D1" w:rsidRPr="00AF21D1">
        <w:rPr>
          <w:b/>
        </w:rPr>
        <w:t>(Гуру).</w:t>
      </w:r>
      <w:r w:rsidR="0096778F">
        <w:t xml:space="preserve"> Накопивших Сокровище ко времени позовем. И ценны будут принесшие. Им будет что раздавать. Неужели не видите, сколь силен голод? Изголодавшиеся духом, как губка, будут впитывать то, что получат. Многие ли могут давать? Чтобы дать, надо иметь. Что же может дать не имеющий ничего? Удивляетесь скудости мыслей. Но ведь для скудоумов Источник закрыт. Остающееся время использовать хорошо для пополнения знаний.</w:t>
      </w:r>
    </w:p>
    <w:p w:rsidR="005708EB" w:rsidRDefault="005708EB" w:rsidP="00BF4524"/>
    <w:p w:rsidR="0096778F" w:rsidRDefault="00BB53C2" w:rsidP="00BF4524">
      <w:r w:rsidRPr="00A07582">
        <w:rPr>
          <w:b/>
        </w:rPr>
        <w:t>1966</w:t>
      </w:r>
      <w:r>
        <w:rPr>
          <w:b/>
        </w:rPr>
        <w:t xml:space="preserve"> г. </w:t>
      </w:r>
      <w:r w:rsidR="00AF21D1" w:rsidRPr="00AF21D1">
        <w:rPr>
          <w:b/>
        </w:rPr>
        <w:t>158.</w:t>
      </w:r>
      <w:r w:rsidR="0096778F">
        <w:t xml:space="preserve"> (125). </w:t>
      </w:r>
      <w:r w:rsidR="00AF21D1" w:rsidRPr="00AF21D1">
        <w:rPr>
          <w:b/>
        </w:rPr>
        <w:t>(Фев. 26).</w:t>
      </w:r>
      <w:r w:rsidR="0096778F">
        <w:t xml:space="preserve"> Запиши: прежде Говорили «искушений», теперь Скажем «испытаний» не избегает никто из </w:t>
      </w:r>
      <w:r w:rsidR="0096778F">
        <w:lastRenderedPageBreak/>
        <w:t>идущих ко Мне, они не бывают легкими. Испытуются так, что сама очевидность принимает в этом ярое участие. Все против, и испытания громоздятся, как горы. Змей сомнения вползает в сознание, и оборониться ему трудно, так как видимость, иллюзии и логика очевидности заслоняют собою действительность. Все как бы говорит за ошибочность избрания единственной узкой тропы, ведущей в жизнь. И помощи, обещанной помощи, нет. И радость ушла, и огни угасают. И тьма обступает кругом сплошною стеной. Через чудища эти надо пройти. Надо идти сквозь их строй так, как будто бы их не существует, зная, что все это создания тьмы, но не Света, что ничто не может в действительности преградить путь призраками Майи тому, кто бесповоротно решил дойти до Меня.</w:t>
      </w:r>
    </w:p>
    <w:p w:rsidR="005708EB" w:rsidRDefault="005708EB" w:rsidP="00BF4524"/>
    <w:p w:rsidR="0096778F" w:rsidRDefault="00BB53C2" w:rsidP="00BF4524">
      <w:r w:rsidRPr="00A07582">
        <w:rPr>
          <w:b/>
        </w:rPr>
        <w:t>1966</w:t>
      </w:r>
      <w:r>
        <w:rPr>
          <w:b/>
        </w:rPr>
        <w:t xml:space="preserve"> г. </w:t>
      </w:r>
      <w:r w:rsidR="00AF21D1" w:rsidRPr="00AF21D1">
        <w:rPr>
          <w:b/>
        </w:rPr>
        <w:t>159.</w:t>
      </w:r>
      <w:r w:rsidR="0096778F">
        <w:t xml:space="preserve"> (126). </w:t>
      </w:r>
      <w:r w:rsidR="00AF21D1" w:rsidRPr="00AF21D1">
        <w:rPr>
          <w:b/>
        </w:rPr>
        <w:t>(Фев. 27).</w:t>
      </w:r>
      <w:r w:rsidR="0096778F">
        <w:t xml:space="preserve"> Приходя на Землю, человек учится особенностям жизни в теле, уходя с Земли в</w:t>
      </w:r>
      <w:r w:rsidR="009C6E73" w:rsidRPr="009C6E73">
        <w:t xml:space="preserve"> </w:t>
      </w:r>
      <w:r w:rsidR="0096778F">
        <w:t xml:space="preserve">Тонкий Мир, отучается от нее и приучается к особенностям Надземного существования. При сознательном отношении к необходимости учиться процесс идет быстрее. Но можно, еще будучи в теле, приучать сознание к тонкому пребыванию. Для этого надо знать разницу между Тонким и плотным мирами и возможностями того и другого. Особенно полезны для этого путешествия. Они приспосабливают сознание к переменам мест и людей и многих подробностей плотного мира. Полезны тем, что возможности изменений в Тонком Мире почти не ограничены, и инертному сознанию, всю жизнь прикованному на Земле к одному месту и окружению, очень трудно приноравливаться к новым возможностям. Но бывает и так, что человек лишен на Земле путешествий и вынужден жить в одном месте. Тогда перед ним остается другая возможность — путешествовать, или передвигаться, в духе, то есть мысленно, или в воображении. Эта привычка, утвержденная на Земле, много поможет свободе передвижения в Тонком Мире и перемене привычных условий. Всякие перемены и передвижения в жизни обычной всегда хороши. И чем их больше, тем лучше. И не надо привязываться ни к чему: ни к людям (прохожим), ни к вещам, ни к месту. Человек — гражданин мира, даже Космоса. Быть пришпиленным к маленькому проплесневелому домику и привязанным в духе к нему — означает лишение надземной свободы. Хорошо мысленно представлять себе пребывание свое в Мире Надземном. «Что я буду там делать?» — вот вопрос, которым может задаться его будущий обитатель. В этом мире и в том лучше всего рассчитывать на свое сознание и свои силы. Надеяться на помощь можно и должно, но опыт говорит, что чаще приходится действовать самому и без указаний со стороны. Указания и советы окружающих, далеких и близких, часто неверны и побуждаются личными и эгоистическими мотивами. Расчеты и надежды на других не дают желаемых результатов. Советчики, даже самые добрые, уходят, а принявший чужой совет с ним остается и вынужден нести последствия часто ошибочных советов. Лучше стоять на своих </w:t>
      </w:r>
      <w:r w:rsidR="0096778F">
        <w:lastRenderedPageBreak/>
        <w:t>собственных ногах и нести ответственность за свои, а не за чужие решения. Все хорошо, и друзья хороши, но решения принимаются самостоятельно, не опираясь на чужие слова, обещания или чувства. Особенно личные чувства, слишком непрочные для того, чтобы на них опираться. Чтобы следовать шепоту указаний, идущих из Незримого Мира, нужно очень долгий опыт пройти, чтобы научиться безошибочно различать источник. Полагаться на каждое восприятие, не имея такого опыта, будет ошибкой. Способность тонкого распознавания указывает на высокую ступень духа. Итак, свобода — в духе. И хорошо, когда, будучи в теле, в духе может человек облетать всю планету. Чисто земное знакомство по книгам с разнообразием жизненных условий и особенностями народов во всех уголках планеты, безусловно, полезно и очень поможет освоиться с разнообразием условий Тонкого Мира. И надо ничему не удивляться и все принимать как возможное, и надо уничтожить всякий страх перед всеми неожиданностями во всех мирах. Будучи так вооруженным, можно спокойно и уверенно переступить за пределы Великих Границ, крепко держа в руках Серебряную Нить связи.</w:t>
      </w:r>
    </w:p>
    <w:p w:rsidR="005708EB" w:rsidRDefault="005708EB" w:rsidP="00BF4524"/>
    <w:p w:rsidR="0096778F" w:rsidRDefault="00BB53C2" w:rsidP="00BF4524">
      <w:r w:rsidRPr="00A07582">
        <w:rPr>
          <w:b/>
        </w:rPr>
        <w:t>1966</w:t>
      </w:r>
      <w:r>
        <w:rPr>
          <w:b/>
        </w:rPr>
        <w:t xml:space="preserve"> г. </w:t>
      </w:r>
      <w:r w:rsidR="00AF21D1" w:rsidRPr="00AF21D1">
        <w:rPr>
          <w:b/>
        </w:rPr>
        <w:t>160.</w:t>
      </w:r>
      <w:r w:rsidR="0096778F">
        <w:t xml:space="preserve"> (127). </w:t>
      </w:r>
      <w:r w:rsidR="00AF21D1" w:rsidRPr="00AF21D1">
        <w:rPr>
          <w:b/>
        </w:rPr>
        <w:t>(Фев. 28).</w:t>
      </w:r>
      <w:r w:rsidR="0096778F">
        <w:t xml:space="preserve"> Очень трудно совмещать шершавые условия жизни с высшими устремлениями духа и следовать этим последним. Об ангеле с опаленными крыльями говорилось недаром. Как совместить Надземное и земное? Только упорнейшим утверждением Высшего перед лицом тьмы. Высшие понятия выражены в Основах — от них никуда не уйти. Только на них можно чуять твердую опору. Плотное сбрасывается, тонкое остается. Плотное кратко, тонкое длительнее, огненное — навсегда. Если взять все прошлые жизни, не дадут они представления о том, что будет иметь дух, освобожденный от иллюзий плоти. Прошлые жизни прошли, дав опыт, и обострив способности, и приумножив качества духа. Все это — багаж, с которым вступает человек в будущее. Будущее неотъемлемо. В нем все, что принадлежит человеку. Не в прошлом, не в настоящем, но в будущем — наследие духа. Потому мимо настоящего можно проходить, как мимо не принадлежащего нам. День приходит, и день уходит, оставляя по себе только память. Если тянутся вещи, то ведь только на время, ибо ничто не принадлежит нам, кроме опыта, знания и памяти о прошедшем. Но все это — явления уже не материального порядка. Где же оно, прочное, неотрицаемое и принадлежащее нам навсегда? Только в нас, ибо вне нас нашего нет ничего. Планета велика, а люди на ней — сироты, не имеющие на ней ни наследства, ни части. Сказано было, что праведные наследуют Землю, но ведь Земля-то временна. Что же наследовать то, что сегодня есть, а со временем быть перестанет. Вечен лишь дух, но временны все его обители материального мира. Потому огненное, то есть непреходящее, можно поставить во главу угла и строить только на нем. Построения на преходящем непрочны. Разрушаются все. Сколько великих народов </w:t>
      </w:r>
      <w:r w:rsidR="0096778F">
        <w:lastRenderedPageBreak/>
        <w:t>ушло, и разрушилось царств, и воды покрыли когда-то цветущие страны! Но настоящее ценно тем, что является ступенью в будущее. Без него в будущее не пройти. И ступень настоящего обуславливает характер и условия будущего — причина и следствие. И цепь тянется не прерываясь. Создатель причин не может не пожинать следствий, ибо причины и следствия — как палка о двух концах. Если есть один, другого не может не быть. Так настоящее есть основание проекции будущего, или поле посева, или упор для ноги, шагающей в будущее. И Вечности без настоящего нет, ибо в Вечность надо принести опыт и знание всех накоплений прошлого. Иначе чем же будет жить дух в Беспредельности? Беспредельность есть необъятное поле для возможностей творчества духа. А для творчества нужно накопленное воображение и знание законов гармонии (числа и пропорций). Каждое светлое накопление Чаши — творческая способность, а качества духа — сила творящих огней. Иллюзии очередного воплощения рассеиваются, как дым или сон, но качества остаются, ибо являют собою стойкие формы утвержденных в микрокосме человека огней. Как бы ни было трудно, но жить стоит, ибо каждое страдание, обременение и тяжесть ноши земной порождают огни духа. Страдания, обременение и тягость ноши земной — все пройдет, но кристаллы ими порожденных огней останутся в Чаше вечным приобретением духа. Мудрый радуется обременениям жизнью, ибо знает их цель. Рассудок земной восстает против ноши, но дух в глубинах своих знает неизбежность путей и смысл снов земных, преходящих. И когда вихри жизни внешней шумят, отемняя и отягощая сознание, там, в глубине, разгорается мощное пламя, пламя вечной жизни духа.</w:t>
      </w:r>
    </w:p>
    <w:p w:rsidR="005708EB" w:rsidRDefault="005708EB" w:rsidP="00BF4524"/>
    <w:p w:rsidR="0096778F" w:rsidRDefault="00BB53C2" w:rsidP="00BF4524">
      <w:r w:rsidRPr="00A07582">
        <w:rPr>
          <w:b/>
        </w:rPr>
        <w:t>1966</w:t>
      </w:r>
      <w:r>
        <w:rPr>
          <w:b/>
        </w:rPr>
        <w:t xml:space="preserve"> г. </w:t>
      </w:r>
      <w:r w:rsidR="00AF21D1" w:rsidRPr="00AF21D1">
        <w:rPr>
          <w:b/>
        </w:rPr>
        <w:t>161.</w:t>
      </w:r>
      <w:r w:rsidR="0096778F">
        <w:t xml:space="preserve"> (128). </w:t>
      </w:r>
      <w:r w:rsidR="00AF21D1" w:rsidRPr="00AF21D1">
        <w:rPr>
          <w:b/>
        </w:rPr>
        <w:t>(М.А.Й.).</w:t>
      </w:r>
      <w:r w:rsidR="0096778F">
        <w:t xml:space="preserve"> «...ибо во многом познании много печали, и кто умножает познание, умножает скорбь». «Кому повем печаль мою?..» «Душа моя скорбит смертельно...» «В мире будете иметь скорбь...» Как еще более ясно выразить переживания духа, перешедшего черту. И через ощущения печали и скорби тоже надо пройти. Надо пройти через всё. Всё это вехи огненного пути в Беспредельность. Называют его огненным потому, что это путь духа, а дух есть огонь. Можно ли смотреть на все происходящее в мире без содрогания сердца? Много творится злого. Казалось бы, никогда набухание тьмы не было столь велико. Не перед концом ли неистовствует тьма? Не к последней ли черте подошло человечество? У последней черты — так определим положение в мире. И потому сердцу так тяжко невыносимо. Личное отягощение лишь отзвук пространственного, одно к одному. Выстоявший до конца спасен будет.</w:t>
      </w:r>
    </w:p>
    <w:p w:rsidR="005708EB" w:rsidRDefault="005708EB" w:rsidP="00BF4524"/>
    <w:p w:rsidR="0096778F" w:rsidRDefault="00BB53C2" w:rsidP="00BF4524">
      <w:r w:rsidRPr="00A07582">
        <w:rPr>
          <w:b/>
        </w:rPr>
        <w:t>1966</w:t>
      </w:r>
      <w:r>
        <w:rPr>
          <w:b/>
        </w:rPr>
        <w:t xml:space="preserve"> г. </w:t>
      </w:r>
      <w:r w:rsidR="00AF21D1" w:rsidRPr="00AF21D1">
        <w:rPr>
          <w:b/>
        </w:rPr>
        <w:t>162.</w:t>
      </w:r>
      <w:r w:rsidR="0096778F">
        <w:t xml:space="preserve"> (129). </w:t>
      </w:r>
      <w:r w:rsidR="00AF21D1" w:rsidRPr="00AF21D1">
        <w:rPr>
          <w:b/>
        </w:rPr>
        <w:t>(Гуру).</w:t>
      </w:r>
      <w:r w:rsidR="0096778F">
        <w:t xml:space="preserve"> Чуткость восприимчивости определяется созвучием с пространственной нотой. Она может звучать на ключе радости или страдания. Но если созвучие </w:t>
      </w:r>
      <w:r w:rsidR="0096778F">
        <w:lastRenderedPageBreak/>
        <w:t>состоялось, порадуемся растущей утонченности аппарата. Хороший приемник воспринимает все. И личные настроения, и личные переживания не должны окрашивать пространственной посылки и засорять чистоту восприятия. Только открытое сердце отзвучит на все, отразив в себе проявления мира. Но тяжко открытому сердцу.</w:t>
      </w:r>
    </w:p>
    <w:p w:rsidR="005708EB" w:rsidRDefault="005708EB" w:rsidP="00BF4524"/>
    <w:p w:rsidR="0096778F" w:rsidRDefault="00BB53C2" w:rsidP="00BF4524">
      <w:r w:rsidRPr="00A07582">
        <w:rPr>
          <w:b/>
        </w:rPr>
        <w:t>1966</w:t>
      </w:r>
      <w:r>
        <w:rPr>
          <w:b/>
        </w:rPr>
        <w:t xml:space="preserve"> г. </w:t>
      </w:r>
      <w:r w:rsidR="00AF21D1" w:rsidRPr="00AF21D1">
        <w:rPr>
          <w:b/>
        </w:rPr>
        <w:t>163.</w:t>
      </w:r>
      <w:r w:rsidR="0096778F">
        <w:t xml:space="preserve"> (130). </w:t>
      </w:r>
      <w:r w:rsidR="00AF21D1" w:rsidRPr="00AF21D1">
        <w:rPr>
          <w:b/>
        </w:rPr>
        <w:t>(Март 1).</w:t>
      </w:r>
      <w:r w:rsidR="0096778F">
        <w:t xml:space="preserve"> Если когда-либо, где-либо, кто-либо был в состоянии явить так называемое чудо, или феномен, или необыкновенную психическую манифестацию, или способность, будь это ясновидение, яснослышание или целение, это значит, что и любой человек в потенциале своем имеет такую же возможность, если сознание дозволяет. В этом маленьком «если» заключается все: и опыт всех прошлых жизней, и накопления энергии Агни, и ступень многих достижений. Но скрытые возможности — в каждом. И рост духа каждого человека не ограничен ничем, а главное — временем. А во времени, даже в течение одной жизни, можно развить и укрепить любое качество. Все время, которое есть, в распоряжении человека, а качества духа имеют способность расти и совершенствоваться беспредельно. Очень важно при этом не останавливаться ни перед чем, ни перед какими препятствиями или временными неудачами, ибо все они временны и часто зависят от преходимости внешних условий и окружающей среды, тогда как дух вечен, и при неуклонности и твердости устремления цель достигается неизменно. Именно надо явить достаточное упорство в достижении намеченной цели. Перед духом лежит Беспредельность. В ней он живет, и растет, и имеет свое бытие, и в ней же имеет возможность для беспредельного развития всех своих явных и скрытых возможностей. Тот, кто не коснулся Учения, может еще не знать, но прикоснувшийся к Истокам Сокровенного Знания имеет перед собою открытыми все пути. Он понимает, что в Беспредельности все достижимо, что зерна устремлений, заложенные в одной жизни, произрастают и продолжают расти в следующей и следующих и живут в человеке веками, что радоваться можно каждой крупице добра, ибо из доброго семени получаются добрые всходы, то есть силы и способности духа. Феноменальная память, феноменальный, или абсолютный, слух, феноменальные математические и всякие другие способности есть плод многовековых трудов, усилий и устремлений духа. И каждый может достичь любой способности, если только поставит это достижение целью своею, и не одной данной жизни (то есть воплощения), но и тех, которые последуют за нею. Ведь человек уже родится с тенденциями и устремлениями, принесенными им из своих прежних существований. Ведь в одной и той же семье родятся и обычные дети, и гений. Родители те же, а способности их детей могут разительно различаться своими особенностями и высотою. Братья Иисуса были обычными людьми. И знаете много примеров, когда братья и сестры гениальных людей ничем от обычных и посредственных не отличались. Одни принесли с собою из прошлого </w:t>
      </w:r>
      <w:r w:rsidR="0096778F">
        <w:lastRenderedPageBreak/>
        <w:t>ценные накопления, другие не принесли. Но каковы бы ни были накопления прошлого, будущее не заказано никому, а в будущем все достижимо. Еще раз Подчеркиваю важность и значимость малых начинаний, которые есть не что иное, как посев в поле сознания психических зерен, дающих в будущем всходы по роду своему. Великое достижение осуществить сразу никому не под силу. Но с малого если начать, то и до великого можно добраться. Даже малая попытка достигнуть чего-то, но повторенная многократно, даст нужные следствия во времени. Беда только в том, что во времени произрастают как хорошие, так и недобрые всходы. Недобрых обережемся при зачинании дел. Двадцать четыре часа в сутки — время, совершенно достаточное, для того чтобы начать совершенствовать в себе любую способность, любые качества духа, а умение начать с малого открывает подход к достижению наиболее звучащих ему.</w:t>
      </w:r>
    </w:p>
    <w:p w:rsidR="005708EB" w:rsidRDefault="005708EB" w:rsidP="00BF4524"/>
    <w:p w:rsidR="0096778F" w:rsidRDefault="00BB53C2" w:rsidP="00BF4524">
      <w:r w:rsidRPr="00A07582">
        <w:rPr>
          <w:b/>
        </w:rPr>
        <w:t>1966</w:t>
      </w:r>
      <w:r>
        <w:rPr>
          <w:b/>
        </w:rPr>
        <w:t xml:space="preserve"> г. </w:t>
      </w:r>
      <w:r w:rsidR="00AF21D1" w:rsidRPr="00AF21D1">
        <w:rPr>
          <w:b/>
        </w:rPr>
        <w:t>164.</w:t>
      </w:r>
      <w:r w:rsidR="0096778F">
        <w:t xml:space="preserve"> (131). </w:t>
      </w:r>
      <w:r w:rsidR="00AF21D1" w:rsidRPr="00AF21D1">
        <w:rPr>
          <w:b/>
        </w:rPr>
        <w:t>(М.А.Й.).</w:t>
      </w:r>
      <w:r w:rsidR="0096778F">
        <w:t xml:space="preserve"> Сознание всегда говорит, когда можно коснуться нас, и насколько глубоко, и когда касание это будет успешным. Можно назвать эту степень чуткости ощущением созвучности с теми, к кому устремляется дух. Пространственные возможности, если они благоприятствуют, не зависят от нас, но умение использовать полностью их, когда они благоприятны, уже в нашей власти. Потому звучащих моментов не упустим, взяв от пространства все, что в силах мы взять.</w:t>
      </w:r>
    </w:p>
    <w:p w:rsidR="005708EB" w:rsidRDefault="005708EB" w:rsidP="00BF4524"/>
    <w:p w:rsidR="0096778F" w:rsidRDefault="00BB53C2" w:rsidP="00BF4524">
      <w:r w:rsidRPr="00A07582">
        <w:rPr>
          <w:b/>
        </w:rPr>
        <w:t>1966</w:t>
      </w:r>
      <w:r>
        <w:rPr>
          <w:b/>
        </w:rPr>
        <w:t xml:space="preserve"> г. </w:t>
      </w:r>
      <w:r w:rsidR="00AF21D1" w:rsidRPr="00AF21D1">
        <w:rPr>
          <w:b/>
        </w:rPr>
        <w:t>165.</w:t>
      </w:r>
      <w:r w:rsidR="0096778F">
        <w:t xml:space="preserve"> (132). </w:t>
      </w:r>
      <w:r w:rsidR="00AF21D1" w:rsidRPr="00AF21D1">
        <w:rPr>
          <w:b/>
        </w:rPr>
        <w:t>(М.А.Й.).</w:t>
      </w:r>
      <w:r w:rsidR="0096778F">
        <w:t xml:space="preserve"> Противные обстоятельства имеют несколько особенностей, о которых следует знать. Первое — это то, что они временны, и если твердость решения их преодолеть превышает их длительность, то и победа над ними обеспечена. Второе — это то, что сила противодействия у сильных духов нагнетает противоборствующую огненную энергию, которая, нарастая, разрушает преграды противодействия. Если первая или вторая попытка не дает желаемых следствий, то, духом и сердцем ручаюсь, N-ая (энная) попытка их не может не дать. Только упорство и настойчивость явите поставленной цели достичь. Ведь Сам Владыка Сказал, что ныне все достижимо. Именно в окружении тьмою надо неслыханное упорство явить и огненную силу преодоления.</w:t>
      </w:r>
    </w:p>
    <w:p w:rsidR="005708EB" w:rsidRDefault="005708EB" w:rsidP="00BF4524"/>
    <w:p w:rsidR="0096778F" w:rsidRDefault="00BB53C2" w:rsidP="00BF4524">
      <w:r w:rsidRPr="00A07582">
        <w:rPr>
          <w:b/>
        </w:rPr>
        <w:t>1966</w:t>
      </w:r>
      <w:r>
        <w:rPr>
          <w:b/>
        </w:rPr>
        <w:t xml:space="preserve"> г. </w:t>
      </w:r>
      <w:r w:rsidR="00AF21D1" w:rsidRPr="00AF21D1">
        <w:rPr>
          <w:b/>
        </w:rPr>
        <w:t>166.</w:t>
      </w:r>
      <w:r w:rsidR="0096778F">
        <w:t xml:space="preserve"> (133). </w:t>
      </w:r>
      <w:r w:rsidR="00AF21D1" w:rsidRPr="00AF21D1">
        <w:rPr>
          <w:b/>
        </w:rPr>
        <w:t>(Гуру).</w:t>
      </w:r>
      <w:r w:rsidR="0096778F">
        <w:t xml:space="preserve"> Учитель Сказал, что все Обратит Он на пользу. Но Он также Сказал о сотрудничестве и кооперации, о действиях, взаимно полезных. Другими словами, надо Учителю помочь в этом процессе обращения неполезного в полезное своим ярым к Нему устремлением. Состояние борющегося и преодолевающего сознания особенно гармонирует и созвучит с этой кооперацией. Себя можно открыть навстречу посылаемому Лучу, а можно и закрыть свое сердце. Открытостью сердца к Учителю Света </w:t>
      </w:r>
      <w:r w:rsidR="0096778F">
        <w:lastRenderedPageBreak/>
        <w:t>и стойкостью духа создаем условия, наиболее благоприятствующие тому, чтобы вредные или злобные противодействия обернулись бы на пользу себе, и близким, и Делам. Тьма гниет для цветов Света. Когда злобные злоухищрения и усилия темных трансмутируете так, что энергии противные устремляете на рабочей волне, противоположной тому, что было вложено в нее темными, становитесь победителем тьмы. С Учителем вместе победа возможна всегда. Она неизбежна. Привет победителю.</w:t>
      </w:r>
    </w:p>
    <w:p w:rsidR="0096778F" w:rsidRDefault="0096778F" w:rsidP="00621CB2">
      <w:pPr>
        <w:pStyle w:val="Quote"/>
      </w:pPr>
      <w:r>
        <w:t>Сегодня писал под аккомпанемент радио за соседской стеной. И радио не мешало. Нелегко досталась победа.</w:t>
      </w:r>
    </w:p>
    <w:p w:rsidR="0096778F" w:rsidRDefault="0096778F" w:rsidP="00621CB2">
      <w:pPr>
        <w:pStyle w:val="Quote"/>
      </w:pPr>
      <w:r>
        <w:t>Во сне летал, ловил птицу, порхавшую около. Проходил через стены, хоронясь от людей.</w:t>
      </w:r>
    </w:p>
    <w:p w:rsidR="005708EB" w:rsidRDefault="005708EB" w:rsidP="00BF4524"/>
    <w:p w:rsidR="0096778F" w:rsidRDefault="00BB53C2" w:rsidP="00BF4524">
      <w:r w:rsidRPr="00A07582">
        <w:rPr>
          <w:b/>
        </w:rPr>
        <w:t>1966</w:t>
      </w:r>
      <w:r>
        <w:rPr>
          <w:b/>
        </w:rPr>
        <w:t xml:space="preserve"> г. </w:t>
      </w:r>
      <w:r w:rsidR="00AF21D1" w:rsidRPr="00AF21D1">
        <w:rPr>
          <w:b/>
        </w:rPr>
        <w:t>167.</w:t>
      </w:r>
      <w:r w:rsidR="0096778F">
        <w:t xml:space="preserve"> (134). </w:t>
      </w:r>
      <w:r w:rsidR="00AF21D1" w:rsidRPr="00AF21D1">
        <w:rPr>
          <w:b/>
        </w:rPr>
        <w:t>(Март 2).</w:t>
      </w:r>
      <w:r w:rsidR="0096778F">
        <w:t xml:space="preserve"> Неполезность некоторых накоплений или привычных действий часто себя уявляет во сне. По снам можно судить даже о моральном облике человека. Забытые мысли, но угнездившиеся где-то в глубинах памяти, вдруг выходят на авансцену, и человек действует в согласии с ними. Если мысль хороша, то вреда нет, но нечистые мысли побуждают к нечистым же действиям, и человек совершает во сне то, что в бодрствующем состоянии он бы не совершил. По вехам этих свершений можно установить те мысли, которые требуют очищения и освобождения от них. Можно дать себе в подсознание мысленный приказ, как действовать в подобных условиях в будущем, чтобы не оказаться снова во власти негожих мыслей даже во сне. Сонное состояние очень правдивое и искреннее, то есть в нем выявляют себя хотя и скрытые, но еще не изжитые свойства. Не устраненные при жизни в теле, они заявят о себе после, в условиях, когда борьба с ними будет уже много труднее, ибо в Тонком Мире обостряется и усугубляется все. Хорошо в воображении прорепетировать свое поведение в подлежащих изживанию случаях, чтобы действовать уже в согласии с линией поведения, утвержденною волей. Рефлекторная деятельность подлежит ликвидации. Во сне она особенно усиливается. Надо достичь такого состояния, когда общая направленность рефлексов, особенно ментального порядка, находилась бы в полном соответствии с достигнутой ступенью духа. Несоответствие родит разновесие. А разновесие есть антипод равновесия, этого высочайшего качества духа.</w:t>
      </w:r>
    </w:p>
    <w:p w:rsidR="005708EB" w:rsidRDefault="005708EB" w:rsidP="00BF4524"/>
    <w:p w:rsidR="0096778F" w:rsidRDefault="00BB53C2" w:rsidP="00BF4524">
      <w:r w:rsidRPr="00A07582">
        <w:rPr>
          <w:b/>
        </w:rPr>
        <w:t>1966</w:t>
      </w:r>
      <w:r>
        <w:rPr>
          <w:b/>
        </w:rPr>
        <w:t xml:space="preserve"> г. </w:t>
      </w:r>
      <w:r w:rsidR="00AF21D1" w:rsidRPr="00AF21D1">
        <w:rPr>
          <w:b/>
        </w:rPr>
        <w:t>168.</w:t>
      </w:r>
      <w:r w:rsidR="0096778F">
        <w:t xml:space="preserve"> (135). </w:t>
      </w:r>
      <w:r w:rsidR="00AF21D1" w:rsidRPr="00AF21D1">
        <w:rPr>
          <w:b/>
        </w:rPr>
        <w:t>(М.А.Й.).</w:t>
      </w:r>
      <w:r w:rsidR="0096778F">
        <w:t xml:space="preserve"> Чем больше неуравновесия в мире, тем ближе надо держаться Иерархии Света, Фокуса высшего равновесия на планете. Равновесие индивидуальное соприкасается с планетным и усиливается от него. Надо держаться неотделимо, как бы являя этим противовес силам хаоса и разрушения. Темные силы и противники эволюции идут ва-банк. Ставка на безумные действия их не спасет. Обратные удары стихий на каждое их действие и начинание будут усиливаться. Получится как у медведя с колодой на </w:t>
      </w:r>
      <w:r w:rsidR="0096778F">
        <w:lastRenderedPageBreak/>
        <w:t>веревке: чем больше он будет ее толкать и отпихивать, тем больнее будет она его бить. Обратите внимание на то, как безумие действий противников Света вызывает все более и более сильную реакцию противодействия уже в среде целых народов, целых континентов. Обратный удар будет страшен.</w:t>
      </w:r>
    </w:p>
    <w:p w:rsidR="005708EB" w:rsidRDefault="005708EB" w:rsidP="00BF4524"/>
    <w:p w:rsidR="0096778F" w:rsidRDefault="00BB53C2" w:rsidP="00BF4524">
      <w:r w:rsidRPr="00A07582">
        <w:rPr>
          <w:b/>
        </w:rPr>
        <w:t>1966</w:t>
      </w:r>
      <w:r>
        <w:rPr>
          <w:b/>
        </w:rPr>
        <w:t xml:space="preserve"> г. </w:t>
      </w:r>
      <w:r w:rsidR="00AF21D1" w:rsidRPr="00AF21D1">
        <w:rPr>
          <w:b/>
        </w:rPr>
        <w:t>169.</w:t>
      </w:r>
      <w:r w:rsidR="0096778F">
        <w:t xml:space="preserve"> (136). </w:t>
      </w:r>
      <w:r w:rsidR="00AF21D1" w:rsidRPr="00AF21D1">
        <w:rPr>
          <w:b/>
        </w:rPr>
        <w:t>(Гуру).</w:t>
      </w:r>
      <w:r w:rsidR="0096778F">
        <w:t xml:space="preserve"> В мире двойственных противоположностей действие всегда вызывает противодействие. Это следует знать и принимать во внимание при анализе мировых событий. Часто, вызвав ряд действий, близорукость уже не в состоянии справиться с силами возросшего противодействия. И тогда придется начать отступление. Придет время, и старый мир начнет отступать перед Новым по всему фронту. Все, что от Света, объединится с силами Нового Мира для противодействия силам тьмы и разрушения. Это время близко. Волна противодействия сметет старый мир и его цитадели.</w:t>
      </w:r>
    </w:p>
    <w:p w:rsidR="005708EB" w:rsidRDefault="005708EB" w:rsidP="00BF4524"/>
    <w:p w:rsidR="0096778F" w:rsidRDefault="00BB53C2" w:rsidP="00BF4524">
      <w:r w:rsidRPr="00A07582">
        <w:rPr>
          <w:b/>
        </w:rPr>
        <w:t>1966</w:t>
      </w:r>
      <w:r>
        <w:rPr>
          <w:b/>
        </w:rPr>
        <w:t xml:space="preserve"> г. </w:t>
      </w:r>
      <w:r w:rsidR="00AF21D1" w:rsidRPr="00AF21D1">
        <w:rPr>
          <w:b/>
        </w:rPr>
        <w:t>170.</w:t>
      </w:r>
      <w:r w:rsidR="0096778F">
        <w:t xml:space="preserve"> (137). (На ночь). Почему Говорим все о том же? Потому что Основы все те же и путь в Беспредельность один. Потому что человек — это путник Великого Пути, и от назначения своего, от цели своей, от будущего своего никуда не уйти. Это самое главное в жизни человека на Земле и в Мирах. И не Устанем твердить о наинужнейшем до тех пор, пока дух не проснется. Жизнь каждого воплощения закончится смертью тела, и все те дела, которыми так яро и неистово заняты земляне, закончатся либо теперь, либо позднее. Даже сто лет совершенно меняют условия, в которых жил воплощенный. Следовательно, дело не в них, а в понимании назначения и смысла воплощений и в следовании той цели, которая поставлена перед человечеством вообще и каждым человеком в частности. Вот читали в газете, как убийца множества ни в чем не повинных и мирных людей, избежав справедливого суда человеческого, кармы не смог избежать и суда не земного, не человеческого. И видит убийца людей, им расстрелянных и убиенных, и видит, как капает кровь с его рук, обагренных ею в прошлом. А ведь он, убийца, все отрицал и ни во что не верил. Отрицания и неверия не могут изменить действительности сущего ни на йоту. И человек, путь левый, путь тьмы, злобы и крови избравший, должен пожать мерою полною, утрясенной и нагнетенною. Потому от Основ не уйти. Их крепко в сознании надо утверждать еще и еще перед лицом очевидности плотной и убогих соображений невежества. Проходят дела человеческие, но следствия их остаются вросшими в самую сущность человека и в его ауру, которую несет он с собою. И, кроме того, пространство ничего не забывает и в архивах своих запечатлевает все. Даже и следа на Земле может не остаться от деяний рук человека, но что-то, совершенное им когда-то, отзвучит делателю на волне радости или страдания и горя.</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171.</w:t>
      </w:r>
      <w:r w:rsidR="0096778F">
        <w:t xml:space="preserve"> (138). </w:t>
      </w:r>
      <w:r w:rsidR="00AF21D1" w:rsidRPr="00AF21D1">
        <w:rPr>
          <w:b/>
        </w:rPr>
        <w:t>(Март 3).</w:t>
      </w:r>
      <w:r w:rsidR="0096778F">
        <w:t xml:space="preserve"> В Высших Сферах пространства нет темных и зла, но напряжение их таково, что требуется длительная ассимиляция сознания, чтобы его преодолеть. Поэтому от борьбы и преодоления нельзя уйти ни вверху, ни внизу. Преодолевающему и преодолевшему открываются следующие врата. Порадуемся каждому преодолению, ибо оно укрепляет силы. На путях к Свету сильной преградой стоят темные силы. С ними борьба, осознанными и неосознанными, неизбежна. Постоянна эта борьба. Они считают врагом каждого человека, в котором мерцает хотя бы искорка Света.</w:t>
      </w:r>
      <w:r w:rsidR="00652575" w:rsidRPr="00652575">
        <w:t xml:space="preserve"> </w:t>
      </w:r>
      <w:r w:rsidR="0096778F">
        <w:t>Что же говорить об уже зажегших огни! По жизнеописаниям некоторых подвижников можно судить о том, через какие испытания приходилось им проходить и какие нападения темных выдерживать. Досаждают всем, чем могут, и изощряются тонко. Много случаев знаете, когда окружающие добросовестно и длительно поступали под воздействием темных внушений, чтобы вредить вам. Используются для этой цели и враги, и друзья, но главным образом — друзья. Да! Да! Много порою вреда друзья причиняют, поддаваясь недобрым нашептываниям. Вот почему нужны постоянная зоркая настороженность и недреманный дозор. Контроль над мыслями — тот же дозор, ибо негожие мысли служат каналами для доступа темных к сознанию. Очень много у них злобной радости, когда им удается, благодаря своим ухищрениям, омрачить или подбросить сомнение, но идущий непреклонно и без колебаний ко Мне, несмотря ни на что, как огненный таран против темных сил неприятельских. Бессильны они против решимости бесповоротной. Дойти до Меня можно только сквозь них. Темными нападениями и натиском не устрашимся, как бы сильны они ни были. Иллюзия очевидности создается мыслью и ею же разрушается. Оружие огненной, отточенной мысли действенно очень. Камни Основания, то есть Основы, будут мощной защитой. Когда все начинает шататься, на Них можно опереться непоколебимо. Их сдвинуть нельзя, если они утвердились в сознании. Главное — утвердиться в Основах.</w:t>
      </w:r>
    </w:p>
    <w:p w:rsidR="005708EB" w:rsidRDefault="005708EB" w:rsidP="00BF4524"/>
    <w:p w:rsidR="0096778F" w:rsidRDefault="00BB53C2" w:rsidP="00BF4524">
      <w:r w:rsidRPr="00A07582">
        <w:rPr>
          <w:b/>
        </w:rPr>
        <w:t>1966</w:t>
      </w:r>
      <w:r>
        <w:rPr>
          <w:b/>
        </w:rPr>
        <w:t xml:space="preserve"> г. </w:t>
      </w:r>
      <w:r w:rsidR="00AF21D1" w:rsidRPr="00AF21D1">
        <w:rPr>
          <w:b/>
        </w:rPr>
        <w:t>172.</w:t>
      </w:r>
      <w:r w:rsidR="0096778F">
        <w:t xml:space="preserve"> (139). </w:t>
      </w:r>
      <w:r w:rsidR="00AF21D1" w:rsidRPr="00AF21D1">
        <w:rPr>
          <w:b/>
        </w:rPr>
        <w:t>(М.А.Й.).</w:t>
      </w:r>
      <w:r w:rsidR="0096778F">
        <w:t xml:space="preserve"> Каждый день приносит нечто новое, и хорошо, когда можно его записать. Для кого-то оно вовсе не ново, но для огромного большинства будет служить пищею духа. Ставка не на избранных, но на всех. Отсюда и обилие Записей, и разнообразие форм выражения многих сходных мыслей. Они должны быть созвучными для весьма разновидных сознаний, и каждое должно найти по себе, когда придет его время. Всему свое время, и время каждой вещи под Солнцем. Смотрите, как разительно изменяются условия мира. И многие ли понимают, к чему ведут эти изменения. Но с Горы видно направление даже перекрещивающихся путей. Ведущему видно. И только понимание Закона противоположностей позволяет судить о Грядущем.</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173.</w:t>
      </w:r>
      <w:r w:rsidR="0096778F">
        <w:t xml:space="preserve"> (140). </w:t>
      </w:r>
      <w:r w:rsidR="00AF21D1" w:rsidRPr="00AF21D1">
        <w:rPr>
          <w:b/>
        </w:rPr>
        <w:t>(Гуру).</w:t>
      </w:r>
      <w:r w:rsidR="0096778F">
        <w:t xml:space="preserve"> Быть передатчиком мыслей, получаемых через канал Иерархии, — почетно. Многие бы хотели их получать и записывать так же. Но одного хотения мало. Можно часами и днями сидеть, не записав ни одной мысли. Связь создается веками, в течение многих жизней, при устремлении неуклонном. И что для кого-то легко, для других трудно невероятно и даже невозможно в данный момент. Только пусть каждодневность необычности не сгладит и не умалит чудесности этого достижения. Только огонь сердца не позволит потускнеть дарам духа и покрыться пылью обычности.</w:t>
      </w:r>
    </w:p>
    <w:p w:rsidR="005708EB" w:rsidRDefault="005708EB" w:rsidP="00BF4524"/>
    <w:p w:rsidR="0096778F" w:rsidRDefault="00BB53C2" w:rsidP="00BF4524">
      <w:r w:rsidRPr="00A07582">
        <w:rPr>
          <w:b/>
        </w:rPr>
        <w:t>1966</w:t>
      </w:r>
      <w:r>
        <w:rPr>
          <w:b/>
        </w:rPr>
        <w:t xml:space="preserve"> г. </w:t>
      </w:r>
      <w:r w:rsidR="00AF21D1" w:rsidRPr="00AF21D1">
        <w:rPr>
          <w:b/>
        </w:rPr>
        <w:t>174.</w:t>
      </w:r>
      <w:r w:rsidR="0096778F">
        <w:t xml:space="preserve"> (141). </w:t>
      </w:r>
      <w:r w:rsidR="00AF21D1" w:rsidRPr="00AF21D1">
        <w:rPr>
          <w:b/>
        </w:rPr>
        <w:t>(Март 4).</w:t>
      </w:r>
      <w:r w:rsidR="0096778F">
        <w:t xml:space="preserve"> Будем замечать и отмечать все. Жизнь ставит человека в определенные условия, имея в виду конечную пользу. Нередко это сопровождается страданиями. Обычно это бывает тогда, когда карма предъявляет счета для уплаты. За миллионы лет существования люди накопили немалую карму. Лемурийцы — это мы, атланты — это мы. Каждая новая раса пополняется представителями предшествовавшей плюс то, что каждый собрал в период «нарастания» в Надземном. Также и уроки прошлого не проходят даром, изменяя человека и углубляя его способности. Уходящая раса не уходит с Земли, но продолжает находиться в ее Ауре до момента, когда пробьет ее час для нового воплощения. Тело Земли развивается и утончается параллельно с развитием человечества. Когда-то Земля была пластичной и эфирообразной, так же как и ее обитатели. Потом уплотнилась до предела. После срединной точки уплотнения начался подъем на пути к разрежению, чтобы достичь тех же степеней разрежения, но уже на новом уровне. Уплотненный астрал — будущая ступень эволюции плотной оболочки.</w:t>
      </w:r>
      <w:r w:rsidR="00F80F1A" w:rsidRPr="0074058E">
        <w:t xml:space="preserve"> </w:t>
      </w:r>
      <w:r w:rsidR="0096778F">
        <w:t>Но человек в этом новом теле и в телах, со временем еще более утонченных и сияющих, будет пребывать в состоянии полной сознательности, чего не было при начале данного, четвертого Круга. В этом различие между началом и концом Манвантары пребывания земного человечества на планете. Как бы ни была велика очередная цивилизация и ее прогресс, смена рас неминуема, а с нею — и коренные изменения очертаний материков в связи с переменой наклона земной оси. Против космического течения эволюции планеты и ее человечества не могут идти никакие усилия людей. Ни землетрясения, ни океанские приливы не может остановить никакая техника. Но психотехника, примененная сознательно коллективом всего человечества, может оказать мощное воздействие на течение многих процессов. Но для этого требуется сотрудничество и согласованность всех народов Земли и понимание Основ Учения Жизни. Через сколько страданий и несчастий должны еще люди пройти, чтобы утвердить согласованность, кооперацию и сотрудничество, кто может сказать? Но прийти к этому надо, ибо иначе несогласные будут сметены мощным течением космического потока. Много зависит в жизни человечества от свободной воли его.</w:t>
      </w:r>
    </w:p>
    <w:p w:rsidR="005708EB" w:rsidRDefault="005708EB" w:rsidP="00BF4524"/>
    <w:p w:rsidR="0096778F" w:rsidRDefault="00BB53C2" w:rsidP="00BF4524">
      <w:r w:rsidRPr="00A07582">
        <w:rPr>
          <w:b/>
        </w:rPr>
        <w:t>1966</w:t>
      </w:r>
      <w:r>
        <w:rPr>
          <w:b/>
        </w:rPr>
        <w:t xml:space="preserve"> г. </w:t>
      </w:r>
      <w:r w:rsidR="00AF21D1" w:rsidRPr="00AF21D1">
        <w:rPr>
          <w:b/>
        </w:rPr>
        <w:t>175.</w:t>
      </w:r>
      <w:r w:rsidR="0096778F">
        <w:t xml:space="preserve"> (142). </w:t>
      </w:r>
      <w:r w:rsidR="00AF21D1" w:rsidRPr="00AF21D1">
        <w:rPr>
          <w:b/>
        </w:rPr>
        <w:t>(М.А.Й.).</w:t>
      </w:r>
      <w:r w:rsidR="0096778F">
        <w:t xml:space="preserve"> Синтез. Это понятие созвучно наступающей Эпохе Огня. Требуется не бесконечное углубление специальных знаний и погружение в них, но именно обобщение в едином понимании основных достижений науки. Специальность остается как рабочая необходимость, но при условии гармонического слияния ее с синтетическим пониманием жизни. Нельзя растить только один какой-либо мускул с забвением всех остальных и пренебрежением к ним. Знаете, к чему приводит ненормальное разрастание органов. Гармония синтетическая — так назовем условия согласованного развития психических и интеллектуальных сил человека. Однобокое сознание быстро звереет и погружается в фанатизм, нетерпимость и жестокость, то есть деградирует. Синтетическое мышление освобождает человека от всех видов рабства у своей низшей природы.</w:t>
      </w:r>
    </w:p>
    <w:p w:rsidR="005708EB" w:rsidRDefault="005708EB" w:rsidP="00BF4524"/>
    <w:p w:rsidR="0096778F" w:rsidRDefault="00BB53C2" w:rsidP="00BF4524">
      <w:r w:rsidRPr="00A07582">
        <w:rPr>
          <w:b/>
        </w:rPr>
        <w:t>1966</w:t>
      </w:r>
      <w:r>
        <w:rPr>
          <w:b/>
        </w:rPr>
        <w:t xml:space="preserve"> г. </w:t>
      </w:r>
      <w:r w:rsidR="00AF21D1" w:rsidRPr="00AF21D1">
        <w:rPr>
          <w:b/>
        </w:rPr>
        <w:t>176.</w:t>
      </w:r>
      <w:r w:rsidR="0096778F">
        <w:t xml:space="preserve"> (143). </w:t>
      </w:r>
      <w:r w:rsidR="00AF21D1" w:rsidRPr="00AF21D1">
        <w:rPr>
          <w:b/>
        </w:rPr>
        <w:t>(Гуру).</w:t>
      </w:r>
      <w:r w:rsidR="0096778F">
        <w:t xml:space="preserve"> Иди, иди, через все иди, зная, что ничто не принадлежит нам и что ценен лишь накапливаемый опыт. Собирателем опыта и знаний может считать себя воплощенный. Это его единственная цель и назначение в жизни. И вокруг такие же собиратели, независимо от того, известно им это или нет, несущие в себе искру вечного пламени жизни. Собиратели все. Разница только в том, что одни знают об этом, другие нет. Но сколь же различно между собою то, что собирается каждым и уносится с собою дальше с Земли. О собираемом можно подумать, чтобы не взять с собою ненужного. Груз земных пережитков может быть очень тяжким — с ним не подняться. Собиратели все, но следует дать себе ясный отчет в том, что с собою берет дух, освобожденный от тела.</w:t>
      </w:r>
    </w:p>
    <w:p w:rsidR="005708EB" w:rsidRDefault="005708EB" w:rsidP="00BF4524"/>
    <w:p w:rsidR="0096778F" w:rsidRDefault="00BB53C2" w:rsidP="00BF4524">
      <w:r w:rsidRPr="00A07582">
        <w:rPr>
          <w:b/>
        </w:rPr>
        <w:t>1966</w:t>
      </w:r>
      <w:r>
        <w:rPr>
          <w:b/>
        </w:rPr>
        <w:t xml:space="preserve"> г. </w:t>
      </w:r>
      <w:r w:rsidR="00AF21D1" w:rsidRPr="00AF21D1">
        <w:rPr>
          <w:b/>
        </w:rPr>
        <w:t>177.</w:t>
      </w:r>
      <w:r w:rsidR="0096778F">
        <w:t xml:space="preserve"> (144). </w:t>
      </w:r>
      <w:r w:rsidR="00AF21D1" w:rsidRPr="00AF21D1">
        <w:rPr>
          <w:b/>
        </w:rPr>
        <w:t>(Март 5).</w:t>
      </w:r>
      <w:r w:rsidR="0096778F">
        <w:t xml:space="preserve"> Друг Мой, «Только сильный может вырвать его, корень зла, а слабый должен ждать веками, когда он вырастет, даст плод и умрет». Сказано ясно: или вырвать, или ждать. Это с одной стороны. С другой — дозволено все, но только тому, кто собой овладел и подчинил своей воле астрал. Уже Говорилось, что действия свои человек совершает в свободе или рабстве. Вседозволение разрешается только в свободе. Это положение может показаться опасным, но ведь тех, кто победил себя, так мало. Единицы на миллиарды. Победитель допущен, допущен в Наши Башни. Приходящих — в столетие один. Так что опасности нет. Остальных мера вседозволения не касается.</w:t>
      </w:r>
    </w:p>
    <w:p w:rsidR="005708EB" w:rsidRDefault="005708EB" w:rsidP="00BF4524"/>
    <w:p w:rsidR="0096778F" w:rsidRDefault="00BB53C2" w:rsidP="00BF4524">
      <w:r w:rsidRPr="00A07582">
        <w:rPr>
          <w:b/>
        </w:rPr>
        <w:t>1966</w:t>
      </w:r>
      <w:r>
        <w:rPr>
          <w:b/>
        </w:rPr>
        <w:t xml:space="preserve"> г. </w:t>
      </w:r>
      <w:r w:rsidR="00AF21D1" w:rsidRPr="00AF21D1">
        <w:rPr>
          <w:b/>
        </w:rPr>
        <w:t>178.</w:t>
      </w:r>
      <w:r w:rsidR="0096778F">
        <w:t xml:space="preserve"> (145). </w:t>
      </w:r>
      <w:r w:rsidR="00AF21D1" w:rsidRPr="00AF21D1">
        <w:rPr>
          <w:b/>
        </w:rPr>
        <w:t>(М.А.Й.).</w:t>
      </w:r>
      <w:r w:rsidR="0096778F">
        <w:t xml:space="preserve"> Как бы ни были далеки берега огненные, но они достижимы, ибо суждены человеку. Это цель. Одни достигают их раньше, другие позже, но когда-то все человечество вступит на них. Человечество — это огромный коллектив, и в эволюцию оно двигается как одно огромное целое. Все касается всех, вне зависимости от того, знают они это или нет, хотят или не хотят. </w:t>
      </w:r>
      <w:r w:rsidR="0096778F">
        <w:lastRenderedPageBreak/>
        <w:t>Это Каин сказал, что он не страж своему брату. Но оказался братоубийцей. Легенда весьма символична. Когда Говорилось об едином стаде, имелся в виду всепланетный коллектив человеческий. Объединение нужно, чтобы управить ныне неуправимыми энергиями космическими и стихиями в планетном масштабе. Если сила мысли отдельного человека достаточно велика, если двенадцатигранник силен, то каково же могущество объединенной и согласованной мысли целого народа или всего человечества, мысли, устремленной и направленной на реализацию определенной цели! В будущих школах будут учить согласованности коллективной мысли. Многому будут учить, что ныне кажется невозможным или чудесным. Но Мы Отказались от чудес, ибо чудесно все, и сама материя полна чудесных возможностей. Только чудеса эти подчинены естественным непреложным законам, которые можно изучать и применять в жизни.</w:t>
      </w:r>
    </w:p>
    <w:p w:rsidR="005708EB" w:rsidRDefault="005708EB" w:rsidP="00BF4524"/>
    <w:p w:rsidR="0096778F" w:rsidRDefault="00BB53C2" w:rsidP="00BF4524">
      <w:r w:rsidRPr="00A07582">
        <w:rPr>
          <w:b/>
        </w:rPr>
        <w:t>1966</w:t>
      </w:r>
      <w:r>
        <w:rPr>
          <w:b/>
        </w:rPr>
        <w:t xml:space="preserve"> г. </w:t>
      </w:r>
      <w:r w:rsidR="00AF21D1" w:rsidRPr="00AF21D1">
        <w:rPr>
          <w:b/>
        </w:rPr>
        <w:t>179.</w:t>
      </w:r>
      <w:r w:rsidR="0096778F">
        <w:t xml:space="preserve"> (146). </w:t>
      </w:r>
      <w:r w:rsidR="00AF21D1" w:rsidRPr="00AF21D1">
        <w:rPr>
          <w:b/>
        </w:rPr>
        <w:t>(Гуру).</w:t>
      </w:r>
      <w:r w:rsidR="0096778F">
        <w:t xml:space="preserve"> О жестокосердии двуногих следует знать и столкнуться с ним при жизни. Это очень характерный признак сил темных. Там, где молчит сердце, там тьма. Но тьму невозможно ни упросить, ни уговорить. Она признает только силу. Значит, силы надо собрать, чтобы противодействие ей было мощным.</w:t>
      </w:r>
    </w:p>
    <w:p w:rsidR="005708EB" w:rsidRDefault="005708EB" w:rsidP="00BF4524"/>
    <w:p w:rsidR="0096778F" w:rsidRDefault="00BB53C2" w:rsidP="00BF4524">
      <w:r w:rsidRPr="00A07582">
        <w:rPr>
          <w:b/>
        </w:rPr>
        <w:t>1966</w:t>
      </w:r>
      <w:r>
        <w:rPr>
          <w:b/>
        </w:rPr>
        <w:t xml:space="preserve"> г. </w:t>
      </w:r>
      <w:r w:rsidR="00AF21D1" w:rsidRPr="00AF21D1">
        <w:rPr>
          <w:b/>
        </w:rPr>
        <w:t>180.</w:t>
      </w:r>
      <w:r w:rsidR="0096778F">
        <w:t xml:space="preserve"> (147). </w:t>
      </w:r>
      <w:r w:rsidR="00AF21D1" w:rsidRPr="00AF21D1">
        <w:rPr>
          <w:b/>
        </w:rPr>
        <w:t>(Март 6).</w:t>
      </w:r>
      <w:r w:rsidR="0096778F">
        <w:t xml:space="preserve"> Особое значение путешествий в том, что аура отрывается от привычного места. Трудно даже представить себе, насколько она прирастает к постоянному окружению. Одни и те же картины вокруг крепко врастают в сознание и кристаллизуются в уплотненные образования. Они крепче, чем стены тюрьмы, ибо освобождение от тела совсем еще не значит освобождение от них. Но каждое движение по лику Земли их разрушает, связь разрушает и прикрепление к ним. Странники свободны от этой связи, к тому же обычно они ничего не имеют, разве что на себе. Кроме того, путешествия знакомят с разнообразием мира и людей, с привычками, особенностями и обычаями народов. Планета — наш дом. Его надо знать. Чем больше путешествий, тем свободнее сознание. Не всегда человек имеет возможность путешествовать. И тогда внешнее движение можно заменять мысленным. Мысленные полеты и передвижения над землею и по земле тоже полезны. Подвижники-Йоги в пещерах, в далеких горах, не путешествуют — и однако свободны в движениях своих над планетой. Правда, они могут летать в своих тонких оболочках, но даже движение в воображении уже раскрепощает сознание. Главное — не считать никакое местожительство постоянным. Временно все: и тело, и дом, и люди, и условия. Так на все и смотреть как на случайности недолгого ночлега или краткость дорожных впечатлений или остановки. В вагоне, на пароходе, самолете или авто человек прекрасно осознает краткость своего пребывания в них, не теряя своей индивидуальности. Вот точно так же настраивается сознание на отношение ко всему, что его </w:t>
      </w:r>
      <w:r w:rsidR="0096778F">
        <w:lastRenderedPageBreak/>
        <w:t>окружает. Ибо человек на планете — только лишь путник, путник Великого Пути.</w:t>
      </w:r>
    </w:p>
    <w:p w:rsidR="005708EB" w:rsidRDefault="005708EB" w:rsidP="00BF4524"/>
    <w:p w:rsidR="0096778F" w:rsidRDefault="00BB53C2" w:rsidP="00BF4524">
      <w:r w:rsidRPr="00A07582">
        <w:rPr>
          <w:b/>
        </w:rPr>
        <w:t>1966</w:t>
      </w:r>
      <w:r>
        <w:rPr>
          <w:b/>
        </w:rPr>
        <w:t xml:space="preserve"> г. </w:t>
      </w:r>
      <w:r w:rsidR="00AF21D1" w:rsidRPr="00AF21D1">
        <w:rPr>
          <w:b/>
        </w:rPr>
        <w:t>181.</w:t>
      </w:r>
      <w:r w:rsidR="0096778F">
        <w:t xml:space="preserve"> (148). </w:t>
      </w:r>
      <w:r w:rsidR="00AF21D1" w:rsidRPr="00AF21D1">
        <w:rPr>
          <w:b/>
        </w:rPr>
        <w:t>(М.А.Й.).</w:t>
      </w:r>
      <w:r w:rsidR="0096778F">
        <w:t xml:space="preserve"> Среди временности и непостоянства окружающего будем помнить всегда о явлениях вневременных и о том, чтобы утверждать и укреплять их в каждодневности ритмом. И тогда, когда все временное пройдет, вневременное останется с нами, а сложенный ритм перенесет за пределы Великих Границ в созвучные сферы, связь с которыми установлена ритмом. В этом особая значимость ритма каждодневного Общения и обращения к Тому, Кто Ведет. Потому в делании не преутомимся. Нити связи со Сферами Света ткутся в каждодневности жизни обычной. Каждая мысль Света как кирпичик, принесенный на построение дома духа. Дом духа, дом Света в Сферах Света или душную темницу в подвалах астрального мира каждый строит себе сам, своими руками, светлыми и темными мыслями каждого дня. Но ритм мыслей Света преодолевает разрозненность мыслей несветлых.</w:t>
      </w:r>
    </w:p>
    <w:p w:rsidR="005708EB" w:rsidRDefault="005708EB" w:rsidP="00BF4524"/>
    <w:p w:rsidR="0096778F" w:rsidRDefault="00BB53C2" w:rsidP="00BF4524">
      <w:r w:rsidRPr="00A07582">
        <w:rPr>
          <w:b/>
        </w:rPr>
        <w:t>1966</w:t>
      </w:r>
      <w:r>
        <w:rPr>
          <w:b/>
        </w:rPr>
        <w:t xml:space="preserve"> г. </w:t>
      </w:r>
      <w:r w:rsidR="00AF21D1" w:rsidRPr="00AF21D1">
        <w:rPr>
          <w:b/>
        </w:rPr>
        <w:t>182.</w:t>
      </w:r>
      <w:r w:rsidR="0096778F">
        <w:t xml:space="preserve"> (149). </w:t>
      </w:r>
      <w:r w:rsidR="00AF21D1" w:rsidRPr="00AF21D1">
        <w:rPr>
          <w:b/>
        </w:rPr>
        <w:t>(Гуру).</w:t>
      </w:r>
      <w:r w:rsidR="0096778F">
        <w:t xml:space="preserve"> Радость преодоления — это тоже особая мудрость; преодолевать в себе волны внешних воздействий, зная, что суть преодоления заключается в правильной реакции сознания на эти волны, будет уже действием мудрым. От глубины этой мудрости проистекает спокойствие Владыки. Победа над внешними противодействиями прежде всего заключается в победе над собою, в утверждении должной реакции сознания на все то, что из внешнего мира. Вспомните слова: «Идет Князь мира сего, но не имеет во Мне ничего». В этом победа, великая победа над собой и над миром. Идут на сознание волны мира сего, но не имеют в нем ничего, что бы могло вывести его из состояния равновесия. А против равновесия не устоит никто и ничто. И в этом — победа. Победа в утверждении равновесия на внешних воздействиях. Равновесие — это сила, это мощь утверждающихся в духе огней.</w:t>
      </w:r>
    </w:p>
    <w:p w:rsidR="005708EB" w:rsidRDefault="005708EB" w:rsidP="00BF4524"/>
    <w:p w:rsidR="0096778F" w:rsidRDefault="00BB53C2" w:rsidP="00BF4524">
      <w:r w:rsidRPr="00A07582">
        <w:rPr>
          <w:b/>
        </w:rPr>
        <w:t>1966</w:t>
      </w:r>
      <w:r>
        <w:rPr>
          <w:b/>
        </w:rPr>
        <w:t xml:space="preserve"> г. </w:t>
      </w:r>
      <w:r w:rsidR="00AF21D1" w:rsidRPr="00AF21D1">
        <w:rPr>
          <w:b/>
        </w:rPr>
        <w:t>183.</w:t>
      </w:r>
      <w:r w:rsidR="0096778F">
        <w:t xml:space="preserve"> (150). </w:t>
      </w:r>
      <w:r w:rsidR="00AF21D1" w:rsidRPr="00AF21D1">
        <w:rPr>
          <w:b/>
        </w:rPr>
        <w:t>(Март 7).</w:t>
      </w:r>
      <w:r w:rsidR="0096778F">
        <w:t xml:space="preserve"> Конечно, ночные сны и видения в той или иной мере часто отражают дневное состояние сознания или дают ему направление. Состояние мышления перед засыпанием очень важно. Можно погружаться в сон, давая себе определенное задание. Даже математические задачи могут решаться во сне. Сознание как бы тренируется на подобных явлениях. Результаты достигаются не сразу. Как везде и во всем, и здесь нужны время и настойчивость. Когда человек просыпается в точно заданное время, он действует согласно отданному перед сном приказу. Приказы воли могут быть весьма разнообразны. Возможно обогащение сознания по тем или иным вопросам. Мысль ведь магнитна и, посланная в пространство, действует безотказно. Она в пространстве увеличивается, обрастая созвучными элементами. Можно отдать себе твердый и четкий приказ действовать во сне сознательно. Ясное понимание во сне </w:t>
      </w:r>
      <w:r w:rsidR="0096778F">
        <w:lastRenderedPageBreak/>
        <w:t>того, что это лишь сон и что действие происходит во сне, уже показывает на значительный успех. Одну треть жизни человек проводит во сне. Сон можно сделать сознательным и плодоносным. Это как бы предварительная ступень для сознательного действия в тонком теле. Необходимо при этом знать и законы Тонкого Мира. Один из основных — это Закон созвучия. Восприятия и впечатления получаются по созвучию в соответствии с настроенностью сознания. Настроенность на ключе Красоты всегда плодотворна. Точно так же и торжественность возвышает. Но двигательная сила созвучия — устремление. Устремление дает созвучию нужное направление. Утвердить желаемое устремление перед отходом ко сну важно необычайно. Случайные, разрозненные и спазматические попытки в этом направлении желаемых следствий не принесут. Только ритм упорных, последовательных усилий даст результаты. В области духовных достижений все берется силою и применяющий усилие достигает.</w:t>
      </w:r>
    </w:p>
    <w:p w:rsidR="005708EB" w:rsidRDefault="005708EB" w:rsidP="00BF4524"/>
    <w:p w:rsidR="0096778F" w:rsidRDefault="00BB53C2" w:rsidP="00BF4524">
      <w:r w:rsidRPr="00A07582">
        <w:rPr>
          <w:b/>
        </w:rPr>
        <w:t>1966</w:t>
      </w:r>
      <w:r>
        <w:rPr>
          <w:b/>
        </w:rPr>
        <w:t xml:space="preserve"> г. </w:t>
      </w:r>
      <w:r w:rsidR="00AF21D1" w:rsidRPr="00AF21D1">
        <w:rPr>
          <w:b/>
        </w:rPr>
        <w:t>184.</w:t>
      </w:r>
      <w:r w:rsidR="0096778F">
        <w:t xml:space="preserve"> (151). Люди прекрасно знают, что для заготовки дров в лесу надо применить труд, и немалый, или чтобы собрать добрую жатву, или чтобы изучить язык, или чтобы получить образование, или чтобы стать пианистом, и так далее и далее. Словом, везде труд и работа. Но как только дело касается области духа, они тотчас же о труде забывают, думая, что все может быть достигнуто каким-то другим путем, и преимущественно, путем словоговорения. Утверждаю: в области духа все достижимо только трудом. Без труда, упорства и постоянства не достижимо ничто.</w:t>
      </w:r>
    </w:p>
    <w:p w:rsidR="005708EB" w:rsidRDefault="005708EB" w:rsidP="00BF4524"/>
    <w:p w:rsidR="0096778F" w:rsidRDefault="00BB53C2" w:rsidP="00BF4524">
      <w:r w:rsidRPr="00A07582">
        <w:rPr>
          <w:b/>
        </w:rPr>
        <w:t>1966</w:t>
      </w:r>
      <w:r>
        <w:rPr>
          <w:b/>
        </w:rPr>
        <w:t xml:space="preserve"> г. </w:t>
      </w:r>
      <w:r w:rsidR="00AF21D1" w:rsidRPr="00AF21D1">
        <w:rPr>
          <w:b/>
        </w:rPr>
        <w:t>185.</w:t>
      </w:r>
      <w:r w:rsidR="0096778F">
        <w:t xml:space="preserve"> (152). </w:t>
      </w:r>
      <w:r w:rsidR="00AF21D1" w:rsidRPr="00AF21D1">
        <w:rPr>
          <w:b/>
        </w:rPr>
        <w:t>(М.А.Й.).</w:t>
      </w:r>
      <w:r w:rsidR="0096778F">
        <w:t xml:space="preserve"> Знайте, что на ключе самых упорных и длительных устремлений будет звучать и разыгрываться дальнейшая симфония духа в Мире Надземном. То, что наложило особенно глубокий отпечаток на сознание при жизни, то и будет в Надземном звучать. Когда глубина борозды, или канала, в пространстве закладывается сознательно, тогда следствия особенно эффективны. Рычаги в руках человека. Руль, направляющий ход ладьи его духа, — в его собственных руках. Причина и следствие — две стороны одного и того же явления, как две стороны медали или два полюса вещи единой. По одному можно судить о другом, по причине — о следствии, и не только судить, но и знать условия своего пребывания после освобождения от тела. Будущее в руках человека, ибо будущее определяется причинами, которые он творит сам.</w:t>
      </w:r>
    </w:p>
    <w:p w:rsidR="005708EB" w:rsidRDefault="005708EB" w:rsidP="00BF4524"/>
    <w:p w:rsidR="0096778F" w:rsidRDefault="00BB53C2" w:rsidP="00BF4524">
      <w:r w:rsidRPr="00A07582">
        <w:rPr>
          <w:b/>
        </w:rPr>
        <w:t>1966</w:t>
      </w:r>
      <w:r>
        <w:rPr>
          <w:b/>
        </w:rPr>
        <w:t xml:space="preserve"> г. </w:t>
      </w:r>
      <w:r w:rsidR="00AF21D1" w:rsidRPr="00AF21D1">
        <w:rPr>
          <w:b/>
        </w:rPr>
        <w:t>186.</w:t>
      </w:r>
      <w:r w:rsidR="0096778F">
        <w:t xml:space="preserve"> </w:t>
      </w:r>
      <w:r w:rsidR="00AF21D1" w:rsidRPr="00AF21D1">
        <w:rPr>
          <w:b/>
        </w:rPr>
        <w:t>(Гуру).</w:t>
      </w:r>
      <w:r w:rsidR="0096778F">
        <w:t xml:space="preserve"> Вот только что упущена ускользнувшая из сознания огненная мысль. Ее надо было прочно запечатлеть, прежде чем продолжить ход мыслей обычных. Но этого сделано не было, и она снова вернулась в пространство, откуда пришла. Упущенное не возвращается. На будущее надо быть более бдительным. Можно </w:t>
      </w:r>
      <w:r w:rsidR="0096778F">
        <w:lastRenderedPageBreak/>
        <w:t>даже сперва ее записать хотя бы в одном слове, чтобы позднее продолжить. Ключ мысли нельзя упускать из рук. Но вот перечитывание недавних Записей помогло найти утерянный ключ. Он заключается в одном слове — готовность. Да! Да! Готовность ко всему и всегда, ко всем неожиданностям как плотного, так и тонкого существования. Девиз «Всегда готов» заключает в себе и готовность к неожиданности, которая столь поражает и парализует сознание. Много мужества надо для этой готовности. Встречать все явления жизни в полном спокойствии будет большим достижением духа. Упущенную мысль удалось восстановить, но уже не в той форме, как она была бы воспринята сразу.</w:t>
      </w:r>
    </w:p>
    <w:p w:rsidR="005708EB" w:rsidRDefault="005708EB" w:rsidP="00BF4524"/>
    <w:p w:rsidR="0096778F" w:rsidRDefault="00BB53C2" w:rsidP="00BF4524">
      <w:r w:rsidRPr="00A07582">
        <w:rPr>
          <w:b/>
        </w:rPr>
        <w:t>1966</w:t>
      </w:r>
      <w:r>
        <w:rPr>
          <w:b/>
        </w:rPr>
        <w:t xml:space="preserve"> г. </w:t>
      </w:r>
      <w:r w:rsidR="00AF21D1" w:rsidRPr="00AF21D1">
        <w:rPr>
          <w:b/>
        </w:rPr>
        <w:t>187.</w:t>
      </w:r>
      <w:r w:rsidR="0096778F">
        <w:t xml:space="preserve"> (153). </w:t>
      </w:r>
      <w:r w:rsidR="00AF21D1" w:rsidRPr="00AF21D1">
        <w:rPr>
          <w:b/>
        </w:rPr>
        <w:t>(Март 8).</w:t>
      </w:r>
      <w:r w:rsidR="0096778F">
        <w:t xml:space="preserve"> Впечатление, производимое человеком на окружающих, зависит не столько от его внешнего выражения, сколько от внутреннего состояния. Действует и аура, и мысль, и общая настроенность сознания. Конечно, часто внешность располагает, но если внешнее не соответствует внутреннему, то рано или поздно последнее выступает на сцену и определяет взаимоотношения людей. Невидимое сильнее видимого, и нет ничего тайного, что не стало бы явным. Поэтому Мы Настаиваем, чтобы внешнее выражение человека соответствовало внутреннему. Антиподом этого является лицемерие, ханжество и фарисейство. Трудно даже представить себе, какое безобразие в пространстве порождается ими. И когда внешнее разрушается, то своры буйных элементалов набрасываются на своего породителя, ибо не имеют основания в действительности. Потому осуждены ложь и лицемерие. Ложь и огонь несовместимы.</w:t>
      </w:r>
    </w:p>
    <w:p w:rsidR="005708EB" w:rsidRDefault="005708EB" w:rsidP="00BF4524"/>
    <w:p w:rsidR="0096778F" w:rsidRDefault="00BB53C2" w:rsidP="00BF4524">
      <w:r w:rsidRPr="00A07582">
        <w:rPr>
          <w:b/>
        </w:rPr>
        <w:t>1966</w:t>
      </w:r>
      <w:r>
        <w:rPr>
          <w:b/>
        </w:rPr>
        <w:t xml:space="preserve"> г. </w:t>
      </w:r>
      <w:r w:rsidR="00AF21D1" w:rsidRPr="00AF21D1">
        <w:rPr>
          <w:b/>
        </w:rPr>
        <w:t>188.</w:t>
      </w:r>
      <w:r w:rsidR="0096778F">
        <w:t xml:space="preserve"> (154). </w:t>
      </w:r>
      <w:r w:rsidR="00AF21D1" w:rsidRPr="00AF21D1">
        <w:rPr>
          <w:b/>
        </w:rPr>
        <w:t>(М.А.Й.).</w:t>
      </w:r>
      <w:r w:rsidR="0096778F">
        <w:t xml:space="preserve"> Раскрытие ликов — явление нелегкое для усвоения. Трудность в том, чтобы, зная, не осуждать. Великие Духи, приходя на Землю, были окружены людьми. Зная прекрасно природу человеческую со всеми ее недостатками и видя подходящих насквозь, Они все же не Отвращались и Продолжали служить людям, часто жертвуя жизнью. В этом сущность неосуждения. Не осуждать — не значит не знать, но, наоборот, зная, все силы отдавать на служение. Поэтому такое служение и называлось Великим.</w:t>
      </w:r>
    </w:p>
    <w:p w:rsidR="005708EB" w:rsidRDefault="005708EB" w:rsidP="00BF4524"/>
    <w:p w:rsidR="0096778F" w:rsidRDefault="00BB53C2" w:rsidP="00BF4524">
      <w:r w:rsidRPr="00A07582">
        <w:rPr>
          <w:b/>
        </w:rPr>
        <w:t>1966</w:t>
      </w:r>
      <w:r>
        <w:rPr>
          <w:b/>
        </w:rPr>
        <w:t xml:space="preserve"> г. </w:t>
      </w:r>
      <w:r w:rsidR="00AF21D1" w:rsidRPr="00AF21D1">
        <w:rPr>
          <w:b/>
        </w:rPr>
        <w:t>189.</w:t>
      </w:r>
      <w:r w:rsidR="0096778F">
        <w:t xml:space="preserve"> </w:t>
      </w:r>
      <w:r w:rsidR="00AF21D1" w:rsidRPr="00AF21D1">
        <w:rPr>
          <w:b/>
        </w:rPr>
        <w:t>(Гуру).</w:t>
      </w:r>
      <w:r w:rsidR="0096778F">
        <w:t xml:space="preserve"> Не надо навязывать себя или свои убеждения никогда никому. Навязывание всегда вызывает противодействие. Навязывание не созвучно достоинству духа. Те, кто суждены вам, придут без навязывания. Остальные же — прохожие только, идут пусть дорогой своей.</w:t>
      </w:r>
    </w:p>
    <w:p w:rsidR="005708EB" w:rsidRDefault="005708EB" w:rsidP="00BF4524"/>
    <w:p w:rsidR="0096778F" w:rsidRDefault="0096778F" w:rsidP="0074058E">
      <w:pPr>
        <w:pStyle w:val="Quote"/>
      </w:pPr>
      <w:r>
        <w:lastRenderedPageBreak/>
        <w:t>Видел во сне Гуру, шел рядом с ним. Он меня обнимал.</w:t>
      </w:r>
      <w:r w:rsidR="008A5821">
        <w:t xml:space="preserve"> Был очень озабочен судьбой Юши</w:t>
      </w:r>
      <w:r w:rsidR="008A5821">
        <w:rPr>
          <w:rStyle w:val="FootnoteReference"/>
        </w:rPr>
        <w:footnoteReference w:id="5"/>
      </w:r>
      <w:r>
        <w:t>. Видел Альфу</w:t>
      </w:r>
      <w:r w:rsidR="008A5821">
        <w:rPr>
          <w:rStyle w:val="FootnoteReference"/>
        </w:rPr>
        <w:footnoteReference w:id="6"/>
      </w:r>
      <w:r>
        <w:t>. Он был в широком поясе. Готовился, что-ли.</w:t>
      </w:r>
    </w:p>
    <w:p w:rsidR="0096778F" w:rsidRDefault="00BB53C2" w:rsidP="00BF4524">
      <w:r w:rsidRPr="00A07582">
        <w:rPr>
          <w:b/>
        </w:rPr>
        <w:t>1966</w:t>
      </w:r>
      <w:r>
        <w:rPr>
          <w:b/>
        </w:rPr>
        <w:t xml:space="preserve"> г. </w:t>
      </w:r>
      <w:r w:rsidR="00AF21D1" w:rsidRPr="00AF21D1">
        <w:rPr>
          <w:b/>
        </w:rPr>
        <w:t>190.</w:t>
      </w:r>
      <w:r w:rsidR="0096778F">
        <w:t xml:space="preserve"> (155). </w:t>
      </w:r>
      <w:r w:rsidR="0096778F" w:rsidRPr="00A07582">
        <w:rPr>
          <w:b/>
        </w:rPr>
        <w:t>(Мар</w:t>
      </w:r>
      <w:r w:rsidR="00A07582" w:rsidRPr="00A07582">
        <w:rPr>
          <w:b/>
        </w:rPr>
        <w:t>т</w:t>
      </w:r>
      <w:r w:rsidR="0096778F" w:rsidRPr="00A07582">
        <w:rPr>
          <w:b/>
        </w:rPr>
        <w:t xml:space="preserve"> 9).</w:t>
      </w:r>
      <w:r w:rsidR="0096778F">
        <w:t xml:space="preserve"> Сын Мой, с чем ныне предпочитаешь пребывать в сознании, с тем пребудешь и после. Предпочтение тому или иному порядку мыслей обуславливает и будущее состояние сознания. Перемена условий обычно сопровождается и переменой мыслей, помогая отрываться от тех, которые связаны или вызваны этими условиями. Но если некоторые направления мыслей остаются неизменными при всяких условиях, то будут они сопровождать человека уже независимо от таковых. Меня поставивший в мыслях прежде всего со Мною пребудет всегда во всяких и каких бы то ни было условиях. В этом смысл и значение постоянства пребывания в мыслях со Мною и Лика в третьем глазу. Утвердившийся во Мне в мире земном будет со Мною и в Мире Надземном.</w:t>
      </w:r>
    </w:p>
    <w:p w:rsidR="005708EB" w:rsidRDefault="005708EB" w:rsidP="00BF4524"/>
    <w:p w:rsidR="0096778F" w:rsidRDefault="00BB53C2" w:rsidP="00BF4524">
      <w:r w:rsidRPr="00A07582">
        <w:rPr>
          <w:b/>
        </w:rPr>
        <w:t>1966</w:t>
      </w:r>
      <w:r>
        <w:rPr>
          <w:b/>
        </w:rPr>
        <w:t xml:space="preserve"> г. </w:t>
      </w:r>
      <w:r w:rsidR="00AF21D1" w:rsidRPr="00AF21D1">
        <w:rPr>
          <w:b/>
        </w:rPr>
        <w:t>191.</w:t>
      </w:r>
      <w:r w:rsidR="0096778F">
        <w:t xml:space="preserve"> (156). </w:t>
      </w:r>
      <w:r w:rsidR="00AF21D1" w:rsidRPr="00AF21D1">
        <w:rPr>
          <w:b/>
        </w:rPr>
        <w:t>(М.А.Й.).</w:t>
      </w:r>
      <w:r w:rsidR="0096778F">
        <w:t xml:space="preserve"> Тьма окружает не только каждое светлое начинание, но и начинателей. Каждое светлое сознание является целью для темных нападок. Чем в мире темнее, тем яростнее нападения, безнадежную беспросветность насылают они, служители темные, на светоносцев. Хорошо знать, откуда идут волны темных воздействий и через кого. Знать необходимо, чтобы найти в себе нужную степень противостояния тьме.</w:t>
      </w:r>
    </w:p>
    <w:p w:rsidR="005708EB" w:rsidRDefault="005708EB" w:rsidP="00BF4524"/>
    <w:p w:rsidR="0096778F" w:rsidRDefault="00BB53C2" w:rsidP="00BF4524">
      <w:r w:rsidRPr="00A07582">
        <w:rPr>
          <w:b/>
        </w:rPr>
        <w:t>1966</w:t>
      </w:r>
      <w:r>
        <w:rPr>
          <w:b/>
        </w:rPr>
        <w:t xml:space="preserve"> г. </w:t>
      </w:r>
      <w:r w:rsidR="00AF21D1" w:rsidRPr="00AF21D1">
        <w:rPr>
          <w:b/>
        </w:rPr>
        <w:t>192.</w:t>
      </w:r>
      <w:r w:rsidR="0096778F">
        <w:t xml:space="preserve"> </w:t>
      </w:r>
      <w:r w:rsidR="00AF21D1" w:rsidRPr="00AF21D1">
        <w:rPr>
          <w:b/>
        </w:rPr>
        <w:t>(Гуру).</w:t>
      </w:r>
      <w:r w:rsidR="0096778F">
        <w:t xml:space="preserve"> Сны, подобные виденному, являются отражением действительности. Они укрепляют незримую связь. Не все дозволяется помнить, ибо отрыв от Земли нежелателен. В данный момент именно данные земные условия будут наилучшими для совершенствования духа. Поэтому не будем слишком рьяно восставать против них — это ступеньки лестницы к нам. Трудные условия совсем не означают отсутствия нашей заботы, скорее, наоборот, в них наша забота усиливается.</w:t>
      </w:r>
    </w:p>
    <w:p w:rsidR="005708EB" w:rsidRDefault="005708EB" w:rsidP="00BF4524"/>
    <w:p w:rsidR="0096778F" w:rsidRDefault="00BB53C2" w:rsidP="00BF4524">
      <w:r w:rsidRPr="00A07582">
        <w:rPr>
          <w:b/>
        </w:rPr>
        <w:t>1966</w:t>
      </w:r>
      <w:r>
        <w:rPr>
          <w:b/>
        </w:rPr>
        <w:t xml:space="preserve"> г. </w:t>
      </w:r>
      <w:r w:rsidR="00AF21D1" w:rsidRPr="00AF21D1">
        <w:rPr>
          <w:b/>
        </w:rPr>
        <w:t>193.</w:t>
      </w:r>
      <w:r w:rsidR="0096778F">
        <w:t xml:space="preserve"> (157). </w:t>
      </w:r>
      <w:r w:rsidR="00AF21D1" w:rsidRPr="00AF21D1">
        <w:rPr>
          <w:b/>
        </w:rPr>
        <w:t>(Март 10).</w:t>
      </w:r>
      <w:r w:rsidR="0096778F">
        <w:t xml:space="preserve"> Друг Мой, узор каждой жизни остается в пространстве. Цепь многих жизней образует узор духа, неуничтожаемый, нестираемый и продолжающийся в будущее, в Беспредельность. Некоторые духи к нему доступ имеют, то есть в прошлое, за пределы данного воплощения. Погружение в глубины духа может вызвать в сознании ленту или отдельные картины давно прошедших событий. За исключением особых случаев, нужды в этом нет, ибо человек как таковой есть результат прошлого, и в нем оно выражается явно в том, что он собою представляет в настоящем. Нет памяти о подробностях, но сущность ее зафиксирована во всем облике человека. Таким образом, человек — это кристаллизованное </w:t>
      </w:r>
      <w:r w:rsidR="0096778F">
        <w:lastRenderedPageBreak/>
        <w:t>прошлое, проявляющееся в настоящем. К примеру, можно взять любую способность, любое свойство, любое качество воплощенного и увидеть в них накопление, или конденсацию, прежних усилий, достижений или попустительств и слабостей. Каждое качество и особенность человека, каждая черта его характера имеют прошлое, в котором они развивались, усиливались или ослаблялись, нарастали или уменьшались. И мужество, и трусливость есть следствие прошлого. Но обычно свойства характера растут стихийно, под воздействием внешних условий и без сознательного вмешательства воли. Это обычно. Но тот, кто необычность сделал девизом своим, может этот бессознательный процесс претворить в сознательный, то есть самостоятельно руководить ростом своего духа. Сущность его заключается в том, чтобы рефлекторные реакции на те или иные воздействия превратить в сознательные и утверждаемые волей. Кульминация рефлекторности проявляется в людях сумасшедших. Обычно они действуют по принятому ранее направлению без вмешательства сдерживающего начала воли. Рефлексы можно допускать только те, которые находятся в гармонии с тем основным направлением движения духа, которое соответствует раз установленной цели. Отсюда сдержанность, самоконтроль и постоянная дозорность сознания. Рефлекторность реагирует на все привычно. Сдержанная, сознательная, внутренняя огненная сила человека, которая всегда на дозоре, исключает явление рефлекторности. Рефлекторность — это лунное наследие прошлого. Медиумизм — апофеоз рефлекторности, в то время как Йогизм будет его антиподом. Вино и наркотики, лишая человека воли, погружают его в безволие рефлекторности и разрушают его интеллект. Развитию воли и борьбе с рефлекторностью можно посвятить целую книгу. Игра на пианино, скрипке или работа на пишущей машинке невозможна без рефлексов, установленных длительной тренировкой. Рефлексы можно сознательно поставить на службу человеческой воле. Говоря о лунном наследии, Имею в виду ту область рефлексов, которые, утверждаясь бессознательно или необдуманно, овладевают человеком вопреки его воле и здравому смыслу.</w:t>
      </w:r>
    </w:p>
    <w:p w:rsidR="005708EB" w:rsidRDefault="005708EB" w:rsidP="00BF4524"/>
    <w:p w:rsidR="0096778F" w:rsidRDefault="00BB53C2" w:rsidP="00BF4524">
      <w:r w:rsidRPr="00A07582">
        <w:rPr>
          <w:b/>
        </w:rPr>
        <w:t>1966</w:t>
      </w:r>
      <w:r>
        <w:rPr>
          <w:b/>
        </w:rPr>
        <w:t xml:space="preserve"> г. </w:t>
      </w:r>
      <w:r w:rsidR="00AF21D1" w:rsidRPr="00AF21D1">
        <w:rPr>
          <w:b/>
        </w:rPr>
        <w:t>194.</w:t>
      </w:r>
      <w:r w:rsidR="0096778F">
        <w:t xml:space="preserve"> (158). </w:t>
      </w:r>
      <w:r w:rsidR="00AF21D1" w:rsidRPr="00AF21D1">
        <w:rPr>
          <w:b/>
        </w:rPr>
        <w:t>(М.А.Й.).</w:t>
      </w:r>
      <w:r w:rsidR="0096778F">
        <w:t xml:space="preserve"> Учитель Дает Свою силу идущему за Ним только тогда, когда Он Уверен, что она не будет обращена на дела недостойные. Если же Его Доверие не оправдывается, даяние прекращается. Тем, кто находится под Лучом, очень осмотрительно приходится расходовать свои энергии, ибо они усилены энергиями Луча. Знаем случаи, когда силы, посланные Учителем, расходовались не по своему назначению. Много разрушений происходит от подобных явлений и много вреда. Часто возросшая сила Круга устремляется его соучастниками по каналам самости, себялюбия и даже страстей. Разрушительные следствия такого неправильного применения высших энергий неизбежны. Огненная энергия требует большой бережности и осмотрительности.</w:t>
      </w:r>
    </w:p>
    <w:p w:rsidR="005708EB" w:rsidRDefault="005708EB" w:rsidP="00BF4524"/>
    <w:p w:rsidR="0096778F" w:rsidRDefault="00BB53C2" w:rsidP="00BF4524">
      <w:r w:rsidRPr="00A07582">
        <w:rPr>
          <w:b/>
        </w:rPr>
        <w:t>1966</w:t>
      </w:r>
      <w:r>
        <w:rPr>
          <w:b/>
        </w:rPr>
        <w:t xml:space="preserve"> г. </w:t>
      </w:r>
      <w:r w:rsidR="00AF21D1" w:rsidRPr="00AF21D1">
        <w:rPr>
          <w:b/>
        </w:rPr>
        <w:t>195.</w:t>
      </w:r>
      <w:r w:rsidR="0096778F">
        <w:t xml:space="preserve"> (159). </w:t>
      </w:r>
      <w:r w:rsidR="00AF21D1" w:rsidRPr="00AF21D1">
        <w:rPr>
          <w:b/>
        </w:rPr>
        <w:t>(Гуру).</w:t>
      </w:r>
      <w:r w:rsidR="0096778F">
        <w:t xml:space="preserve"> Поговорим об ошибках. Ошибки полезны, когда поняты, приняты к сведению и исправлены. Тогда на ошибках возможно учиться. Тогда ими можно не огорчаться слишком. Каждую ошибку хорошо проанализировать поглубже, чтобы больше уже не повторять. Много ошибок можно проследить в прошлом. Все подлежат исправлению, хотя бы мысленному. Ведь в жизни не всегда создаются условия, благоприятные для их исправления. Поэтому действуйте в этих случаях мыслью.</w:t>
      </w:r>
    </w:p>
    <w:p w:rsidR="005708EB" w:rsidRDefault="005708EB" w:rsidP="00BF4524"/>
    <w:p w:rsidR="0096778F" w:rsidRDefault="00BB53C2" w:rsidP="00BF4524">
      <w:r w:rsidRPr="00A07582">
        <w:rPr>
          <w:b/>
        </w:rPr>
        <w:t>1966</w:t>
      </w:r>
      <w:r>
        <w:rPr>
          <w:b/>
        </w:rPr>
        <w:t xml:space="preserve"> г. </w:t>
      </w:r>
      <w:r w:rsidR="00AF21D1" w:rsidRPr="00AF21D1">
        <w:rPr>
          <w:b/>
        </w:rPr>
        <w:t>196.</w:t>
      </w:r>
      <w:r w:rsidR="0096778F">
        <w:t xml:space="preserve"> (160). </w:t>
      </w:r>
      <w:r w:rsidR="00AF21D1" w:rsidRPr="00AF21D1">
        <w:rPr>
          <w:b/>
        </w:rPr>
        <w:t>(Март 11).</w:t>
      </w:r>
      <w:r w:rsidR="0096778F">
        <w:t xml:space="preserve"> В театре или кино зрители, смотря на сцену или экран, плачут, смеются и самозабвенно переживают видимость того, что у них перед глазами, хотя в действительности нет ничего. Кино потому и называлось сперва иллюзионом, то есть местом иллюзий. Жизнь — это та же сцена, и актеры на ней — все. И снова люди плачут, смеются и переживают, хотя все это только одна внешняя видимость. Хорошо, когда это понимается и человек стремится под внешней видимостью увидеть действительность. На Востоке жизнь, проявленную в видимости, называют игрою Великой Матери Мира. Люди обычно искусно скрывают свои мысли и свой истинный облик, являя собою маски. Так же и слова их скорее прикрывают их мысли, чем выражают. Ложь, которая царствует в мире, делает еще более иллюзорной все, происходящее на сцене жизни. Если к этому добавить все заблуждения науки, нелепые часто обычаи, различные условности и все прочее из того же гнезда, то можно представить себе, до какой же степени искажается действительность. В конечном итоге анализа человек живет в мире своих собственных образных представлений и мыслей, которые столь же далеки от действительности, как и вся его жизнь. Личный мир и личное сознание человека умирают вместе с его телом. Но мир действительности остается существовать за завесой иллюзий людских. Воплощенец приходит на Землю, чтобы жить этой призрачной жизнью иллюзий, но цель его жизни не в них, но в том опыте и знаниях, которые могут помочь ему заглянуть за завесу и увидеть огненную действительность трех миров в аспекте Беспредельности. Архат живет в мире этой действительности. Он понимает значение жизни обычной и то, ради чего дается она человеку. Он понимает, что надо жить, и надо работать, и исполнять свой долг перед человечеством и собою, и надо учиться, учиться без конца, накапливая опыт и знание. У него нет противоречий между иллюзорностью жизни обычной и действительностью, ибо он понял смысл земных воплощений. Только их принимая и в них поучаясь, можно проникнуть в действительность всех трех миров. Жизнь — это сцена, а Сутратма — актер. И хорошо, когда человек научается не принимать все происходящее с ним и вокруг него за нечто слишком реальное, ибо все это ограничено малым кругом своих проявлений, в то время как дух его вечен и живет в трех мирах.</w:t>
      </w:r>
    </w:p>
    <w:p w:rsidR="005708EB" w:rsidRDefault="005708EB" w:rsidP="00BF4524"/>
    <w:p w:rsidR="0096778F" w:rsidRDefault="00BB53C2" w:rsidP="00BF4524">
      <w:r w:rsidRPr="00A07582">
        <w:rPr>
          <w:b/>
        </w:rPr>
        <w:t>1966</w:t>
      </w:r>
      <w:r>
        <w:rPr>
          <w:b/>
        </w:rPr>
        <w:t xml:space="preserve"> г. </w:t>
      </w:r>
      <w:r w:rsidR="00AF21D1" w:rsidRPr="00AF21D1">
        <w:rPr>
          <w:b/>
        </w:rPr>
        <w:t>197.</w:t>
      </w:r>
      <w:r w:rsidR="0096778F">
        <w:t xml:space="preserve"> (161). </w:t>
      </w:r>
      <w:r w:rsidR="00AF21D1" w:rsidRPr="00AF21D1">
        <w:rPr>
          <w:b/>
        </w:rPr>
        <w:t>(М.А.Й.).</w:t>
      </w:r>
      <w:r w:rsidR="0096778F">
        <w:t xml:space="preserve"> Будем учиться непоколебимо и твердо, как скала, стоять среди вихрей и бурь плотного мира. Твердость выражается в крепком усвоении Основ, когда уже ничто не может вызвать ни сомнений в них, ни колебаний. Основы нельзя ставить в зависимость от случайности благоприятных или неблагоприятных внешних условий, ибо они временны, а Основы вечны. Камень Вечного Основания Жизни, на котором утверждается дух, будет прочной опорой во всех мирах. Если мир плотный может являть какую-то видимость устойчивости, то Мир Тонкий, пластичный, даже этой видимости уже не дает. Там, где все движется мыслью, не ищите устойчивости. И там непоколебимость оснований особенно нужна осознавшему их духу. Элементами непреходящего обогащаем себя не на сегодня, не на завтра, но навсегда. Явим прилежание и внимание и время найдем, чтобы наполнить свой ларец заветный жемчужинами Сокровенного Знания. Это Знание нужно, полезно и приложимо не только на Земле, но и в Мирах.</w:t>
      </w:r>
    </w:p>
    <w:p w:rsidR="005708EB" w:rsidRDefault="005708EB" w:rsidP="00BF4524"/>
    <w:p w:rsidR="0096778F" w:rsidRDefault="00BB53C2" w:rsidP="00BF4524">
      <w:r w:rsidRPr="00A07582">
        <w:rPr>
          <w:b/>
        </w:rPr>
        <w:t>1966</w:t>
      </w:r>
      <w:r>
        <w:rPr>
          <w:b/>
        </w:rPr>
        <w:t xml:space="preserve"> г. </w:t>
      </w:r>
      <w:r w:rsidR="00AF21D1" w:rsidRPr="00AF21D1">
        <w:rPr>
          <w:b/>
        </w:rPr>
        <w:t>198.</w:t>
      </w:r>
      <w:r w:rsidR="0096778F">
        <w:t xml:space="preserve"> (162). </w:t>
      </w:r>
      <w:r w:rsidR="00AF21D1" w:rsidRPr="00AF21D1">
        <w:rPr>
          <w:b/>
        </w:rPr>
        <w:t>(Гуру).</w:t>
      </w:r>
      <w:r w:rsidR="0096778F">
        <w:t xml:space="preserve"> Из не видимых глазу атомов создаются огромные горы материи, все планеты и вся бесконечность звездного мира. Это хорошая иллюстрация к тому, как из малого создается большое и великое. Путь в Беспредельность долог. И потому, собирая по крупицам жемчужины знания и опыта, можно собрать достаточно, чтобы, этот труд не прерывая, идти все дальше и дальше, не уставая и не преутомляясь деланием. Ртуть бодрости и подвижности в постоянстве устремлений к цели далекой. Увидевший Свет не обратится ко мраку.</w:t>
      </w:r>
    </w:p>
    <w:p w:rsidR="005708EB" w:rsidRDefault="005708EB" w:rsidP="00BF4524"/>
    <w:p w:rsidR="0096778F" w:rsidRDefault="00BB53C2" w:rsidP="00BF4524">
      <w:r w:rsidRPr="00A07582">
        <w:rPr>
          <w:b/>
        </w:rPr>
        <w:t>1966</w:t>
      </w:r>
      <w:r>
        <w:rPr>
          <w:b/>
        </w:rPr>
        <w:t xml:space="preserve"> г. </w:t>
      </w:r>
      <w:r w:rsidR="00AF21D1" w:rsidRPr="00AF21D1">
        <w:rPr>
          <w:b/>
        </w:rPr>
        <w:t>199.</w:t>
      </w:r>
      <w:r w:rsidR="0096778F">
        <w:t xml:space="preserve"> (163). </w:t>
      </w:r>
      <w:r w:rsidR="00AF21D1" w:rsidRPr="00AF21D1">
        <w:rPr>
          <w:b/>
        </w:rPr>
        <w:t>(Март 12).</w:t>
      </w:r>
      <w:r w:rsidR="0096778F">
        <w:t xml:space="preserve"> Волки соединяются в стае, но, когда голодны, готовы перегрызть друг другу горло. Такова природа тьмы и тех, кто стоит на ее стороне. Казалось бы, светляки должны быть в полной гармонии между собою, но, увы, много среди них несогласий. Переходное время их очень усиливает. Это обстоятельство следует знать и не рассчитывать по неведению на то, что признавшие Учение сразу перестают быть такими, какими они были раньше. Учение выявляет все, дотоле скрытые, свойства характера, и кажется подошедший к Учению даже хуже, чем до подхода. Главное — не умиляться масками и не наделять их теми достоинствами и совершенствами, которых у них нет. Много разочарований и неприятностей приносит умиление масками. Горький опыт познания человека учит, как надо смотреть на людей. Предательство Иуды не является исключением. Закон противоположностей указывает на то, что антагонистов каждому светлому начинанию можно найти везде. Только одиночеству никто не изменит. И все же, несмотря ни на что, люди должны объединиться, и всеобщему объединению всех народов Земли не в состоянии будут помешать никакие антагонисты, когда этому время придет. Пока же глаза пусть будут открыты и ум не </w:t>
      </w:r>
      <w:r w:rsidR="0096778F">
        <w:lastRenderedPageBreak/>
        <w:t>омрачен. Удержать светильник во мраке можно лишь в твердой руке, не колеблясь, не сомневаясь и не смущаясь, что временами битву со тьмою приходится вести одному. Бывшие близко снова вернутся. Куда им идти? Через пороги или в узких и бурных проливах судно идет одно и самостоятельно, независимо от других. Точно так же и в жизни. Нельзя не отметить, что как бы близки ни были люди, но родится человек один, умирает один, боль свою ощущает он сам и все переживания наиболее тяжкие переносит в своем сознании, но не в чужом. Он может очень сердечно принимать и разделять страдания других людей, далеких и близких, может жить ими и всем помогать, но если у него отнялись ноги или лишился он слуха или зрения, то всю тяжесть испытания приходится нести ему самому, а не кому-либо другому. Нелишне вспомнить слова: «Вскую оставил еси Мя?» Одиночество испытаний — удел человека, даже окруженного близкими и любимыми существами.</w:t>
      </w:r>
    </w:p>
    <w:p w:rsidR="005708EB" w:rsidRDefault="005708EB" w:rsidP="00BF4524"/>
    <w:p w:rsidR="0096778F" w:rsidRDefault="00BB53C2" w:rsidP="00BF4524">
      <w:r w:rsidRPr="00A07582">
        <w:rPr>
          <w:b/>
        </w:rPr>
        <w:t>1966</w:t>
      </w:r>
      <w:r>
        <w:rPr>
          <w:b/>
        </w:rPr>
        <w:t xml:space="preserve"> г. </w:t>
      </w:r>
      <w:r w:rsidR="00AF21D1" w:rsidRPr="00AF21D1">
        <w:rPr>
          <w:b/>
        </w:rPr>
        <w:t>200.</w:t>
      </w:r>
      <w:r w:rsidR="0096778F">
        <w:t xml:space="preserve"> (164). Верность — родная сестра преданности. Верность — качество очень ценное и довольно редкое. Верного друга цените, верных так мало друзей. История в этом отношении дает множество поучительных примеров. Как и все прочие качества, верность может культивироваться и расти. Быть верным до конца не всякий сумеет. Верность Владыке и Гуру считайте отличительным качеством признанного ученика. Испытания на верность длительны и постоянны. Сколько их, уверенных в своей исключительной верности, среди вновь подходящих. Неопытность верит их уверениям. Но опытность знает, что часто слова и дела разделяются пропастью. Мы Испытуем сурово всех подходящих, и выдерживают только немногие. Испытуйте и вы. Ваши огни не позволят никому из приближающихся к вам подойти, не выявив свою сущность или свое действительное отношение к вам. Но пусть не завидуют этому свойству, ибо оно не легко.</w:t>
      </w:r>
    </w:p>
    <w:p w:rsidR="005708EB" w:rsidRDefault="005708EB" w:rsidP="00BF4524"/>
    <w:p w:rsidR="0096778F" w:rsidRDefault="00BB53C2" w:rsidP="00BF4524">
      <w:r w:rsidRPr="00A07582">
        <w:rPr>
          <w:b/>
        </w:rPr>
        <w:t>1966</w:t>
      </w:r>
      <w:r>
        <w:rPr>
          <w:b/>
        </w:rPr>
        <w:t xml:space="preserve"> г. </w:t>
      </w:r>
      <w:r w:rsidR="00AF21D1" w:rsidRPr="00AF21D1">
        <w:rPr>
          <w:b/>
        </w:rPr>
        <w:t>201.</w:t>
      </w:r>
      <w:r w:rsidR="0096778F">
        <w:t xml:space="preserve"> (165). </w:t>
      </w:r>
      <w:r w:rsidR="00AF21D1" w:rsidRPr="00AF21D1">
        <w:rPr>
          <w:b/>
        </w:rPr>
        <w:t>(М.А.Й.).</w:t>
      </w:r>
      <w:r w:rsidR="0096778F">
        <w:t xml:space="preserve"> Чем труднее выдержанное испытание, тем ближе к Владыке подход. Так и будем считать, что трудности — это ступени приближения к Свету. Главное — не ожесточаться, не сетовать, не жаловаться, обид не лелеять и помнить и знать, что неотъемлема Близость Владыки, хотя бы и казалось, что Он далеко. Этою верою в то, что недоступно чувствам земным, продвигаются к Свету. В сердце Владыку принявший к Владыке дойдет.</w:t>
      </w:r>
    </w:p>
    <w:p w:rsidR="005708EB" w:rsidRDefault="005708EB" w:rsidP="00BF4524"/>
    <w:p w:rsidR="0096778F" w:rsidRDefault="0096778F" w:rsidP="0032512D">
      <w:pPr>
        <w:pStyle w:val="Quote"/>
      </w:pPr>
      <w:r>
        <w:t>Видел во сне, что мне снимали с ушной раковины внешний покров кожи, очищая их.</w:t>
      </w:r>
    </w:p>
    <w:p w:rsidR="0096778F" w:rsidRDefault="00BB53C2" w:rsidP="00BF4524">
      <w:r w:rsidRPr="00A07582">
        <w:rPr>
          <w:b/>
        </w:rPr>
        <w:t>1966</w:t>
      </w:r>
      <w:r>
        <w:rPr>
          <w:b/>
        </w:rPr>
        <w:t xml:space="preserve"> г. </w:t>
      </w:r>
      <w:r w:rsidR="00AF21D1" w:rsidRPr="00AF21D1">
        <w:rPr>
          <w:b/>
        </w:rPr>
        <w:t>202.</w:t>
      </w:r>
      <w:r w:rsidR="0096778F">
        <w:t xml:space="preserve"> </w:t>
      </w:r>
      <w:r w:rsidR="00AF21D1" w:rsidRPr="00AF21D1">
        <w:rPr>
          <w:b/>
        </w:rPr>
        <w:t>(Гуру).</w:t>
      </w:r>
      <w:r w:rsidR="0096778F">
        <w:t xml:space="preserve"> Символика снов очень поучительна. Сны такие надо просто записывать, не утруждая себя их разгадыванием. Будущее покажет значение того, что в них передавалось.</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203.</w:t>
      </w:r>
      <w:r w:rsidR="0096778F">
        <w:t xml:space="preserve"> </w:t>
      </w:r>
      <w:r w:rsidR="00AF21D1" w:rsidRPr="00AF21D1">
        <w:rPr>
          <w:b/>
        </w:rPr>
        <w:t>(Март 13).</w:t>
      </w:r>
      <w:r w:rsidR="0096778F">
        <w:t xml:space="preserve"> Встретил во сне Григ. Ал., который хорошо знал книги Упасики, но, по-моему мнению, выпивал и был далек от практики и</w:t>
      </w:r>
      <w:r w:rsidR="009C6E73" w:rsidRPr="009C6E73">
        <w:t xml:space="preserve"> </w:t>
      </w:r>
      <w:r w:rsidR="0096778F">
        <w:t>приложения. Сперва я поднялся невысоко на воздух. Он увидел и удивился. Потом я поднимался несколько раз все выше и выше. Потом исчезал на его глазах в стене и появлялся вновь. Он спросил, где я этому научился. Я сказал, что у Р. и что там удивительно хорошо и необычно объясняется и указывается выход в астрал, куда лучше чем у... Тут я забыл или неверно сказал имя С. Дин-а. Потом (кругом толпились люди), я присел и спросил, что он видит, глядя на меня. Он ответил «Розу». В это время я сосредоточился на образном представлении белой розы и он, вместо меня, увидел розу. Потом он мне сказал, указав на какую-то молодую девушку, что он может стать &lt;...&gt;</w:t>
      </w:r>
      <w:r w:rsidR="008A5821">
        <w:rPr>
          <w:rStyle w:val="FootnoteReference"/>
        </w:rPr>
        <w:footnoteReference w:id="7"/>
      </w:r>
      <w:r w:rsidR="0096778F">
        <w:t>. Перед этим сном проснулся от боли и прилива энергии к нижним позвонкам и пр. железе. Поднял энергию вверх мыслью, дыханием и левой рукой. С вечера лечил правой с дыханием боли в левой стороне, где сгиб тазобедренного сустава. Сон произвел очень сильное впечатление своей логичностью и тем, что я осознавал, что все это происходит в Тонком Мире и что Гр. Ал. умерший.</w:t>
      </w:r>
    </w:p>
    <w:p w:rsidR="005708EB" w:rsidRDefault="005708EB" w:rsidP="00BF4524"/>
    <w:p w:rsidR="0096778F" w:rsidRDefault="00BB53C2" w:rsidP="00BF4524">
      <w:r w:rsidRPr="00A07582">
        <w:rPr>
          <w:b/>
        </w:rPr>
        <w:t>1966</w:t>
      </w:r>
      <w:r>
        <w:rPr>
          <w:b/>
        </w:rPr>
        <w:t xml:space="preserve"> г. </w:t>
      </w:r>
      <w:r w:rsidR="00AF21D1" w:rsidRPr="00AF21D1">
        <w:rPr>
          <w:b/>
        </w:rPr>
        <w:t>204.</w:t>
      </w:r>
      <w:r w:rsidR="0096778F">
        <w:t xml:space="preserve"> (166). При внимательном отношении к снам и соответствующих записях тех из них, которые заслуживают внимания, сны приобретут систематический характер и постепенно бессознательное состояние во время сна перейдет в сознательное. Только подумать, как обогатится сознание, если третья часть жизни преобразится и из неосознаваемой станет бодрствующим состоянием сознания. Можно при этом отметить, что знания, полученные в плотном мире и касающиеся законов Тонкого Мира, очень помогают ориентироваться в его условиях. Опыт, достигнутый на Земле, переносится в Надземное. Даже малое знакомство с этой областью очень полезно. Люди, погрузившись в земное и отвергая Надземное существование, лишают себя удивительных возможностей тонкого пребывания и, очутившись в Мире Незримом, являют или полную растерянность, или страх, или тупое отрицание возможности в нем жизни и тем обрекают себя на безмысленную неподвижность, ибо там жизнь обуславливается мыслью, и отрицающий жизнь лишает себя ее чудесных возможностей. Следует крепко запомнить закон, что то, что свяжете на Земле, будет связано в Мире Надземном, то есть те мысли, которыми свяжет или освободит себя человек на Земле для Надземного пребывания, будут сопутствовать ему после смерти физического тела. Отрицателю жизни в Надземном утешения нет. Преисполненным злобой и разными мерзостями — тоже. Служителям зла — тоже. Но не знающим, но преисполненным в сердце добром будет светло. Каждая крупица Учения — жемчужина нескончаемых возможностей. </w:t>
      </w:r>
      <w:r w:rsidR="0096778F">
        <w:lastRenderedPageBreak/>
        <w:t>Ко Мне устремленные и устремлявшиеся со Мною пребудут, к отцам — с отцами, к чему бы то ни было — с тем, к чему или к кому устремлялись. Вложившие энергии устремления в земные дела в их власти пребудут, пока не исчерпается на них самих вся сила их устремлений. Человек, понявший значение и место явлений земных, и вещей, и ограниченность земного круга их проявлений, уже не связан ими, ибо мыслью определил и увидел их предел, за которым начинается область Надплотного Мира. Как найти лучшие и самые убедительные слова, чтобы втолковать людям реальность Незримого Мира и взаимосвязь обоих миров, плотного и Тонкого, и то, что явление смерти касается не духа, но только физического тела и трех низших принципов, что сам человек при сознательном переходе ничего не теряет от полноты осознания себя как живой самодовлеющей сущности, осознающей при этом, что плотное тело умерло и оставлено ею, а он, сам он, его «Я», продолжает свое сознательное существование дальше, в сфере неограниченных возможностей Внеплотного Мира.</w:t>
      </w:r>
    </w:p>
    <w:p w:rsidR="005708EB" w:rsidRDefault="005708EB" w:rsidP="00BF4524"/>
    <w:p w:rsidR="0096778F" w:rsidRDefault="00BB53C2" w:rsidP="00BF4524">
      <w:r w:rsidRPr="00A07582">
        <w:rPr>
          <w:b/>
        </w:rPr>
        <w:t>1966</w:t>
      </w:r>
      <w:r>
        <w:rPr>
          <w:b/>
        </w:rPr>
        <w:t xml:space="preserve"> г. </w:t>
      </w:r>
      <w:r w:rsidR="00AF21D1" w:rsidRPr="00AF21D1">
        <w:rPr>
          <w:b/>
        </w:rPr>
        <w:t>205.</w:t>
      </w:r>
      <w:r w:rsidR="0096778F">
        <w:t xml:space="preserve"> (167). </w:t>
      </w:r>
      <w:r w:rsidR="00AF21D1" w:rsidRPr="00AF21D1">
        <w:rPr>
          <w:b/>
        </w:rPr>
        <w:t>(М.А.Й.).</w:t>
      </w:r>
      <w:r w:rsidR="0096778F">
        <w:t xml:space="preserve"> Когда огненная пентаграмма пылает всеми огнями, рассеивается окружающий мрак, исчезают громоздившиеся, как горы, преграды, закрывшие горизонты Света, и белые крылья вырастают у духа, и готов он ими взмахнуть. Это состояние подъема явно указывает на то, насколько относительно все, касающееся условий земной жизни. Все в духе, все зависит от духа, и все преодолевается духом, и самое непреодолимое может мгновенно исчезнуть, как дым, ибо и преодоление — в духе. Магнит не будет магнитом, если не будет иметь противоположного полюса. Дух не поднимется выше и огней не зажжет, если не будет обременен обстоятельствами. Отягощение духа обстоятельствами есть непременнейшее условие подъема и восхождения. Без полюсов проявление огней невозможно. Наличие противоположностей обуславливает их. Следует очень отметить явление превосходства духа, в огнях которого отступают и сгорают призраки Майи. Дух превыше всего. Дух животворит своими огнями. Примат духа есть основа жизни сознания. Ибо все проходит, и все пройдет, но дух пребывает вовеки.</w:t>
      </w:r>
    </w:p>
    <w:p w:rsidR="005708EB" w:rsidRDefault="005708EB" w:rsidP="00BF4524"/>
    <w:p w:rsidR="0096778F" w:rsidRDefault="00BB53C2" w:rsidP="00BF4524">
      <w:r w:rsidRPr="00A07582">
        <w:rPr>
          <w:b/>
        </w:rPr>
        <w:t>1966</w:t>
      </w:r>
      <w:r>
        <w:rPr>
          <w:b/>
        </w:rPr>
        <w:t xml:space="preserve"> г. </w:t>
      </w:r>
      <w:r w:rsidR="00AF21D1" w:rsidRPr="00AF21D1">
        <w:rPr>
          <w:b/>
        </w:rPr>
        <w:t>206.</w:t>
      </w:r>
      <w:r w:rsidR="0096778F">
        <w:t xml:space="preserve"> (168). </w:t>
      </w:r>
      <w:r w:rsidR="00AF21D1" w:rsidRPr="00AF21D1">
        <w:rPr>
          <w:b/>
        </w:rPr>
        <w:t>(Гуру).</w:t>
      </w:r>
      <w:r w:rsidR="0096778F">
        <w:t xml:space="preserve"> Земные знакомства, контакты и связи уйдут и закончатся с жизнью земною, но духовно-незримые останутся и будут возрастать в своей силе, поддерживаемые огнем устремления. Насколько непрочны одни, настолько прочнее другие. Укреплять можно эти и те, но знать нужно, которые стоит, а которые нет. На примере падения любой политической фигуры можно видеть, сколь призрачны и неверны связи земные и как быстро они рушатся. Но связи духовные длятся годами, сотнями лет, тысячелетиями, на протяжении многих жизней. Крепко себя привязав к Иерархии Света и </w:t>
      </w:r>
      <w:r w:rsidR="0096778F">
        <w:lastRenderedPageBreak/>
        <w:t>Посланцам Ее, будем крепить эти связи непрестанно, зная, что прочее все не может служить самоцелью.</w:t>
      </w:r>
    </w:p>
    <w:p w:rsidR="005708EB" w:rsidRDefault="005708EB" w:rsidP="00BF4524"/>
    <w:p w:rsidR="0096778F" w:rsidRDefault="0096778F" w:rsidP="00685BF9">
      <w:pPr>
        <w:pStyle w:val="Quote"/>
      </w:pPr>
      <w:r>
        <w:t>Во сне защищал несправедливо обижаемых ребят. Чем-то был очень огорчен.</w:t>
      </w:r>
    </w:p>
    <w:p w:rsidR="0096778F" w:rsidRDefault="00BB53C2" w:rsidP="00BF4524">
      <w:r w:rsidRPr="00A07582">
        <w:rPr>
          <w:b/>
        </w:rPr>
        <w:t>1966</w:t>
      </w:r>
      <w:r>
        <w:rPr>
          <w:b/>
        </w:rPr>
        <w:t xml:space="preserve"> г. </w:t>
      </w:r>
      <w:r w:rsidR="00AF21D1" w:rsidRPr="00AF21D1">
        <w:rPr>
          <w:b/>
        </w:rPr>
        <w:t>207.</w:t>
      </w:r>
      <w:r w:rsidR="0096778F">
        <w:t xml:space="preserve"> (169). </w:t>
      </w:r>
      <w:r w:rsidR="00AF21D1" w:rsidRPr="00AF21D1">
        <w:rPr>
          <w:b/>
        </w:rPr>
        <w:t>(Март 14).</w:t>
      </w:r>
      <w:r w:rsidR="0096778F">
        <w:t xml:space="preserve"> Хорошо засыпать с желанием и мыслью отдать энергии свои на помощь Учителю. Против воли Учитель не Станет распоряжаться силами ученика. Свободная отдача необходима. Предание воли Тому, Кто Ведет, совершается добровольно. Но многие предпочитают своеволие, забывая о том, что ограниченность самости не выведет дух из замкнутого круга личности малой. Не выйти в океан пространства, не разбив скорлупу яйца своей ауры. Это разбитие излучения самости и будет освобождением духа. Не подозревают люди, сколь прочны и тверды стены темницы, в которых самостью держится дух. Казалось бы, и ест, и пьет, и двигается человек по воле своей и свободно, но сознание замкнуто на тысячи затворов, и бескрылая мысль пребывает около своего породителя. Уже Говорилось о том, как хорошо научиться облетать мир мыслью. Но столько дел личных, малых, которые держат сознание на привязи. Думать и заботиться о других хорошо хотя бы потому, что мысль отрывается от ее величества самости, преодолевая частокол личных построений. Заключает и освобождает мысль. Будем действовать мыслью. Знание говорит, что жизнь личности ограничена одним воплощением, но личность утверждает себя и не желает с этим мириться. Выход в том, чтобы перенести интересы и устремления личные в сферу Бессмертной Триады, заменив личное сверхличным и малое — общечеловеческим. Л[енин] бессмертен не только тем, что на века останется в памяти человечества, но и тем, [что] совершенно не жил личными интересами, всецело отдав свои силы, сознание и мысли на Служение Эволюции. Тайна бессмертия в этой отдаче малого «я» на служение большому.</w:t>
      </w:r>
    </w:p>
    <w:p w:rsidR="005708EB" w:rsidRDefault="005708EB" w:rsidP="00BF4524"/>
    <w:p w:rsidR="0096778F" w:rsidRDefault="00BB53C2" w:rsidP="00BF4524">
      <w:r w:rsidRPr="00A07582">
        <w:rPr>
          <w:b/>
        </w:rPr>
        <w:t>1966</w:t>
      </w:r>
      <w:r>
        <w:rPr>
          <w:b/>
        </w:rPr>
        <w:t xml:space="preserve"> г. </w:t>
      </w:r>
      <w:r w:rsidR="00AF21D1" w:rsidRPr="00AF21D1">
        <w:rPr>
          <w:b/>
        </w:rPr>
        <w:t>208.</w:t>
      </w:r>
      <w:r w:rsidR="0096778F">
        <w:t xml:space="preserve"> (170). </w:t>
      </w:r>
      <w:r w:rsidR="00AF21D1" w:rsidRPr="00AF21D1">
        <w:rPr>
          <w:b/>
        </w:rPr>
        <w:t>(М.А.Й.).</w:t>
      </w:r>
      <w:r w:rsidR="0096778F">
        <w:t xml:space="preserve"> Путь наш к Свету продолжим, являя неслыханное упорство в своем устремлении к Владыке. Да! Да! Неслыханное упорство нужно, чтобы пробить толщу тьмы плотных слоев над Землею.</w:t>
      </w:r>
      <w:r w:rsidR="00685BF9" w:rsidRPr="00685BF9">
        <w:t xml:space="preserve"> </w:t>
      </w:r>
      <w:r w:rsidR="0096778F">
        <w:t>Земля окутана мраком. Не будем удивляться набуханию и нагнетению тьмы. Темный полюс существования должен выявить все свои силы, прежде чем светлый утвердит свою мощь. Но по ярости тьмы уже можно судить о сужденном полюсе Светлого Града. Не перед концом ли неистовствует тьма? Сужденному быть, и никакие усилия темных и приспешников их не смогут изменить решение Владык и Великого Плана. Течение эволюции Космично. Ее поток устремлен в Беспредельность.</w:t>
      </w:r>
    </w:p>
    <w:p w:rsidR="005708EB" w:rsidRDefault="005708EB" w:rsidP="00BF4524"/>
    <w:p w:rsidR="0096778F" w:rsidRDefault="00BB53C2" w:rsidP="00BF4524">
      <w:r w:rsidRPr="00A07582">
        <w:rPr>
          <w:b/>
        </w:rPr>
        <w:t>1966</w:t>
      </w:r>
      <w:r>
        <w:rPr>
          <w:b/>
        </w:rPr>
        <w:t xml:space="preserve"> г. </w:t>
      </w:r>
      <w:r w:rsidR="00AF21D1" w:rsidRPr="00AF21D1">
        <w:rPr>
          <w:b/>
        </w:rPr>
        <w:t>209.</w:t>
      </w:r>
      <w:r w:rsidR="0096778F">
        <w:t xml:space="preserve"> (171). </w:t>
      </w:r>
      <w:r w:rsidR="00AF21D1" w:rsidRPr="00AF21D1">
        <w:rPr>
          <w:b/>
        </w:rPr>
        <w:t>(Гуру).</w:t>
      </w:r>
      <w:r w:rsidR="0096778F">
        <w:t xml:space="preserve"> Каждодневность дает великие возможности утверждения малых начинаний, которым во времени </w:t>
      </w:r>
      <w:r w:rsidR="0096778F">
        <w:lastRenderedPageBreak/>
        <w:t>суждено стать великими. Малое, начатое в каждодневности и каждодневностью установленное и упроченное, растет и постепенно превращается в большое. В этом залог и ручательство победы и преуспеяния. Надо только упорство явить, чтобы не ослабеть и не преутомиться в делании.</w:t>
      </w:r>
    </w:p>
    <w:p w:rsidR="005708EB" w:rsidRDefault="005708EB" w:rsidP="00BF4524"/>
    <w:p w:rsidR="0096778F" w:rsidRDefault="0096778F" w:rsidP="00A71939">
      <w:pPr>
        <w:pStyle w:val="Quote"/>
      </w:pPr>
      <w:r>
        <w:t>Сны очень насыщенные. Просыпался несколько раз. Первый раз с воспоминанием о том, что кому-то опять помогал. Потом Л. принес мне мои кружку и еду для общего стола, где и без них была масса всего. При этом сразу справлялось 1</w:t>
      </w:r>
      <w:r w:rsidR="00971BA4">
        <w:rPr>
          <w:lang w:val="en-US"/>
        </w:rPr>
        <w:t> </w:t>
      </w:r>
      <w:r>
        <w:t>мая не будущего, а [19]68 года. А целый год как бы зачеркивался. Потом что-то хорошее решилось для Зины, и я не знал, сейчас ли сказать ей об этом или пусть узнает сама вскорести («вскорести» произвожу от слова «вскоре»). При каждом пробуждении ночью, а их было несколько, оставалось впечатление активности в Тонком Мире на Общее Благо.</w:t>
      </w:r>
    </w:p>
    <w:p w:rsidR="0096778F" w:rsidRDefault="00BB53C2" w:rsidP="00BF4524">
      <w:r w:rsidRPr="00A07582">
        <w:rPr>
          <w:b/>
        </w:rPr>
        <w:t>1966</w:t>
      </w:r>
      <w:r>
        <w:rPr>
          <w:b/>
        </w:rPr>
        <w:t xml:space="preserve"> г. </w:t>
      </w:r>
      <w:r w:rsidR="00AF21D1" w:rsidRPr="00AF21D1">
        <w:rPr>
          <w:b/>
        </w:rPr>
        <w:t>210.</w:t>
      </w:r>
      <w:r w:rsidR="0096778F">
        <w:t xml:space="preserve"> </w:t>
      </w:r>
      <w:r w:rsidR="00AF21D1" w:rsidRPr="00AF21D1">
        <w:rPr>
          <w:b/>
        </w:rPr>
        <w:t>(Март 15).</w:t>
      </w:r>
      <w:r w:rsidR="0096778F">
        <w:t xml:space="preserve"> (Со сна). И кажется Мне, что на этот раз даст судьба облегчение.</w:t>
      </w:r>
    </w:p>
    <w:p w:rsidR="0096778F" w:rsidRDefault="0096778F" w:rsidP="00BF4524">
      <w:r>
        <w:t>Сказать Могу мало — напряжение действия исключает слова.</w:t>
      </w:r>
    </w:p>
    <w:p w:rsidR="0096778F" w:rsidRDefault="0096778F" w:rsidP="00BF4524">
      <w:r>
        <w:t>Скоро.</w:t>
      </w:r>
    </w:p>
    <w:p w:rsidR="0096778F" w:rsidRDefault="0096778F" w:rsidP="00BF4524">
      <w:r>
        <w:t>Необходимость создает нужную степень сосредоточения.</w:t>
      </w:r>
    </w:p>
    <w:p w:rsidR="0096778F" w:rsidRDefault="0096778F" w:rsidP="00BF4524">
      <w:r>
        <w:t>Дадим просимое на этот раз, но с условием — на время.</w:t>
      </w:r>
    </w:p>
    <w:p w:rsidR="0096778F" w:rsidRDefault="0096778F" w:rsidP="00BF4524">
      <w:r>
        <w:t>Ваше будущее со Мною, все остальное не ваше.</w:t>
      </w:r>
    </w:p>
    <w:p w:rsidR="0096778F" w:rsidRDefault="0096778F" w:rsidP="00BF4524">
      <w:r>
        <w:t>Первый, кто увидел, пусть озаботится утверждением достойного поведения перед Ликом Великим.</w:t>
      </w:r>
    </w:p>
    <w:p w:rsidR="0096778F" w:rsidRDefault="0096778F" w:rsidP="00BF4524">
      <w:r>
        <w:t>Будущему порадуемся. Не в пример прошлым несбывшимся ожиданиям, оно насыщено Светом сужденного счастья.</w:t>
      </w:r>
    </w:p>
    <w:p w:rsidR="005708EB" w:rsidRDefault="005708EB" w:rsidP="00BF4524"/>
    <w:p w:rsidR="0096778F" w:rsidRDefault="00BB53C2" w:rsidP="00BF4524">
      <w:r w:rsidRPr="00A07582">
        <w:rPr>
          <w:b/>
        </w:rPr>
        <w:t>1966</w:t>
      </w:r>
      <w:r>
        <w:rPr>
          <w:b/>
        </w:rPr>
        <w:t xml:space="preserve"> г. </w:t>
      </w:r>
      <w:r w:rsidR="00AF21D1" w:rsidRPr="00AF21D1">
        <w:rPr>
          <w:b/>
        </w:rPr>
        <w:t>211.</w:t>
      </w:r>
      <w:r w:rsidR="0096778F">
        <w:t xml:space="preserve"> (172). Когда предоставлены самим себе, особенно зорок Учитель. Предоставленность эта кажущаяся. Не Может оставить Учитель одних, без защиты, когда пространство нагнетено активностью темных. Земные глаза не в состоянии увидеть многих опасностей. Но Видит Учитель. Для успеха защиты надо держаться неотделимо и связи не ослаблять. Это особенно трудно, ибо пространственный Хаос вторгается в сознание, и кажется тогда, что Оставил Учитель. Это тоже иллюзия Майи, ибо Учитель с вами всегда. Много иллюзий трехмерного мира надо разрушить, прежде чем Близость Моя станет действительно неотъемлемой для сознания. Вся жизнь — это борьба с очевидностью видимости за действительность. Видимость плотного мира и видимость Тонкого Мира с действительностью не согласуются. Потому Мы Говорим о действительности огненной, о действительности Огненного Мира. Древние пророчества многовековой давности именно на нее указуют. Вопреки очевидности явной, огненный глаз прозревает в далекое будущее, зная, что оно уже выкристаллизовалось в несказуемых сферах пространства других измерений. Мы Живем и Работаем </w:t>
      </w:r>
      <w:r w:rsidR="0096778F">
        <w:lastRenderedPageBreak/>
        <w:t>неустанно ради осуществления этого будущего. У Нас есть помощники, их много. Это воинство Света. Можно сознательно встать в его ряды. Деятельность во имя будущего не прекращается ни ночью ни днем. Великое Делание непрерываемо. Сознание может быть активно на всех планах. Свободная воля устремляет энергии его к действию. Работы предстоит без конца. И множество духов в нужде. Никогда голод духовный не был столь острым. Мысль Света питает пространство. Мысли Света питанием служат для алчущих и жаждущих духов. Цементирование мыслью пространства не есть никчемная отвлеченность, но насущнейшая необходимость, дающая возможность каждому хотящему Света коснуться его через посредство пространственной мысли. Те, кто может мыслить ясносияюще, поистине благодетельствуют человечество мыслью своею. Но кто же поверит, что даже мыслью незримой можно людям помочь. Чтобы сознательно помогать, надо знать, надо верить в могущество мысли. Мы Действуем мыслью. Мы действовать мыслью Зовем и Учим, как это делать, тех, кто следует за Нами. Объединенною мыслью Мы Действуем с ними, а с Нами — они. Так на объединении сознаний строится Великое Действо.</w:t>
      </w:r>
    </w:p>
    <w:p w:rsidR="005708EB" w:rsidRDefault="005708EB" w:rsidP="00BF4524"/>
    <w:p w:rsidR="0096778F" w:rsidRDefault="00BB53C2" w:rsidP="00BF4524">
      <w:r w:rsidRPr="00A07582">
        <w:rPr>
          <w:b/>
        </w:rPr>
        <w:t>1966</w:t>
      </w:r>
      <w:r>
        <w:rPr>
          <w:b/>
        </w:rPr>
        <w:t xml:space="preserve"> г. </w:t>
      </w:r>
      <w:r w:rsidR="00AF21D1" w:rsidRPr="00AF21D1">
        <w:rPr>
          <w:b/>
        </w:rPr>
        <w:t>212.</w:t>
      </w:r>
      <w:r w:rsidR="0096778F">
        <w:t xml:space="preserve"> </w:t>
      </w:r>
      <w:r w:rsidR="00AF21D1" w:rsidRPr="00AF21D1">
        <w:rPr>
          <w:b/>
        </w:rPr>
        <w:t>(М.А.Й.).</w:t>
      </w:r>
      <w:r w:rsidR="0096778F">
        <w:t xml:space="preserve"> В устремлениях к Свету утверждаю тебя. Пламенная пентаграмма начинает сиять всеми огнями. Это состояние особенно плодоносно для сознания. Нельзя упустить ни мгновения из этого благословенного времени. Брошенные зерна дадут богатые всходы. Волнами и по спирали идет восхождение духа. Полюсность противоположностей проявляется и здесь. И чем ночь темней, тем ярче звезды, чем глубже скорбь, тем ближе Бог. Поэт уловил действие великого закона. Обычно Великие Духи страдают, приходя на Землю. Страдают и те, кто им близок по духу. Но ничего не убоимся, и пусть не остановит ничто. Царство Света силой берется.</w:t>
      </w:r>
    </w:p>
    <w:p w:rsidR="005708EB" w:rsidRDefault="005708EB" w:rsidP="00BF4524"/>
    <w:p w:rsidR="0096778F" w:rsidRDefault="00BB53C2" w:rsidP="00BF4524">
      <w:r w:rsidRPr="00A07582">
        <w:rPr>
          <w:b/>
        </w:rPr>
        <w:t>1966</w:t>
      </w:r>
      <w:r>
        <w:rPr>
          <w:b/>
        </w:rPr>
        <w:t xml:space="preserve"> г. </w:t>
      </w:r>
      <w:r w:rsidR="00AF21D1" w:rsidRPr="00AF21D1">
        <w:rPr>
          <w:b/>
        </w:rPr>
        <w:t>213.</w:t>
      </w:r>
      <w:r w:rsidR="0096778F">
        <w:t xml:space="preserve"> (173). </w:t>
      </w:r>
      <w:r w:rsidR="00AF21D1" w:rsidRPr="00AF21D1">
        <w:rPr>
          <w:b/>
        </w:rPr>
        <w:t>(Гуру).</w:t>
      </w:r>
      <w:r w:rsidR="0096778F">
        <w:t xml:space="preserve"> Полноте сотрудничества предпосылается множество мыслей. Хорошо, когда эти мысли находятся в гармонии и не противоречат друг другу. Но часто бывает наоборот: одной рукой разрушается то, что строит другая. Противоречие и половинчатость из одного гнезда. Трудно сказать, что из них хуже. Прошлый опыт говорит, что там, где противоречивость мышления, там недалека возможность одержания. По этому признаку и судите.</w:t>
      </w:r>
    </w:p>
    <w:p w:rsidR="005708EB" w:rsidRDefault="005708EB" w:rsidP="00BF4524"/>
    <w:p w:rsidR="0096778F" w:rsidRDefault="00BB53C2" w:rsidP="00BF4524">
      <w:r w:rsidRPr="00A07582">
        <w:rPr>
          <w:b/>
        </w:rPr>
        <w:t>1966</w:t>
      </w:r>
      <w:r>
        <w:rPr>
          <w:b/>
        </w:rPr>
        <w:t xml:space="preserve"> г. </w:t>
      </w:r>
      <w:r w:rsidR="00AF21D1" w:rsidRPr="00AF21D1">
        <w:rPr>
          <w:b/>
        </w:rPr>
        <w:t>214.</w:t>
      </w:r>
      <w:r w:rsidR="0096778F">
        <w:t xml:space="preserve"> (174). </w:t>
      </w:r>
      <w:r w:rsidR="00AF21D1" w:rsidRPr="00AF21D1">
        <w:rPr>
          <w:b/>
        </w:rPr>
        <w:t>(Март 16).</w:t>
      </w:r>
      <w:r w:rsidR="0096778F">
        <w:t xml:space="preserve"> Друг Мой, Астрохимический момент планеты необычен. Новые энергии уже достигли Земли. Касаясь человеческого организма, они вызывают к деятельности дотоле находившиеся в полусонном состоянии центры, пробуждая все хорошее и плохое, что кроется в сознании людей. Не только природа реагирует на эти воздействия, но и все живое. Активность сил темных </w:t>
      </w:r>
      <w:r w:rsidR="0096778F">
        <w:lastRenderedPageBreak/>
        <w:t>возрастает с притоком пространственных энергий, и насыщается силой стан Света. Столкновение полярностей идет по всему лику Земли. Но в то время как все светлое, хорошее и созидательное, поднявшееся в человеке, служит ему на благо и утверждение, все темное и злое, насыщенное силами разрушения, приводит аппарат человеческий в состояние разновесия, к болезням, гибели, дезинтеграции. Темные с планеты уйдут. Те самые энергии, которые усиливают и укрепляют стан светлых сил, обернутся энергиями разрушения, будучи преломлены через сердца, идущие против Света. Этот процесс саморазрушения невозможно остановить никакими мерами. Саморазложение тьмы — процесс, кармически неизбежный. Сейчас, когда разделение человечества идет по линии сердца, воздействие пространственных энергий особенно мощно по своим следствиям. Безумствует тьма, прибегая к самым удушающим методам. Неистовство тьмы — явление весьма характерное перед ее концом. Конец Кали Юги и утверждение Сатиа Юги знаменует собою Новую Эру, когда очищенная от темных планета вступит в период мощного подъема эволюционных течений.</w:t>
      </w:r>
    </w:p>
    <w:p w:rsidR="005708EB" w:rsidRDefault="005708EB" w:rsidP="00BF4524"/>
    <w:p w:rsidR="0096778F" w:rsidRDefault="00BB53C2" w:rsidP="00BF4524">
      <w:r w:rsidRPr="00A07582">
        <w:rPr>
          <w:b/>
        </w:rPr>
        <w:t>1966</w:t>
      </w:r>
      <w:r>
        <w:rPr>
          <w:b/>
        </w:rPr>
        <w:t xml:space="preserve"> г. </w:t>
      </w:r>
      <w:r w:rsidR="00AF21D1" w:rsidRPr="00AF21D1">
        <w:rPr>
          <w:b/>
        </w:rPr>
        <w:t>215.</w:t>
      </w:r>
      <w:r w:rsidR="0096778F">
        <w:t xml:space="preserve"> (175). </w:t>
      </w:r>
      <w:r w:rsidR="00AF21D1" w:rsidRPr="00AF21D1">
        <w:rPr>
          <w:b/>
        </w:rPr>
        <w:t>(М.А.Й.).</w:t>
      </w:r>
      <w:r w:rsidR="0096778F">
        <w:t xml:space="preserve"> В период нагнетения пространственных энергий чуткие организмы напрягаются соответственно. Обычно это очень болезненно отражается на здоровье, ибо планета больна и много яда разлито в ее атмосфере человеческим неразумием и злобой. В эти моменты нужна особая осторожность и особая сдержанность, чтобы избежать соприкосновения с пространственной заразой. Сколько яда выдыхает в пространство нечистое сознание! Надо очень беречься и держать заградительную сеть в полном порядке. Необходима хотя бы краткая каждодневная пранаяма. Необходимо крепко держаться Учителя. Всеми мерами следует защититься против натиска тьмы, которая в это время очень усиливает свою активность. Столько болезней вокруг, столько физических и психических неуравновесий, столько несчастий и горя. Все силы духа надо собрать, чтобы выдержать до конца.</w:t>
      </w:r>
    </w:p>
    <w:p w:rsidR="005708EB" w:rsidRDefault="005708EB" w:rsidP="00BF4524"/>
    <w:p w:rsidR="0096778F" w:rsidRDefault="00BB53C2" w:rsidP="00BF4524">
      <w:r w:rsidRPr="00A07582">
        <w:rPr>
          <w:b/>
        </w:rPr>
        <w:t>1966</w:t>
      </w:r>
      <w:r>
        <w:rPr>
          <w:b/>
        </w:rPr>
        <w:t xml:space="preserve"> г. </w:t>
      </w:r>
      <w:r w:rsidR="00AF21D1" w:rsidRPr="00AF21D1">
        <w:rPr>
          <w:b/>
        </w:rPr>
        <w:t>216.</w:t>
      </w:r>
      <w:r w:rsidR="0096778F">
        <w:t xml:space="preserve"> (176). </w:t>
      </w:r>
      <w:r w:rsidR="00AF21D1" w:rsidRPr="00AF21D1">
        <w:rPr>
          <w:b/>
        </w:rPr>
        <w:t>(Гуру).</w:t>
      </w:r>
      <w:r w:rsidR="0096778F">
        <w:t xml:space="preserve"> Ноша Мира сего велика, и чаша яда не минует горящее сердце. Оно трансмутирует своими огнями окружающий мрак. Тяжко горящему сердцу. Ответственность за Землю и за деяния людей ложится на него невыносимым бременем. Каин сказал, что он не сторож своему брату. Но дозорное сердце, связанное серебряной нитью с Сердцем Великим, разделяет и посильно помогает Ему нести Ношу Мира, которую Взяло Оно на Себя. Это высший аспект сотрудничества с Учителем Света. И когда становится уже совершенно невыносимо, мысль о том, что, быть может, в этот момент помогаем посильно Великому Сердцу, даст силы пройти через все.</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217.</w:t>
      </w:r>
      <w:r w:rsidR="0096778F">
        <w:t xml:space="preserve"> (177). </w:t>
      </w:r>
      <w:r w:rsidR="00AF21D1" w:rsidRPr="00AF21D1">
        <w:rPr>
          <w:b/>
        </w:rPr>
        <w:t>(Март 17).</w:t>
      </w:r>
      <w:r w:rsidR="0096778F">
        <w:t xml:space="preserve"> Продвижение духа заключается в наращивании Агни и способности преодоления трудностей еще больших, чем были раньше. Препятствия даются по силе духа, и их рост указывает на то, что растет дух. И в самом деле, какая польза от того, если человеку не на чем будет упражнять свои силы? Благополучие и тихое и мирноспокойное житие есть смерть духа. Порадуемся тому, что так трудно и препятствия громоздятся, как горы. И даже болезни даются для преодоления. Первая ступень — это преодоление болезни в духе, то есть такое состояние сознания, когда дух не сломлен болезнью, не подчиняется ей. Не теряет бодрости, равновесия и самообладания. Вторая — это борьба тела с болезнью, когда воля встает на защиту физической оболочки, усиливая заградительную сеть и применяя все методы, приобретенные опытом для противодействия заболеванию. Психическая энергия, или Агни, — панацея от всех заболеваний, и пользоваться этой силой и применять эту силу следует при любом недомогании и до конца. Даже в случаях, требующих хирургического вмешательства, психическая энергия облегчает заживление и срастание тканей и ускоряет выздоровление. Кармические болезни более трудно поддаются лечению, священные боли почти не поддаются, но временные, летучие и благоприобретенные отступают под воздействием огненной энергии. Прежде лекарств, прежде докторов призвать надо Агни. Огонь-жизнедатель поможет и докторам, и усвоению лекарства. Организм человека, его тело — это цитадель, крепость, осаждаемая со всех сторон врагами в виде всевозможных болезнетворных начал, физических и психических, и защищать ее следует всеми силами духа и постоянно, призвав на помощь психическую энергию, которая, подобно мускулам, растет только в применении и атрофируется при инертности сознания.</w:t>
      </w:r>
    </w:p>
    <w:p w:rsidR="005708EB" w:rsidRDefault="005708EB" w:rsidP="00BF4524"/>
    <w:p w:rsidR="0096778F" w:rsidRDefault="00BB53C2" w:rsidP="00BF4524">
      <w:r w:rsidRPr="00A07582">
        <w:rPr>
          <w:b/>
        </w:rPr>
        <w:t>1966</w:t>
      </w:r>
      <w:r>
        <w:rPr>
          <w:b/>
        </w:rPr>
        <w:t xml:space="preserve"> г. </w:t>
      </w:r>
      <w:r w:rsidR="00AF21D1" w:rsidRPr="00AF21D1">
        <w:rPr>
          <w:b/>
        </w:rPr>
        <w:t>218.</w:t>
      </w:r>
      <w:r w:rsidR="0096778F">
        <w:t xml:space="preserve"> (178). </w:t>
      </w:r>
      <w:r w:rsidR="00AF21D1" w:rsidRPr="00AF21D1">
        <w:rPr>
          <w:b/>
        </w:rPr>
        <w:t>(Гуру).</w:t>
      </w:r>
      <w:r w:rsidR="0096778F">
        <w:t xml:space="preserve"> Все, что идет и ратоборствует против Света, должно быть выявлено до конца, под какими бы масками оно ни скрывалось. Сейчас время выявления ликов. И в данном случае надо поставить своевольщика в такие условия, чтобы он выявил себя до конца и, восставая и идя против наших близких, вынужден был или подчиниться окончательному решению С-а или же, не признав его и отвергнув, открыто стать в оппозицию нам, а следовательно, Иерархии и Владыке.</w:t>
      </w:r>
    </w:p>
    <w:p w:rsidR="005708EB" w:rsidRDefault="005708EB" w:rsidP="00BF4524"/>
    <w:p w:rsidR="0096778F" w:rsidRDefault="00BB53C2" w:rsidP="00BF4524">
      <w:r w:rsidRPr="00A07582">
        <w:rPr>
          <w:b/>
        </w:rPr>
        <w:t>1966</w:t>
      </w:r>
      <w:r>
        <w:rPr>
          <w:b/>
        </w:rPr>
        <w:t xml:space="preserve"> г. </w:t>
      </w:r>
      <w:r w:rsidR="00AF21D1" w:rsidRPr="00AF21D1">
        <w:rPr>
          <w:b/>
        </w:rPr>
        <w:t>219.</w:t>
      </w:r>
      <w:r w:rsidR="0096778F">
        <w:t xml:space="preserve"> (179). </w:t>
      </w:r>
      <w:r w:rsidR="00AF21D1" w:rsidRPr="00AF21D1">
        <w:rPr>
          <w:b/>
        </w:rPr>
        <w:t>(М.А.Й.).</w:t>
      </w:r>
      <w:r w:rsidR="0096778F">
        <w:t xml:space="preserve"> Не ваша вина и не наша, что человек не выдержал испытания. Каждый приближающийся испытуется. Испытует Учитель, и даже Он, предоставляя возможность свободной воле испытуемого выявиться полностью, не Может заранее сказать, чем кончится испытание. Если бы Мог, то испытания были бы излишни и отбор происходил бы просто без всяких испытаний. Но на испытании даже Миры. И знаете, как искушались даже Великие Духи. Но если бы ваши предупреждения были приняты к исполнению, </w:t>
      </w:r>
      <w:r w:rsidR="0096778F">
        <w:lastRenderedPageBreak/>
        <w:t>многого удалось бы избежать. Вы достаточно заплатили за то, чтобы иметь право предупредить друзей. Но кто-то остался глух и слеп к вашим словам.</w:t>
      </w:r>
    </w:p>
    <w:p w:rsidR="005708EB" w:rsidRDefault="005708EB" w:rsidP="00BF4524"/>
    <w:p w:rsidR="0096778F" w:rsidRDefault="00BB53C2" w:rsidP="00BF4524">
      <w:r w:rsidRPr="00A07582">
        <w:rPr>
          <w:b/>
        </w:rPr>
        <w:t>1966</w:t>
      </w:r>
      <w:r>
        <w:rPr>
          <w:b/>
        </w:rPr>
        <w:t xml:space="preserve"> г. </w:t>
      </w:r>
      <w:r w:rsidR="00AF21D1" w:rsidRPr="00AF21D1">
        <w:rPr>
          <w:b/>
        </w:rPr>
        <w:t>220.</w:t>
      </w:r>
      <w:r w:rsidR="0096778F">
        <w:t xml:space="preserve"> (180). </w:t>
      </w:r>
      <w:r w:rsidR="00AF21D1" w:rsidRPr="00AF21D1">
        <w:rPr>
          <w:b/>
        </w:rPr>
        <w:t>(Март 18).</w:t>
      </w:r>
      <w:r w:rsidR="0096778F">
        <w:t xml:space="preserve"> «Не надейтесь на сынов человеческих». Нельзя ставить свое сознание в зависимость от колебаний и неустойчивости астральных оболочек хотя бы и близких людей. Путь наш решен, и случайности соприкосновения с ними пусть не отклоняют от принятого направления. Волн в океане человеческом много, но корабль идет по определенному курсу им вопреки.</w:t>
      </w:r>
    </w:p>
    <w:p w:rsidR="005708EB" w:rsidRDefault="005708EB" w:rsidP="00BF4524"/>
    <w:p w:rsidR="0096778F" w:rsidRDefault="00BB53C2" w:rsidP="00BF4524">
      <w:r w:rsidRPr="00A07582">
        <w:rPr>
          <w:b/>
        </w:rPr>
        <w:t>1966</w:t>
      </w:r>
      <w:r>
        <w:rPr>
          <w:b/>
        </w:rPr>
        <w:t xml:space="preserve"> г. </w:t>
      </w:r>
      <w:r w:rsidR="00AF21D1" w:rsidRPr="00AF21D1">
        <w:rPr>
          <w:b/>
        </w:rPr>
        <w:t>221.</w:t>
      </w:r>
      <w:r w:rsidR="0096778F">
        <w:t xml:space="preserve"> (181). Сколь же ценно качество спокойствия. Когда оно сочетается в гармонии с качеством напряжения, внутренние огни приобретают тогда особую стойкость. Неустойчивость человеческих настроений очень влияет на качество пламени. Потому стойкость пламени охраняется волей. Главное — не заражаться чужими настроениями. Передаются они необычайно легко. При каждом соприкосновении ауры тотчас же вступают во взаимодействие и осветляются или омрачаются соответственно. Стойкость заградительной сети служит хорошей защитой. Каждый центр жизни и сознания индивидуализирован. Даже элементы периодической шкалы Менделеева имеют ярко выраженную индивидуальность, в зависимости от свойств которой они вступают в соединение с другими элементами. Все в природе индивидуализировано: и клен, и береза, и дуб, равно как и каждый цветок и травинка. Многие восстают даже против термина «индивидуальность» и «индивидуализм», не отдавая себе отчета в том, что в действительности восстают они против эгоцентризма, эгоизма, себялюбия, самости и всех ярко выраженных отрицательных свойств человеческой личности. И, однако, В[ладимир] И[льич] имел яркую индивидуальность, сильную и самобытную. Творчество Шекспира, Толстого, Леонардо да Винчи неповторяемо индивидуально. Неповторимы Байрон и Пушкин. Мы утверждаем индивидуальность творчества. Истинное творчество самобытно и индивидуально. Сочетание огней разгорающихся центров человека неповторимо. Попугаи не имеют проснувшихся центров и не имеют индивидуальности, которая в них замещена личностью малой, и притом подобной стертой монете. И мысли их и слова текут по трафарету, не зажигая никого и наводя безысходную скуку. Индивидуальность стоит на страже завоеваний человеческого духа. Очень надо понять различие между личностью и Индивидуальностью. Со смертью человека личность его умирает, паспорт и удостоверение личности утрачивают свою юридическую силу, но Индивидуальность остается и сознательно или бессознательно продолжает жить. И если центр жизни духа был перенесен в сферу Индивидуальности еще при жизни в теле, переход </w:t>
      </w:r>
      <w:r w:rsidR="0096778F">
        <w:lastRenderedPageBreak/>
        <w:t>в Мир духов совершается при полном сознании, не прерывая его. Это и будет бессмертием духа.</w:t>
      </w:r>
    </w:p>
    <w:p w:rsidR="005708EB" w:rsidRDefault="005708EB" w:rsidP="00BF4524"/>
    <w:p w:rsidR="0096778F" w:rsidRDefault="00BB53C2" w:rsidP="00BF4524">
      <w:r w:rsidRPr="00A07582">
        <w:rPr>
          <w:b/>
        </w:rPr>
        <w:t>1966</w:t>
      </w:r>
      <w:r>
        <w:rPr>
          <w:b/>
        </w:rPr>
        <w:t xml:space="preserve"> г. </w:t>
      </w:r>
      <w:r w:rsidR="00AF21D1" w:rsidRPr="00AF21D1">
        <w:rPr>
          <w:b/>
        </w:rPr>
        <w:t>222.</w:t>
      </w:r>
      <w:r w:rsidR="0096778F">
        <w:t xml:space="preserve"> (182). </w:t>
      </w:r>
      <w:r w:rsidR="00AF21D1" w:rsidRPr="00AF21D1">
        <w:rPr>
          <w:b/>
        </w:rPr>
        <w:t>(М.А.Й.).</w:t>
      </w:r>
      <w:r w:rsidR="0096778F">
        <w:t xml:space="preserve"> Сознание, имеющее доступ в Сокровищницу пространственной мысли, каждою мыслью как бы касается Беспредельности и может мысли развивать и расширять вне обычных ограничений. Какая бы мысль ни проникла в сознание, следуя заложенному в ней направлению, ее можно углубить и расширить. Этим путем идет обогащение сознания. Часто удивляетесь, откуда течет бесконечный поток мыслей. Но Учитель Сказал «Приходящий ко Мне не возжаждет вовек». Источник пространственной мысли неиссякаем. Счастлив тот, кто нашел к нему доступ.</w:t>
      </w:r>
    </w:p>
    <w:p w:rsidR="005708EB" w:rsidRDefault="005708EB" w:rsidP="00BF4524"/>
    <w:p w:rsidR="0096778F" w:rsidRDefault="00BB53C2" w:rsidP="00BF4524">
      <w:r w:rsidRPr="00A07582">
        <w:rPr>
          <w:b/>
        </w:rPr>
        <w:t>1966</w:t>
      </w:r>
      <w:r>
        <w:rPr>
          <w:b/>
        </w:rPr>
        <w:t xml:space="preserve"> г. </w:t>
      </w:r>
      <w:r w:rsidR="00AF21D1" w:rsidRPr="00AF21D1">
        <w:rPr>
          <w:b/>
        </w:rPr>
        <w:t>223.</w:t>
      </w:r>
      <w:r w:rsidR="0096778F">
        <w:t xml:space="preserve"> </w:t>
      </w:r>
      <w:r w:rsidR="00AF21D1" w:rsidRPr="00AF21D1">
        <w:rPr>
          <w:b/>
        </w:rPr>
        <w:t>(Гуру).</w:t>
      </w:r>
      <w:r w:rsidR="0096778F">
        <w:t xml:space="preserve"> Правильно: если желудок отказывается нормально принимать и усваивать пищу, то питание можно поддерживать, вводя в кровь глюкозу и витамины, а также при помощи питательных клизм. Также можно до некоторой степени облегчать организм, вводя через поры кожи питательные масла, скажем, розовое (настоящее, не синтетическое) или в смеси с эвкалиптом, массажируя и втирая при этом его в область кишечника и постепенно, при благоприятной реакции, распространяя на все туловище, а потом на конечности. По желанию больного можно добавить в раствор розового и эвкалиптового масла соснового, пихтового и вообще хвойного масла. Тонизирующее действие этих втираний очень полезно. Поры кожи будут впитывать эти масла и как бы питаться ими.</w:t>
      </w:r>
    </w:p>
    <w:p w:rsidR="005708EB" w:rsidRDefault="005708EB" w:rsidP="00BF4524"/>
    <w:p w:rsidR="0096778F" w:rsidRDefault="00BB53C2" w:rsidP="00BF4524">
      <w:r w:rsidRPr="00A07582">
        <w:rPr>
          <w:b/>
        </w:rPr>
        <w:t>1966</w:t>
      </w:r>
      <w:r>
        <w:rPr>
          <w:b/>
        </w:rPr>
        <w:t xml:space="preserve"> г. </w:t>
      </w:r>
      <w:r w:rsidR="00AF21D1" w:rsidRPr="00AF21D1">
        <w:rPr>
          <w:b/>
        </w:rPr>
        <w:t>224.</w:t>
      </w:r>
      <w:r w:rsidR="0096778F">
        <w:t xml:space="preserve"> </w:t>
      </w:r>
      <w:r w:rsidR="00AF21D1" w:rsidRPr="00AF21D1">
        <w:rPr>
          <w:b/>
        </w:rPr>
        <w:t>(Март 19).</w:t>
      </w:r>
      <w:r w:rsidR="0096778F">
        <w:t xml:space="preserve"> При сношении с Дальними Мирами необходимо учесть основной фактор этих сношений — мысль. Мысль, устремленная в космическое пространство к определенному объекту, устанавливает с ним немедленно связь и, обладая магнитными свойствами, начинает в пространстве расти, притягивая к себе элементы, родственные с ее сущностью. Мысль соединена со своим породителем, или творцом, соединительной нитью, как бы пуповиной. Эта незримая нить очень прочна. По ней, как по проводу, идут вибрации от объекта, к которому устремлена мысль. При известной степени чуткости эти поступления передаются в породившее мысль сознание. Помимо того, мысль возвращается из пространства к создавшему ее человеку, но уже нагруженная магнитно притянутыми к ней новыми элементами. При постоянстве и ритмичности мысленного устремления наращивание мысли приобретает определенную и явно ощущаемую закономерность, и тогда рост и расширение сознания, то есть обогащение его новыми нахождениями, становится явлением очевидным и неотрицаемым для утверждающего этот процесс человека. Устремление не есть идеальная отвлеченность, но жизненно практический огненный </w:t>
      </w:r>
      <w:r w:rsidR="0096778F">
        <w:lastRenderedPageBreak/>
        <w:t>процесс психической целенаправленности сознания, который при монолитности устремления и постоянстве его не может не дать вполне конкретных и убедительных следствий. Связь, установленная с далекой звездой, позволит сознанию как бы приблизиться к ней и установить канал сообщения. При этом важно учесть, что после смерти тела этот канал духа будет продолжать действовать, объединяя два полюса — устремленное сознание с избранной им целью. Конечно, при способности выделяться в ментале и таким образом действовать мыслью сношение с Дальними Мирами приобретает аспект огненной достоверности и получаемые при этом восприятия запечатлеваются в сознании уже в виде образов, картин и ощущений явных, определенных и совершенно реальных. Земные устремления человечества воплощаются в совершенно реальные формы. Точно так же и космические устремления дадут свои следствия. Но необходимо, чтобы такие устремления зародились в сознании человека и приобрели достаточную силу для своей реализации.</w:t>
      </w:r>
    </w:p>
    <w:p w:rsidR="005708EB" w:rsidRDefault="005708EB" w:rsidP="00BF4524"/>
    <w:p w:rsidR="0096778F" w:rsidRDefault="00BB53C2" w:rsidP="00BF4524">
      <w:r w:rsidRPr="00A07582">
        <w:rPr>
          <w:b/>
        </w:rPr>
        <w:t>1966</w:t>
      </w:r>
      <w:r>
        <w:rPr>
          <w:b/>
        </w:rPr>
        <w:t xml:space="preserve"> г. </w:t>
      </w:r>
      <w:r w:rsidR="00AF21D1" w:rsidRPr="00AF21D1">
        <w:rPr>
          <w:b/>
        </w:rPr>
        <w:t>225.</w:t>
      </w:r>
      <w:r w:rsidR="0096778F">
        <w:t xml:space="preserve"> (183). </w:t>
      </w:r>
      <w:r w:rsidR="00AF21D1" w:rsidRPr="00AF21D1">
        <w:rPr>
          <w:b/>
        </w:rPr>
        <w:t>(М.А.Й.).</w:t>
      </w:r>
      <w:r w:rsidR="0096778F">
        <w:t xml:space="preserve"> Фактор человеческого сознания есть то великое неизвестное, которое так трудно учесть при осуществлении Великого Плана. Трудность заключается главным образом в том, что воля свободна. И если она неустойчива и непостоянна, то флуктуация</w:t>
      </w:r>
      <w:r w:rsidR="00E4421D">
        <w:rPr>
          <w:rStyle w:val="FootnoteReference"/>
        </w:rPr>
        <w:footnoteReference w:id="8"/>
      </w:r>
      <w:r w:rsidR="0096778F">
        <w:t xml:space="preserve"> множества воль может вносить весьма неожиданные изменения в общее течение событий. Потому Сатиа Юга непреложно наступит, но где, как и когда — это зависит уже от готовности человеческих сознаний и желания воспринять Свет. В этом вторая трудность определения сроков. Космические сроки непреложны, но формы утверждения их на Земле преломляются через сознания множеств. Даже лучшие начинания часто отемняются невежеством. Свет миру дается, но принятие его зависит от человека.</w:t>
      </w:r>
    </w:p>
    <w:p w:rsidR="005708EB" w:rsidRDefault="005708EB" w:rsidP="00BF4524"/>
    <w:p w:rsidR="0096778F" w:rsidRDefault="00BB53C2" w:rsidP="00BF4524">
      <w:r w:rsidRPr="00A07582">
        <w:rPr>
          <w:b/>
        </w:rPr>
        <w:t>1966</w:t>
      </w:r>
      <w:r>
        <w:rPr>
          <w:b/>
        </w:rPr>
        <w:t xml:space="preserve"> г. </w:t>
      </w:r>
      <w:r w:rsidR="00AF21D1" w:rsidRPr="00AF21D1">
        <w:rPr>
          <w:b/>
        </w:rPr>
        <w:t>226.</w:t>
      </w:r>
      <w:r w:rsidR="0096778F">
        <w:t xml:space="preserve"> (184). </w:t>
      </w:r>
      <w:r w:rsidR="00AF21D1" w:rsidRPr="00AF21D1">
        <w:rPr>
          <w:b/>
        </w:rPr>
        <w:t>(Гуру).</w:t>
      </w:r>
      <w:r w:rsidR="0096778F">
        <w:t xml:space="preserve"> Будем полагать, что ближайшие годы будут временем великих событий. Непреложность космических сроков обуславливает неизбежность каждого человека ответствовать на их воздействия, так или иначе возвышаясь духом и преображаясь, или, наоборот, отемняясь и погружаясь во мрак. Именно космическими сроками обусловлено великое разделение человечества на светлых и темных. Срок непреложен, его нельзя избежать или от него уклониться, но воля свободна избрать Свет или тьму и тем решить участь свою на будущее.</w:t>
      </w:r>
    </w:p>
    <w:p w:rsidR="005708EB" w:rsidRDefault="005708EB" w:rsidP="00BF4524"/>
    <w:p w:rsidR="0096778F" w:rsidRDefault="00BB53C2" w:rsidP="00BF4524">
      <w:r w:rsidRPr="00A07582">
        <w:rPr>
          <w:b/>
        </w:rPr>
        <w:t>1966</w:t>
      </w:r>
      <w:r>
        <w:rPr>
          <w:b/>
        </w:rPr>
        <w:t xml:space="preserve"> г. </w:t>
      </w:r>
      <w:r w:rsidR="00AF21D1" w:rsidRPr="00AF21D1">
        <w:rPr>
          <w:b/>
        </w:rPr>
        <w:t>227.</w:t>
      </w:r>
      <w:r w:rsidR="0096778F">
        <w:t xml:space="preserve"> (185). </w:t>
      </w:r>
      <w:r w:rsidR="00AF21D1" w:rsidRPr="00AF21D1">
        <w:rPr>
          <w:b/>
        </w:rPr>
        <w:t>(Март 20).</w:t>
      </w:r>
      <w:r w:rsidR="0096778F">
        <w:t xml:space="preserve"> Держитесь как на пожаре. Психический заряд огненной мощи сильнее ракет. Многое Остановили. Останавливаем все, опасное миру. Мы Ждем срока, </w:t>
      </w:r>
      <w:r w:rsidR="0096778F">
        <w:lastRenderedPageBreak/>
        <w:t>чтобы нанести удар. Отвлекаем и Раздробляем энергии тьмы. Психический фильтр как преграда для ее действий. Психический фильтр — это намордник для темных. Не будет войны, но и мира не будет, пока не Приду.</w:t>
      </w:r>
    </w:p>
    <w:p w:rsidR="005708EB" w:rsidRDefault="005708EB" w:rsidP="00BF4524"/>
    <w:p w:rsidR="0096778F" w:rsidRDefault="00BB53C2" w:rsidP="00BF4524">
      <w:r w:rsidRPr="00A07582">
        <w:rPr>
          <w:b/>
        </w:rPr>
        <w:t>1966</w:t>
      </w:r>
      <w:r>
        <w:rPr>
          <w:b/>
        </w:rPr>
        <w:t xml:space="preserve"> г. </w:t>
      </w:r>
      <w:r w:rsidR="00AF21D1" w:rsidRPr="00AF21D1">
        <w:rPr>
          <w:b/>
        </w:rPr>
        <w:t>228.</w:t>
      </w:r>
      <w:r w:rsidR="0096778F">
        <w:t xml:space="preserve"> (186). Явим понимание сложности психо-пространственных условий планеты. Они необычны. Основная нота их — разновесие. В этом ключе звучат многие сознания. Уловить эту ноту — не значит настроиться на ключе разновесия, но — силы найти в себе не подчиниться воздействию Хаоса. Идти против течения не так просто и легко, как это кажется. Устои моста — против потока. На них и упор. Башни высокого напряжения выдерживают большую нагрузку. И, помимо всего, вокруг Фокусов Света особое нагнетение и особенно силен натиск тьмы. Так же и Твердыня Наша постоянно является целью для вражеских нападений. Так же и вокруг вас беснование тьмы и множество всяких попыток. Но крепок Наш Щит. Не Дадим, не Дадим мохнатым рукам дотянуться до вас. Но мелких ударов, неприятностей и противодействий не избежать. Уничтожили бы давно, но коротки руки. А когти можно и обрубить. Потому и боятся просунуть когтистую лапу. Охраню, Охраню, Охраню.</w:t>
      </w:r>
    </w:p>
    <w:p w:rsidR="005708EB" w:rsidRDefault="005708EB" w:rsidP="00BF4524"/>
    <w:p w:rsidR="0096778F" w:rsidRDefault="00BB53C2" w:rsidP="00BF4524">
      <w:r w:rsidRPr="00A07582">
        <w:rPr>
          <w:b/>
        </w:rPr>
        <w:t>1966</w:t>
      </w:r>
      <w:r>
        <w:rPr>
          <w:b/>
        </w:rPr>
        <w:t xml:space="preserve"> г. </w:t>
      </w:r>
      <w:r w:rsidR="00AF21D1" w:rsidRPr="00AF21D1">
        <w:rPr>
          <w:b/>
        </w:rPr>
        <w:t>229.</w:t>
      </w:r>
      <w:r w:rsidR="0096778F">
        <w:t xml:space="preserve"> (187). Ужимками духа друзей особенно не огорчайтесь. И они тоже выявляют свою сущность. Надо знать, надо знать, надо знать свойства природы людской. Только так можно быть вооруженным на все случаи жизни. От незнания и неподготовленности много бед происходит. Ведь возможно обольщаться не только прельщениями тьмы, но и внешними обликами подошедших. В некоторых случаях даже пуда соли может оказаться недостаточно. Излишняя занятость собою и самонаполнение своим очень мешают проникать в чужое сознание. Надо силы найти в эти моменты полностью отрешаться от себя. Иначе наблюдение за извивами мыслей и чувств собеседника становится невозможным. Умение отойти от себя — основа наблюдательности и зоркости. Все заняты собою до переполнения. А вы не собою, но ими займитесь в моменты желания душу чужую понять. Требование «Отвергнись от себя и следуй за Мною» гораздо более жизненно и практично, чем это кажется людям.</w:t>
      </w:r>
    </w:p>
    <w:p w:rsidR="005708EB" w:rsidRDefault="005708EB" w:rsidP="00BF4524"/>
    <w:p w:rsidR="0096778F" w:rsidRDefault="00BB53C2" w:rsidP="00BF4524">
      <w:r w:rsidRPr="00A07582">
        <w:rPr>
          <w:b/>
        </w:rPr>
        <w:t>1966</w:t>
      </w:r>
      <w:r>
        <w:rPr>
          <w:b/>
        </w:rPr>
        <w:t xml:space="preserve"> г. </w:t>
      </w:r>
      <w:r w:rsidR="00AF21D1" w:rsidRPr="00AF21D1">
        <w:rPr>
          <w:b/>
        </w:rPr>
        <w:t>230.</w:t>
      </w:r>
      <w:r w:rsidR="0096778F">
        <w:t xml:space="preserve"> (188). </w:t>
      </w:r>
      <w:r w:rsidR="00AF21D1" w:rsidRPr="00AF21D1">
        <w:rPr>
          <w:b/>
        </w:rPr>
        <w:t>(М.А.Й.).</w:t>
      </w:r>
      <w:r w:rsidR="0096778F">
        <w:t xml:space="preserve"> Можно ли сетовать на то, что уроки жизни столь поучительны, столь полезны и богаты содержанием? Приобретение опыта всегда требует затраты энергии. И когда такая возможность дается, остается только радоваться. В этом большая мудрость. Не горечи опыта, но явлению накапливания радуется ищущий дух. Горечь пройдет и забудется, но опыт останется с нами. Неготовый ученик очень огорчается тем, что так щедро обогащает его сознание. Но сужденный утверждает обратное. Только подумать о том, как радостно будет, когда придет время поделиться с нами </w:t>
      </w:r>
      <w:r w:rsidR="0096778F">
        <w:lastRenderedPageBreak/>
        <w:t>радостью о накопленном Сокровище. Бережно откладывайте на полку опыта все, что так щедро дается вам жизнью. Уже можете уверенно сказать, что жизнь прожита не напрасно.</w:t>
      </w:r>
    </w:p>
    <w:p w:rsidR="005708EB" w:rsidRDefault="005708EB" w:rsidP="00BF4524"/>
    <w:p w:rsidR="0096778F" w:rsidRDefault="00BB53C2" w:rsidP="00BF4524">
      <w:r w:rsidRPr="00A07582">
        <w:rPr>
          <w:b/>
        </w:rPr>
        <w:t>1966</w:t>
      </w:r>
      <w:r>
        <w:rPr>
          <w:b/>
        </w:rPr>
        <w:t xml:space="preserve"> г. </w:t>
      </w:r>
      <w:r w:rsidR="00AF21D1" w:rsidRPr="00AF21D1">
        <w:rPr>
          <w:b/>
        </w:rPr>
        <w:t>231.</w:t>
      </w:r>
      <w:r w:rsidR="0096778F">
        <w:t xml:space="preserve"> (189). </w:t>
      </w:r>
      <w:r w:rsidR="00AF21D1" w:rsidRPr="00AF21D1">
        <w:rPr>
          <w:b/>
        </w:rPr>
        <w:t>(М.А.Й.).</w:t>
      </w:r>
      <w:r w:rsidR="0096778F">
        <w:t xml:space="preserve"> Правильно делаете, отрицая смерть. Конечно, тело умирает. Но ведь тело не дух. Об освобождении от тела следует думать с радостью и пониманием, стремясь взять от жизни земной весь тот опыт, который она может дать. Когда это получение исчерпано полностью, переходим в Мир Тонкий, чтобы и там приобретать и углублять уже опыт надземный. Учимся и здесь, и там. И плотный, и астральный, и ментальный миры — все это школа для духа. Учиться, учиться, учиться везде и всегда — пусть будет вашим девизом.</w:t>
      </w:r>
    </w:p>
    <w:p w:rsidR="005708EB" w:rsidRDefault="005708EB" w:rsidP="00BF4524"/>
    <w:p w:rsidR="0096778F" w:rsidRDefault="00BB53C2" w:rsidP="00BF4524">
      <w:r w:rsidRPr="00A07582">
        <w:rPr>
          <w:b/>
        </w:rPr>
        <w:t>1966</w:t>
      </w:r>
      <w:r>
        <w:rPr>
          <w:b/>
        </w:rPr>
        <w:t xml:space="preserve"> г. </w:t>
      </w:r>
      <w:r w:rsidR="00AF21D1" w:rsidRPr="00AF21D1">
        <w:rPr>
          <w:b/>
        </w:rPr>
        <w:t>232.</w:t>
      </w:r>
      <w:r w:rsidR="0096778F">
        <w:t xml:space="preserve"> </w:t>
      </w:r>
      <w:r w:rsidR="00AF21D1" w:rsidRPr="00AF21D1">
        <w:rPr>
          <w:b/>
        </w:rPr>
        <w:t>(Гуру).</w:t>
      </w:r>
      <w:r w:rsidR="0096778F">
        <w:t xml:space="preserve"> Наказ В. вам читался недаром. Вам был дан для уведомления, мне — для усвоения и приложения на деле, когда придет мое время. А оно придет, и уже близко. А вы будьте готовы к сотрудничеству со мною. Подготовка ваша идет все время, но требуется уже осознание того, ради чего это ведется. Позовем, когда придут сроки. Ведь мы и вы суждены срокам. В этом наше и ваше отличие от обычных людей. От тех, кто сужден срокам, требуется постоянное состояние готовности, ибо на Зов надо ответить без промедления. Коротко время. Мир Новый идет.</w:t>
      </w:r>
    </w:p>
    <w:p w:rsidR="005708EB" w:rsidRDefault="005708EB" w:rsidP="00BF4524"/>
    <w:p w:rsidR="0096778F" w:rsidRDefault="00BB53C2" w:rsidP="00BF4524">
      <w:r w:rsidRPr="00A07582">
        <w:rPr>
          <w:b/>
        </w:rPr>
        <w:t>1966</w:t>
      </w:r>
      <w:r>
        <w:rPr>
          <w:b/>
        </w:rPr>
        <w:t xml:space="preserve"> г. </w:t>
      </w:r>
      <w:r w:rsidR="00AF21D1" w:rsidRPr="00AF21D1">
        <w:rPr>
          <w:b/>
        </w:rPr>
        <w:t>233.</w:t>
      </w:r>
      <w:r w:rsidR="0096778F">
        <w:t xml:space="preserve"> (190). </w:t>
      </w:r>
      <w:r w:rsidR="00AF21D1" w:rsidRPr="00AF21D1">
        <w:rPr>
          <w:b/>
        </w:rPr>
        <w:t>(Март 21).</w:t>
      </w:r>
      <w:r w:rsidR="0096778F">
        <w:t xml:space="preserve"> Сон служит прекрасным показателем того, как в тонкое состояние переносятся земные наслоения духа. Дух не имеет возраста, во всяком случае, в обычном его понимании. Но во сне часто видят себя именно в том возрасте, в каком находится тело. Полеты во сне есть уже преодоление земных ограничений тела. Так же точно надо внедрить в сознание, что дух свободен от возрастного ценза. Состояние сна должно стать состоянием свободы от привычных понятий и представлений плотного существования. Отходя ко сну, следует облечься в одеяние, приличествующее духу, иначе придется действовать в платье привычного обихода. Постепенно, но упорно и систематически будем освобождать себя от земных пережитков, и сонное состояние может служить проверкой того, насколько в этом направлении мы преуспели. Процесс подготовления к отходу ко сну делается укладом жизни. Ведь сон — это малая смерть. Готовность к ней духа и правильный подход дают возможность быть в готовности и к смерти большой. После сна — пробуждение, после того, что люди называют смертью, — жизнь в духе. Надо в корне пересмотреть сущность понятия смерти. Смерть означает переход из одного состояния в другое, из плотного в тонкое, но отнюдь не уничтожение. Правда, личное сознание потухает, но после послесмертного сна дух пробуждается к жизни в пределах тех возможностей, которые он определил себе сам своим земным воплощением. Ведь сказано ясно </w:t>
      </w:r>
      <w:r w:rsidR="0096778F">
        <w:lastRenderedPageBreak/>
        <w:t>— Мир Тонкий воспринимается по сознанию. А разве мир плотный воспринимается как-то иначе, не по сознанию? Разве мир Платона и мир пьяницы-забулдыги не разнятся по степени их столь далеких друг от друга сознаний? Законы их во всем одинаковы, ибо как вверху, так и внизу.</w:t>
      </w:r>
    </w:p>
    <w:p w:rsidR="005708EB" w:rsidRDefault="005708EB" w:rsidP="00BF4524"/>
    <w:p w:rsidR="0096778F" w:rsidRDefault="00BB53C2" w:rsidP="00BF4524">
      <w:r w:rsidRPr="00A07582">
        <w:rPr>
          <w:b/>
        </w:rPr>
        <w:t>1966</w:t>
      </w:r>
      <w:r>
        <w:rPr>
          <w:b/>
        </w:rPr>
        <w:t xml:space="preserve"> г. </w:t>
      </w:r>
      <w:r w:rsidR="00AF21D1" w:rsidRPr="00AF21D1">
        <w:rPr>
          <w:b/>
        </w:rPr>
        <w:t>234.</w:t>
      </w:r>
      <w:r w:rsidR="0096778F">
        <w:t xml:space="preserve"> (191). </w:t>
      </w:r>
      <w:r w:rsidR="00AF21D1" w:rsidRPr="00AF21D1">
        <w:rPr>
          <w:b/>
        </w:rPr>
        <w:t>(М.А.Й.).</w:t>
      </w:r>
      <w:r w:rsidR="0096778F">
        <w:t xml:space="preserve"> Мир этот и тот связаны тесно. Этот мир — мир причин. Тот Мир — мир следствий. Что утверждено, принято в сознание, или связано, здесь, будет связано там, или ограничено тою же мерою понимания или действий. Знание этого позволяет утверждать в плотном состоянии то, что в тонком окажется таким образом утвержденным в виде логических следствий. Цепь причинности следует за человеком в его Надземном существовании. Необходимо, конечно, различать условия плотные и условия тонкие и даваемые ими возможности. В мире земном нужны дом, одежда и пища. Но даже явление одежды в Мире Тонком имеет уже совершенно другой аспект. Там человек мыслью, сознательно или бессознательно, облекает себя в то, что по привычке или новым волевым усилием мысли он надевает на себя. Знание законов Незримого Мира очень помогает ориентироваться в новых условиях. Даже термин «Незримый Мир» неверен, ибо он не зрим физическим глазом, но очень зрим тонким зрением: он красочен и разнообразен и более богат яркостью тонов и оттенков, чем мир земной. К сознательному пребыванию в нем и будем готовить себя, пока еще в теле. Поздно готовиться перед смертью, как это делают некоторые. Подготовка заключается не в отказе от земной жизни, но в познавании жизни обоих миров.</w:t>
      </w:r>
    </w:p>
    <w:p w:rsidR="005708EB" w:rsidRDefault="005708EB" w:rsidP="00BF4524"/>
    <w:p w:rsidR="0096778F" w:rsidRDefault="00BB53C2" w:rsidP="00BF4524">
      <w:r w:rsidRPr="00A07582">
        <w:rPr>
          <w:b/>
        </w:rPr>
        <w:t>1966</w:t>
      </w:r>
      <w:r>
        <w:rPr>
          <w:b/>
        </w:rPr>
        <w:t xml:space="preserve"> г. </w:t>
      </w:r>
      <w:r w:rsidR="00AF21D1" w:rsidRPr="00AF21D1">
        <w:rPr>
          <w:b/>
        </w:rPr>
        <w:t>235.</w:t>
      </w:r>
      <w:r w:rsidR="0096778F">
        <w:t xml:space="preserve"> (192). </w:t>
      </w:r>
      <w:r w:rsidR="00AF21D1" w:rsidRPr="00AF21D1">
        <w:rPr>
          <w:b/>
        </w:rPr>
        <w:t>(Гуру).</w:t>
      </w:r>
      <w:r w:rsidR="0096778F">
        <w:t xml:space="preserve"> А вы перекиньте мост связи со мною через все границы миров. Наша связь — в духе. А дух не ограничен ничем. Следовательно, близость наша вне ограничений и плотного, и Тонкого миров. Этой мыслью и идите на соединение с нами. Этой же мыслью разрушите все преграды и земного, и Надземного пребывания. Действуйте мыслью, ибо только мысль перенесет вас через. Много упорства и смелости надо, чтобы утверждать действительность перед лицом очевидности плотной. Очевидность, или видимость, астрального мира еще более обманчива и непостоянна. Там еще большую твердость надо явить, чтобы не растеряться или не заблудиться в фантасмагории его образов. Твердое сознание нужно во всех мирах. Основание ему подведете на Земле. Знаете всему вопреки, что с вами Владыка. Знаете вопреки тому, что думают люди, что близки мы вам и что общение с нами возможно, что стало оно обычным для вас в каждодневности плотной. Вот этим пониманием необычного в жизни обычной и идите через жизнь и дойдете до нас и Владыки, ибо идущий дойдет.</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236.</w:t>
      </w:r>
      <w:r w:rsidR="0096778F">
        <w:t xml:space="preserve"> (193). </w:t>
      </w:r>
      <w:r w:rsidR="00AF21D1" w:rsidRPr="00AF21D1">
        <w:rPr>
          <w:b/>
        </w:rPr>
        <w:t>(Март 22).</w:t>
      </w:r>
      <w:r w:rsidR="0096778F">
        <w:t xml:space="preserve"> Сын Мой, не всегда пишется, как хочется, но как позволяет сознание. Дух — многострунная арфа, требующая определенной настройки. От воли зависит многое, но не все. Искусственные потуги не помогают. Что же поможет? Только полнота отрешения от себя и предание сердца Владыке. Но как же отрешиться, когда столько вокруг всяких дел, требующих самого напряженного внимания? На это Отвечу: делайте все, что угодно, но только со Мною. При объединении отпадают дела, не совместимые с устремлением к Свету. При памятовании обо Мне постоянно разгораются огни сердца. Вместе надо пройти не только земной путь, но и Надземный, причем первым определяется и второй. Большинство не идет, а бредет через жизнь, не зная куда и зачем. В этом трагедия современности. Нет ничего безнадежнее бессмысленного прозябания на планете. Коротки планы людей, и ограничены их интересы пределами одной жизни. Многие вовсе не думают о будущем, довольствуясь настоящим. Но настоящее мигу подобно, и нельзя продлить даже дня дальше его предела. Пытаются удержать приятность впечатлений их повторением. Но повторением притупляются впечатления, и астрал перестает реагировать на них с прежней охотой. Погоня за впечатлениями ни к чему не приводит, если отсутствует цель. Только понимание смысла земного существования дает оправдание жизни. Без него смерть. Смерть в духе — горшее, что может постигнуть человека. Это о них, в духе умерших, Сказано было: предоставьте мертвым хоронить своих мертвецов, вы же идите за Мною.</w:t>
      </w:r>
    </w:p>
    <w:p w:rsidR="005708EB" w:rsidRDefault="005708EB" w:rsidP="00BF4524"/>
    <w:p w:rsidR="0096778F" w:rsidRDefault="00BB53C2" w:rsidP="00BF4524">
      <w:r w:rsidRPr="00A07582">
        <w:rPr>
          <w:b/>
        </w:rPr>
        <w:t>1966</w:t>
      </w:r>
      <w:r>
        <w:rPr>
          <w:b/>
        </w:rPr>
        <w:t xml:space="preserve"> г. </w:t>
      </w:r>
      <w:r w:rsidR="00AF21D1" w:rsidRPr="00AF21D1">
        <w:rPr>
          <w:b/>
        </w:rPr>
        <w:t>237.</w:t>
      </w:r>
      <w:r w:rsidR="0096778F">
        <w:t xml:space="preserve"> (194). </w:t>
      </w:r>
      <w:r w:rsidR="00AF21D1" w:rsidRPr="00AF21D1">
        <w:rPr>
          <w:b/>
        </w:rPr>
        <w:t>(М.А.Й.).</w:t>
      </w:r>
      <w:r w:rsidR="0096778F">
        <w:t xml:space="preserve"> Следование за Владыкой предполагает, что и действия, и поступки, и мысли соответствуют избранному пути. Хорошо спрашивать себя, и почаще, а соизмеримо ли мое поведение с поставленной целью? Каждая несоизмеримость от нее отклоняет. Отклонение может стать столь велико, что не только уведет в сторону от цели, но и вернет вспять. Темные и прислужники их заинтересованы в угашении каждого фокуса Света. Тьма их сердцу милее. Оттого и натиск на вас постоянный, что претят им сердца огни. Смердящее сердце не терпит даже искорок Света и стремится их угасить. Много тушителей в мире, противоборствующих против Света. Никакие внешние отличия, или наименования, или слова, или признанья людские не скроют от дозорного глаза прислужника тьмы. Очами сердца смотрите на них, прикрывающихся, и ошибок в определении не будет. И крепко держитесь за нас. Когда вместе, никто нам не страшен, ибо за нами Владыка.</w:t>
      </w:r>
    </w:p>
    <w:p w:rsidR="005708EB" w:rsidRDefault="005708EB" w:rsidP="00BF4524"/>
    <w:p w:rsidR="0096778F" w:rsidRDefault="00BB53C2" w:rsidP="00BF4524">
      <w:r w:rsidRPr="00A07582">
        <w:rPr>
          <w:b/>
        </w:rPr>
        <w:t>1966</w:t>
      </w:r>
      <w:r>
        <w:rPr>
          <w:b/>
        </w:rPr>
        <w:t xml:space="preserve"> г. </w:t>
      </w:r>
      <w:r w:rsidR="00AF21D1" w:rsidRPr="00AF21D1">
        <w:rPr>
          <w:b/>
        </w:rPr>
        <w:t>238.</w:t>
      </w:r>
      <w:r w:rsidR="0096778F">
        <w:t xml:space="preserve"> (195). </w:t>
      </w:r>
      <w:r w:rsidR="00AF21D1" w:rsidRPr="00AF21D1">
        <w:rPr>
          <w:b/>
        </w:rPr>
        <w:t>(Гуру).</w:t>
      </w:r>
      <w:r w:rsidR="0096778F">
        <w:t xml:space="preserve"> Переходное время на грани двух Юг характерно тем, что требуется целый ряд непрекращающихся и повторных усилий, чтобы удержать светоч в руках. Раньше было легче и проще. Одно могучее действие, или подвиг, насыщали дух энергиями Света на всю жизнь. Теперь все обстоит совершенно </w:t>
      </w:r>
      <w:r w:rsidR="0096778F">
        <w:lastRenderedPageBreak/>
        <w:t>иначе. Набухание тьмы столь велико, что подвиг становится длительным и постоянным. Отрубленные головы чудища тут же вырастают снова, и снова, и снова поднимается меч духа в этой непрекращающейся битве. Силы в этой борьбе можно почерпать только около Фокуса Иерархии Света. Нерушимость и несокрушимость духа, с одной стороны, и неиссякаемый Источник Иерархии Света, с другой, являются залогом победы.</w:t>
      </w:r>
    </w:p>
    <w:p w:rsidR="005708EB" w:rsidRDefault="005708EB" w:rsidP="00BF4524"/>
    <w:p w:rsidR="0096778F" w:rsidRDefault="00BB53C2" w:rsidP="00BF4524">
      <w:r w:rsidRPr="00A07582">
        <w:rPr>
          <w:b/>
        </w:rPr>
        <w:t>1966</w:t>
      </w:r>
      <w:r>
        <w:rPr>
          <w:b/>
        </w:rPr>
        <w:t xml:space="preserve"> г. </w:t>
      </w:r>
      <w:r w:rsidR="00AF21D1" w:rsidRPr="00AF21D1">
        <w:rPr>
          <w:b/>
        </w:rPr>
        <w:t>239.</w:t>
      </w:r>
      <w:r w:rsidR="0096778F">
        <w:t xml:space="preserve"> (196). </w:t>
      </w:r>
      <w:r w:rsidR="00AF21D1" w:rsidRPr="00AF21D1">
        <w:rPr>
          <w:b/>
        </w:rPr>
        <w:t>(Март 23).</w:t>
      </w:r>
      <w:r w:rsidR="0096778F">
        <w:t xml:space="preserve"> Все, что делает человек наедине, все его мысли и поступки для пространства не тайна. Все видимо и все запечатлено. Невежество думает, что что-то можно скрыть из содеянного или утаить мысли. Но коснувшийся Основ уже понимает, как разнятся между собою видимость плотная и видимость тонкая. И, помимо свитков Акаши, в ауре своей несет человек знаки прошлых свершений. Очищение ауры от пятен и язв духа — задача идущих за Мною. Часто думают: вот я уже очистился и преуспел. Но не так-то просто вырвать зло с корнем. Корни могут остаться глубоко под внешними наслоениями и снова дать неожиданные ростки. Самопроверка необходима. Если кажется, что все обстоит хорошо и мысли уже не беспокоят, можно себя проверить на снах. Сон иногда искреннее бодрствования, и неизжитые свойства, тенденции и желания себя уявляют во сне. Тогда перед внутренним оком следует провести виденное и мысленно исправить свое поведение в соответствии с достигнутою ступенью сознания, сопровождая это приказом на будущее. Тонкое тело быстро научится повиноваться и вести себя соответственно. Но пока в бодрствующем состоянии не изжиты ненужные свойства, бесплодными будут попытки изменить свое поведение во время сна. К чему это все? — спросит кто-то. Ответьте: сон смерти подобен, и поступающий во сне будет так же вести себя и в Тонком Мире после освобождения от тела. Исходя из этого положения, сон можно рассматривать как проверочное состояние. Твердый и решительный волевой приказ даст нужные следствия. Но необходимо при этом, чтобы поведение в бодрствующем состоянии и мысли соответствовали бы приказу.</w:t>
      </w:r>
    </w:p>
    <w:p w:rsidR="005708EB" w:rsidRDefault="005708EB" w:rsidP="00BF4524"/>
    <w:p w:rsidR="0096778F" w:rsidRDefault="00BB53C2" w:rsidP="00BF4524">
      <w:r w:rsidRPr="00A07582">
        <w:rPr>
          <w:b/>
        </w:rPr>
        <w:t>1966</w:t>
      </w:r>
      <w:r>
        <w:rPr>
          <w:b/>
        </w:rPr>
        <w:t xml:space="preserve"> г. </w:t>
      </w:r>
      <w:r w:rsidR="00AF21D1" w:rsidRPr="00AF21D1">
        <w:rPr>
          <w:b/>
        </w:rPr>
        <w:t>240.</w:t>
      </w:r>
      <w:r w:rsidR="0096778F">
        <w:t xml:space="preserve"> Прежде чем научиться действовать сознательно в различных слоях пространства, надо упорядочить сон. При последовательных усилиях и настойчивости сонные видения начнут приобретать стройность и (памятование о виденном) способность запоминания виденного расширится. Треть жизни, проводимая ныне бессознательно во сне, может постепенно становиться сознательной. У Нас нет перерыва в Нашей сознательной деятельности. Сон для Нас тоже необходим как отдых для тела, но когда оно отдыхает, Мы Продолжаем в полном сознании действовать в других проводниках сознания — тонком, ментальном или огненном на соответствующих каждому планах.</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241.</w:t>
      </w:r>
      <w:r w:rsidR="0096778F">
        <w:t xml:space="preserve"> (197). </w:t>
      </w:r>
      <w:r w:rsidR="00AF21D1" w:rsidRPr="00AF21D1">
        <w:rPr>
          <w:b/>
        </w:rPr>
        <w:t>(М.А.Й.).</w:t>
      </w:r>
      <w:r w:rsidR="0096778F">
        <w:t xml:space="preserve"> Порадуемся тому, что дается возможность в каждодневности укреплять ступени, ведущие к Свету. Для этого только и дана жизнь земная. Но думают люди иначе. И, думая иначе и все по-разному, гоняются каждый за призраками Майи, созданными их собственным воображением и устремлениями. Интересно взять сотню людей из различных уголков земного шара и отметить, сколь разновидны эти, созданные ими, призраки между собою и сколь сходны по своей сущности, имя которой самость. Служение самости, или культ себеслужения, развит очень широко. Это культ служения Майе. Знают, что умрут; знают, что со смертью закончатся все их хитроумные построения на песке; знают, что не могут продлить жизнь в теле дольше положенного, и все же упорно цепляются за создания своего воображения в этой бесконечной погоне за призраками. Учение не отрицает земную жизнь, но углубляет ее и поясняет ее сокровенный смысл. Учение не требует отказа от нее, но указывает истинное место каждому явлению в общей схеме вещей. Живите, но знайте смысл и назначение жизни, знайте, что вещи земные нужны для Земли, но не дальше. И твердо усвойте, что все земное, до тела включительно, дается только на время, но дух — навсегда. В нем и живите, во главу угла поставив жизнь духа и в духе.</w:t>
      </w:r>
    </w:p>
    <w:p w:rsidR="005708EB" w:rsidRDefault="005708EB" w:rsidP="00BF4524"/>
    <w:p w:rsidR="0096778F" w:rsidRDefault="00BB53C2" w:rsidP="00BF4524">
      <w:r w:rsidRPr="00A07582">
        <w:rPr>
          <w:b/>
        </w:rPr>
        <w:t>1966</w:t>
      </w:r>
      <w:r>
        <w:rPr>
          <w:b/>
        </w:rPr>
        <w:t xml:space="preserve"> г. </w:t>
      </w:r>
      <w:r w:rsidR="00AF21D1" w:rsidRPr="00AF21D1">
        <w:rPr>
          <w:b/>
        </w:rPr>
        <w:t>242.</w:t>
      </w:r>
      <w:r w:rsidR="0096778F">
        <w:t xml:space="preserve"> (198). </w:t>
      </w:r>
      <w:r w:rsidR="00AF21D1" w:rsidRPr="00AF21D1">
        <w:rPr>
          <w:b/>
        </w:rPr>
        <w:t>(Гуру).</w:t>
      </w:r>
      <w:r w:rsidR="0096778F">
        <w:t xml:space="preserve"> Мы подождем, а вы тем временем подготовляйте себя к тому, чтобы приблизиться к нам в сияющих доспехах своих достижений. И мы, и вы по отношению к Владыке в одинаковом положении — нам надлежит улучшаться и в духе расти без конца. Конца нет, так как перед нами Беспредельность. Сознательно вступаем в нее, освобождая свой дух от ненужных нагромождений. Цветок духа растет незаметно, а когда вырастет, все занимает собою и все обнимает так, что тому, что не от духа, места уже не остается. По крупицам собирается и накапливается Сокровище счастья, Сокровище Камня, который ценнее всех сокровищ земных для нашедших его.</w:t>
      </w:r>
    </w:p>
    <w:p w:rsidR="005708EB" w:rsidRDefault="005708EB" w:rsidP="00BF4524"/>
    <w:p w:rsidR="0096778F" w:rsidRDefault="00BB53C2" w:rsidP="00BF4524">
      <w:r w:rsidRPr="00A07582">
        <w:rPr>
          <w:b/>
        </w:rPr>
        <w:t>1966</w:t>
      </w:r>
      <w:r>
        <w:rPr>
          <w:b/>
        </w:rPr>
        <w:t xml:space="preserve"> г. </w:t>
      </w:r>
      <w:r w:rsidR="00AF21D1" w:rsidRPr="00AF21D1">
        <w:rPr>
          <w:b/>
        </w:rPr>
        <w:t>243.</w:t>
      </w:r>
      <w:r w:rsidR="0096778F">
        <w:t xml:space="preserve"> </w:t>
      </w:r>
      <w:r w:rsidR="00AF21D1" w:rsidRPr="00AF21D1">
        <w:rPr>
          <w:b/>
        </w:rPr>
        <w:t>(Март 24).</w:t>
      </w:r>
      <w:r w:rsidR="0096778F">
        <w:t xml:space="preserve"> Наш годовой Праздник отметим. Это рубеж перехода к новым событиям. Момент собирания и нагнетания сил на весь цикл грядущего года. Мы Намечаем в этот День план годичный и Объединяем сознания сотрудников Наших на волне предстоящих действий. В переходный период годовой срок имеет большое значение, так как события сгущены небывало. Насыщено время напряжением пространственных волн. Организмы человеческие реагируют остро на происходящее. Много неуравновесия в сознаниях. Колеблется почва под ногами. Многие не выдерживают. Вы знаете значение текущего времени. Вы знаете, что в Новый Мир никто не пройдет, не выявив сущность свою до конца и не примкнув явно и определенно либо к полюсу Света, либо к полюсу тьмы. Особое время. Тяжкое время для чуткого сердца. Ведь надо не </w:t>
      </w:r>
      <w:r w:rsidR="0096778F">
        <w:lastRenderedPageBreak/>
        <w:t>только устоять, но и помочь пространственно тем, кто тянется к Свету. Многие не знают пути. Мы зорко на страже, и Луч Наш следит за аурами, в которых разгорается Свет. Ведь надо собрать всех и помочь каждому, в ком есть хотя бы искорка Света. Время великого Разделения и великих свершений. Безумствует обреченная тьма.</w:t>
      </w:r>
    </w:p>
    <w:p w:rsidR="005708EB" w:rsidRDefault="005708EB" w:rsidP="00BF4524"/>
    <w:p w:rsidR="0096778F" w:rsidRDefault="00BB53C2" w:rsidP="00BF4524">
      <w:r w:rsidRPr="00A07582">
        <w:rPr>
          <w:b/>
        </w:rPr>
        <w:t>1966</w:t>
      </w:r>
      <w:r>
        <w:rPr>
          <w:b/>
        </w:rPr>
        <w:t xml:space="preserve"> г. </w:t>
      </w:r>
      <w:r w:rsidR="00AF21D1" w:rsidRPr="00AF21D1">
        <w:rPr>
          <w:b/>
        </w:rPr>
        <w:t>244.</w:t>
      </w:r>
      <w:r w:rsidR="0096778F">
        <w:t xml:space="preserve"> (199). </w:t>
      </w:r>
      <w:r w:rsidR="00AF21D1" w:rsidRPr="00AF21D1">
        <w:rPr>
          <w:b/>
        </w:rPr>
        <w:t>(Март 24).</w:t>
      </w:r>
      <w:r w:rsidR="0096778F">
        <w:t xml:space="preserve"> Друзья, если в этот торжественный день сил не найдете отложить все мирские дела и сосредоточить сердечную мысль на наиглавнейшем, то как же будете преодолевать расстояние, отделяющее от Нас? А оно велико, и Мир Наш от вашего мира разнится очень. Вы в устремлениях ваших часто касались его. Но мало коснуться, надо еще удержать в сознании трепет этого касания. А волны житейского моря яро бушуют, заглушая своим шумом и ревом все, что не от мира сего. Но Я с вами всегда, и кто сознание свое на Мне утверждает, тот непреложно дойдет.</w:t>
      </w:r>
    </w:p>
    <w:p w:rsidR="005708EB" w:rsidRDefault="005708EB" w:rsidP="00BF4524"/>
    <w:p w:rsidR="0096778F" w:rsidRDefault="00BB53C2" w:rsidP="00BF4524">
      <w:r w:rsidRPr="00A07582">
        <w:rPr>
          <w:b/>
        </w:rPr>
        <w:t>1966</w:t>
      </w:r>
      <w:r>
        <w:rPr>
          <w:b/>
        </w:rPr>
        <w:t xml:space="preserve"> г. </w:t>
      </w:r>
      <w:r w:rsidR="00AF21D1" w:rsidRPr="00AF21D1">
        <w:rPr>
          <w:b/>
        </w:rPr>
        <w:t>245.</w:t>
      </w:r>
      <w:r w:rsidR="0096778F">
        <w:t xml:space="preserve"> (200). </w:t>
      </w:r>
      <w:r w:rsidR="00AF21D1" w:rsidRPr="00AF21D1">
        <w:rPr>
          <w:b/>
        </w:rPr>
        <w:t>(М.А.Й.).</w:t>
      </w:r>
      <w:r w:rsidR="0096778F">
        <w:t xml:space="preserve"> День Нового Года отметим как День новых начинаний, когда можно положить начало утвержденных сознанием дел. Эти начинания — как семена последующего посева, которые насытят своими всходами поле годичной жатвы. Планирование жизни сознания противопоставляется хаосу, и целеустремленность возводит оно в ритм намечаемых достижений. Процесс планирования важен необычайно — это вехи пути. Зерно, заложенное на ниве сознания, не умрет при каждодневной поливке, то есть при неизменности ритма. Сила устремленного ритма неимоверна, ибо устремление — ключ от всех врат.</w:t>
      </w:r>
    </w:p>
    <w:p w:rsidR="005708EB" w:rsidRDefault="005708EB" w:rsidP="00BF4524"/>
    <w:p w:rsidR="0096778F" w:rsidRDefault="00BB53C2" w:rsidP="00BF4524">
      <w:r w:rsidRPr="00A07582">
        <w:rPr>
          <w:b/>
        </w:rPr>
        <w:t>1966</w:t>
      </w:r>
      <w:r>
        <w:rPr>
          <w:b/>
        </w:rPr>
        <w:t xml:space="preserve"> г. </w:t>
      </w:r>
      <w:r w:rsidR="00AF21D1" w:rsidRPr="00AF21D1">
        <w:rPr>
          <w:b/>
        </w:rPr>
        <w:t>246.</w:t>
      </w:r>
      <w:r w:rsidR="0096778F">
        <w:t xml:space="preserve"> </w:t>
      </w:r>
      <w:r w:rsidR="00AF21D1" w:rsidRPr="00AF21D1">
        <w:rPr>
          <w:b/>
        </w:rPr>
        <w:t>(Гуру).</w:t>
      </w:r>
      <w:r w:rsidR="0096778F">
        <w:t xml:space="preserve"> Памятование взаимно. Вы помните о нас, мы — о вас. В Дни особого значения эта взаимность усиливается, упрочивая нити связи. Люди слишком часто слишком многое забывают, но среди этих забываний нам радостно отличать огни памятования. Каждый день — это ступень к будущему. Дни памятные как площадка, где можно остановиться, чтобы набраться новых сил к новому восхождению и побыть в духе с теми, кто позвал вас к вершинам.</w:t>
      </w:r>
    </w:p>
    <w:p w:rsidR="0096778F" w:rsidRDefault="0096778F" w:rsidP="00BF4524">
      <w:r>
        <w:t>(Затемно, со сна). Освобождение скоро, освобождение у порога. Оно во Мне.</w:t>
      </w:r>
    </w:p>
    <w:p w:rsidR="0096778F" w:rsidRDefault="0096778F" w:rsidP="00BF4524">
      <w:r>
        <w:t>Расширение и закрепление, завоевание и удержание завоеванного.</w:t>
      </w:r>
    </w:p>
    <w:p w:rsidR="005708EB" w:rsidRDefault="005708EB" w:rsidP="00BF4524"/>
    <w:p w:rsidR="0096778F" w:rsidRDefault="0096778F" w:rsidP="005E4683">
      <w:pPr>
        <w:pStyle w:val="Quote"/>
      </w:pPr>
      <w:r>
        <w:t>Второй раз вижу во сне Пампу. Продавала она на базаре виноград по 40 к. Около сидела женщина, помощница ее, и мешала нам говорить. Потом пошли по улице, поговорить мешали какие-то женщины или девушки.</w:t>
      </w:r>
    </w:p>
    <w:p w:rsidR="0096778F" w:rsidRDefault="0096778F" w:rsidP="005E4683">
      <w:pPr>
        <w:pStyle w:val="Quote"/>
      </w:pPr>
      <w:r>
        <w:t xml:space="preserve">Утром видел Юшу. Сидели за столом. Он угостил меня вкусной коврижкой, потом сметаной с хреном и сказал, что та </w:t>
      </w:r>
      <w:r>
        <w:lastRenderedPageBreak/>
        <w:t>сдобушка (булка) для меня. Часть сметаны с хреном я уронил на скатерть, снял ножом.</w:t>
      </w:r>
    </w:p>
    <w:p w:rsidR="0096778F" w:rsidRDefault="0096778F" w:rsidP="005E4683">
      <w:pPr>
        <w:pStyle w:val="Quote"/>
      </w:pPr>
      <w:r>
        <w:t>Вчера вечером было как-то невесело — одни.</w:t>
      </w:r>
    </w:p>
    <w:p w:rsidR="0096778F" w:rsidRDefault="00BB53C2" w:rsidP="00BF4524">
      <w:r w:rsidRPr="00A07582">
        <w:rPr>
          <w:b/>
        </w:rPr>
        <w:t>1966</w:t>
      </w:r>
      <w:r>
        <w:rPr>
          <w:b/>
        </w:rPr>
        <w:t xml:space="preserve"> г. </w:t>
      </w:r>
      <w:r w:rsidR="00AF21D1" w:rsidRPr="00AF21D1">
        <w:rPr>
          <w:b/>
        </w:rPr>
        <w:t>247.</w:t>
      </w:r>
      <w:r w:rsidR="0096778F">
        <w:t xml:space="preserve"> </w:t>
      </w:r>
      <w:r w:rsidR="00AF21D1" w:rsidRPr="00AF21D1">
        <w:rPr>
          <w:b/>
        </w:rPr>
        <w:t>(Март 25).</w:t>
      </w:r>
      <w:r w:rsidR="0096778F">
        <w:t xml:space="preserve"> Глаз, подобно фотопластинке, обладает способностью удерживать сеть света. Значение этой способности велико. У одних она развита, у других слабая. Тесно связана она с памятью. Память и репродуктивное воображение — явления, близкие друг другу. Творческое воображение отличается от репродуктивного тем, что из знакомых уже материалов создает совершенно новые комбинации. Создается как бы сеть света, которая отличается от обычно запечатлеваемой глазом тем, что не связана с отпечатками картин внешнего мира настоящего момента или прошлых, но представляет собою новые сочетания, созданные волею человека. Способность удерживать сеть света можно усилить до такой степени, что представляемый предмет или картина стоят как бы живые перед внутренним зрением, а после тренировки — и перед физическими глазами, заслоняя собою даже обычные предметы и даже Солнце. Ясность этих представлений служит основою творчества. Упражняться в четкости мысленных представлений можно без конца — вреда для организма не будет, наоборот, этими упражнениями развивается зоркость. Умение запоминать виденное заключается в способности мгновенно или быстро запечатлевать виденное, а затем, уж мысленно наблюдая эту же самую картину внутренним оком, рассматривать ее подробности. У некоторых художников эта способность запоминания виденного развита до такой степени, что, посмотрев некоторое время внимательно на лицо человека, они могут написать его портрет уже по памяти. Таким же образом могут воспроизводиться ими по памяти и пейзажи. Некоторые люди обладают абсолютным слухом, то есть способностью совершенно точно воспроизводить раз услышанную мелодию. А некоторые, очень редкие, владеют абсолютным зрением, то есть способностью полностью запоминать и воспроизводить перед третьим глазом виденное ими физическими глазами. Все чувства человека могут быть абсолютными. Обладание абсолютным слухом не вредит человеку, точно так же безвредно и абсолютное состояние и прочих способностей. Упражняться в достижении их можно сознательно и без вреда для организма. Упражнение состоит в наиболее полном восприятии впечатления, полученного при помощи одного из органов чувств, а затем уже в наиболее четком воспроизведении его внутренне, уже без внешнего раздражителя. Можно так упражняться и с запахом, и вкусом, и с чувством осязания. Перед нами обширное поле ценнейших достижений, поле, не ограниченное ничем. Конечно, требуется очищение сознания, ибо в противном случае опасность утончения чувств велика: путь Света станет дорогою тьмы, в бездну ведущей.</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248.</w:t>
      </w:r>
      <w:r w:rsidR="0096778F">
        <w:t xml:space="preserve"> (201). </w:t>
      </w:r>
      <w:r w:rsidR="00AF21D1" w:rsidRPr="00AF21D1">
        <w:rPr>
          <w:b/>
        </w:rPr>
        <w:t>(М.А.Й.).</w:t>
      </w:r>
      <w:r w:rsidR="0096778F">
        <w:t xml:space="preserve"> Щемящее чувство в Памятный День не от Света, но от тьмы, окружившей и яро стремящейся угасить огни памятования, огни преданности, огни сердца, открытого Свету. Тем большую силу надо явить противостояния тьме. Дозорные башни широко стоят на пространствах планеты. Им посылается Луч Света Владыки. Конечно, они на виду у врагов. Да не устрашится горящее сердце тьмы обступившей, ибо за ним Братство и мощь Иерархии Света. Кого на дозоре Поставит Владыка? Только того, кто предан</w:t>
      </w:r>
      <w:r w:rsidR="009C6E73" w:rsidRPr="00BB53C2">
        <w:t xml:space="preserve"> </w:t>
      </w:r>
      <w:r w:rsidR="0096778F">
        <w:t>Ему безвозвратно. И доверие, и уверенность, и Ручательство в этом дозоре. Ручательство, или Поручительство, Того, Кто Позвал. Сказано было: «И Поставлю молчащим на развилке путей, открытым вихрям».</w:t>
      </w:r>
    </w:p>
    <w:p w:rsidR="005708EB" w:rsidRDefault="005708EB" w:rsidP="00BF4524"/>
    <w:p w:rsidR="0096778F" w:rsidRDefault="00BB53C2" w:rsidP="00BF4524">
      <w:r w:rsidRPr="00A07582">
        <w:rPr>
          <w:b/>
        </w:rPr>
        <w:t>1966</w:t>
      </w:r>
      <w:r>
        <w:rPr>
          <w:b/>
        </w:rPr>
        <w:t xml:space="preserve"> г. </w:t>
      </w:r>
      <w:r w:rsidR="00AF21D1" w:rsidRPr="00AF21D1">
        <w:rPr>
          <w:b/>
        </w:rPr>
        <w:t>249.</w:t>
      </w:r>
      <w:r w:rsidR="0096778F">
        <w:t xml:space="preserve"> (202). </w:t>
      </w:r>
      <w:r w:rsidR="00AF21D1" w:rsidRPr="00AF21D1">
        <w:rPr>
          <w:b/>
        </w:rPr>
        <w:t>(Гуру).</w:t>
      </w:r>
      <w:r w:rsidR="0096778F">
        <w:t xml:space="preserve"> Это они, слуги тьмы и сеятели шатания, подсылают давящие мысли в моменты особого значения и расширения новых возможностей. Каждый покой познания имеет свой порог. Стражи порога, чудища мрака, охраняют его, препятствуя устремленному духу войти. Слабый останавливается, вступает в соприкосновение с ними и может даже задержаться у самого входа, но сильный, уверенный в себе и Ведущем, бесстрашно и спокойно мимо идет, не уделяя им ни внимания, ни энергий своих. Ничто не может задержать идущего вместе с Владыкой.</w:t>
      </w:r>
    </w:p>
    <w:p w:rsidR="0096778F" w:rsidRDefault="0096778F" w:rsidP="00D04935">
      <w:pPr>
        <w:pStyle w:val="Quote"/>
      </w:pPr>
      <w:r>
        <w:t>Сегодня во сне был на радиостанции и предлагал без подготовки и шпаргалки сказать несколько слов о психическом значении физзарядки и гимнастики.</w:t>
      </w:r>
    </w:p>
    <w:p w:rsidR="005708EB" w:rsidRDefault="005708EB" w:rsidP="00BF4524"/>
    <w:p w:rsidR="0096778F" w:rsidRDefault="00BB53C2" w:rsidP="00BF4524">
      <w:r w:rsidRPr="00A07582">
        <w:rPr>
          <w:b/>
        </w:rPr>
        <w:t>1966</w:t>
      </w:r>
      <w:r>
        <w:rPr>
          <w:b/>
        </w:rPr>
        <w:t xml:space="preserve"> г. </w:t>
      </w:r>
      <w:r w:rsidR="00AF21D1" w:rsidRPr="00AF21D1">
        <w:rPr>
          <w:b/>
        </w:rPr>
        <w:t>250.</w:t>
      </w:r>
      <w:r w:rsidR="0096778F">
        <w:t xml:space="preserve"> (203). </w:t>
      </w:r>
      <w:r w:rsidR="00AF21D1" w:rsidRPr="00AF21D1">
        <w:rPr>
          <w:b/>
        </w:rPr>
        <w:t>(Март 26).</w:t>
      </w:r>
      <w:r w:rsidR="0096778F">
        <w:t xml:space="preserve"> (Со сна). Помни. Помни.</w:t>
      </w:r>
    </w:p>
    <w:p w:rsidR="0096778F" w:rsidRDefault="0096778F" w:rsidP="00BF4524">
      <w:r>
        <w:t>Сформирована Н.П.</w:t>
      </w:r>
    </w:p>
    <w:p w:rsidR="0096778F" w:rsidRDefault="0096778F" w:rsidP="00BF4524">
      <w:r>
        <w:t>И записи, и феномены, и материальные посылки, и письма — все основано на соответствии сознания. Многое также зависит от выполняемого Поручения. Феномены не нужны, так как не достигают цели. Опыт прошлого столетия наглядно иллюстрирует то, что неготовое сознание не может быть убеждено ничем, а готовому доказательств не нужно. Таким образом, надобность в феноменах отпадает. И, кроме того, Мы Отказались от чудес. В случае нужды Можем продиктовать целое послание или письмо, что и имело место уже не однажды. Наш опыт заключается в восприятии и записи мыслей, посылаемых Нами. Считаю опыт проходящим успешно. Правда, записанное не всегда полностью выражает Наши мысли, но главное улавливается обычно достаточно хорошо. Не для себя ведется опыт, но для будущего, для тех, которые последуют после. Книжные рынки наполнены макулатурой, подчас очень вредной. Настоящие книги по вопросам эзотеризма встречаются редко. Ценность Записей этих велика. Они целиком проникнуты Учением Нашим, и даже встречающиеся изредка ошибки тонут в безошибочности прочего материала. Потому будем продолжать их с прежней неуклонностью ритма.</w:t>
      </w:r>
    </w:p>
    <w:p w:rsidR="005708EB" w:rsidRDefault="005708EB" w:rsidP="00BF4524"/>
    <w:p w:rsidR="0096778F" w:rsidRDefault="00BB53C2" w:rsidP="00BF4524">
      <w:r w:rsidRPr="00A07582">
        <w:rPr>
          <w:b/>
        </w:rPr>
        <w:t>1966</w:t>
      </w:r>
      <w:r>
        <w:rPr>
          <w:b/>
        </w:rPr>
        <w:t xml:space="preserve"> г. </w:t>
      </w:r>
      <w:r w:rsidR="00AF21D1" w:rsidRPr="00AF21D1">
        <w:rPr>
          <w:b/>
        </w:rPr>
        <w:t>251.</w:t>
      </w:r>
      <w:r w:rsidR="0096778F">
        <w:t xml:space="preserve"> (204). Абсолютный слух и возможность абсолютности всех прочих чувств указывают на направление ближайших целей эволюции человека. Вооруженный полностью развитыми чувствами, воплощенец может собирать с нивы земной обильную жатву и тем расширять свои творческие способности. Творчество нужно для обоих миров, и для Тонкого еще, быть может, нужнее, чем для плотного. Плотные построения разрушаются временем, тонкие — более длительные, огненные — навсегда. Творчество утверждается и развивается для Огненного Мира. Творчество — удел человека в мирах. Творчество — назначение человека. Суждено людям стать сотворцами Пламенных Логосов. Если для того, чтобы стать художником, требуется пройти много жизней для развития зоркости и прочих необходимых качеств, то сколько же жизней нужно прожить, чтобы научиться творить космически! Абсолютное развитие всех чувств служит предварительными ступенями к плотному, тонкому, огненному и космическому творчеству духа. Космическое творчество всегда огненно, но огненное может быть и для Земли.</w:t>
      </w:r>
    </w:p>
    <w:p w:rsidR="005708EB" w:rsidRDefault="005708EB" w:rsidP="00BF4524"/>
    <w:p w:rsidR="0096778F" w:rsidRDefault="00BB53C2" w:rsidP="00BF4524">
      <w:r w:rsidRPr="00A07582">
        <w:rPr>
          <w:b/>
        </w:rPr>
        <w:t>1966</w:t>
      </w:r>
      <w:r>
        <w:rPr>
          <w:b/>
        </w:rPr>
        <w:t xml:space="preserve"> г. </w:t>
      </w:r>
      <w:r w:rsidR="00AF21D1" w:rsidRPr="00AF21D1">
        <w:rPr>
          <w:b/>
        </w:rPr>
        <w:t>252.</w:t>
      </w:r>
      <w:r w:rsidR="0096778F">
        <w:t xml:space="preserve"> (205). </w:t>
      </w:r>
      <w:r w:rsidR="00AF21D1" w:rsidRPr="00AF21D1">
        <w:rPr>
          <w:b/>
        </w:rPr>
        <w:t>(М.А.Й.).</w:t>
      </w:r>
      <w:r w:rsidR="0096778F">
        <w:t xml:space="preserve"> Заповедано — творите любовью. Даже в шершавых условиях Земли творчество любовью является наиболее совершенным. Антиподом его будет творчество ненавистью. Но прошедшая война показала, какие ужасы, разрушения и смерть несет с собою творчество ненавистью. Заповедь «Творите любовью» созидательна и строительна в основе своей. Любовь и ненависть — две противоположные силы, действующие в мире. Соответственно им располагаются полюса Света и мрака. Притяжения того и другого действуют мощно. Между тем и другим находится человечество, яро притягиваемое преимущественно к одному из двух. Притяжение идет по соответствию сущности человека с сущностью влекущей силы. Но так как Свет и тьма борются за овладение человеческим сердцем и так как эта борьба происходит в каждом человеке, то и притяжение к полюсам Света и тьмы зависит от результатов этой борьбы. Сейчас эта борьба приобретает фатальный характер, ибо от результатов ее будет зависеть судьба человека на всю последующую Эпоху, Эпоху Света-Огня. Планета очищена будет от темных и всех порождений тьмы. И выбор направления в данный момент человеком во тьму или к Свету является решающим.</w:t>
      </w:r>
    </w:p>
    <w:p w:rsidR="005708EB" w:rsidRDefault="005708EB" w:rsidP="00BF4524"/>
    <w:p w:rsidR="0096778F" w:rsidRDefault="00BB53C2" w:rsidP="00BF4524">
      <w:r w:rsidRPr="00A07582">
        <w:rPr>
          <w:b/>
        </w:rPr>
        <w:t>1966</w:t>
      </w:r>
      <w:r>
        <w:rPr>
          <w:b/>
        </w:rPr>
        <w:t xml:space="preserve"> г. </w:t>
      </w:r>
      <w:r w:rsidR="00AF21D1" w:rsidRPr="00AF21D1">
        <w:rPr>
          <w:b/>
        </w:rPr>
        <w:t>253.</w:t>
      </w:r>
      <w:r w:rsidR="0096778F">
        <w:t xml:space="preserve"> (206). </w:t>
      </w:r>
      <w:r w:rsidR="00AF21D1" w:rsidRPr="00AF21D1">
        <w:rPr>
          <w:b/>
        </w:rPr>
        <w:t>(Гуру).</w:t>
      </w:r>
      <w:r w:rsidR="0096778F">
        <w:t xml:space="preserve"> Мы с любовью и заботой следим за близкими нашими, борющимися в мире земном за место свое на ступенях Лестницы Света. И им помогаем по мере действительной надобности. Недоумевают порой, почему помощь не оказывается в размере их пожеланий. Но путь, пройденный самостоятельно и без поддержки, более ценен и имеет большую заслугу, чем совершенный с помощью и поддержкой со стороны. Только сильные духи могут </w:t>
      </w:r>
      <w:r w:rsidR="0096778F">
        <w:lastRenderedPageBreak/>
        <w:t>идти самоходом. Очень ценим таких самоходов. И если кажется, что оставлены одни, что помощи желаемой нет, — значит, Уверен Ведущий в силе духа идущих за Ним.</w:t>
      </w:r>
    </w:p>
    <w:p w:rsidR="005708EB" w:rsidRDefault="005708EB" w:rsidP="00BF4524"/>
    <w:p w:rsidR="0096778F" w:rsidRDefault="00BB53C2" w:rsidP="00BF4524">
      <w:r w:rsidRPr="00A07582">
        <w:rPr>
          <w:b/>
        </w:rPr>
        <w:t>1966</w:t>
      </w:r>
      <w:r>
        <w:rPr>
          <w:b/>
        </w:rPr>
        <w:t xml:space="preserve"> г. </w:t>
      </w:r>
      <w:r w:rsidR="00AF21D1" w:rsidRPr="00AF21D1">
        <w:rPr>
          <w:b/>
        </w:rPr>
        <w:t>254.</w:t>
      </w:r>
      <w:r w:rsidR="0096778F">
        <w:t xml:space="preserve"> (207). </w:t>
      </w:r>
      <w:r w:rsidR="00AF21D1" w:rsidRPr="00AF21D1">
        <w:rPr>
          <w:b/>
        </w:rPr>
        <w:t>(Март 27).</w:t>
      </w:r>
      <w:r w:rsidR="0096778F">
        <w:t xml:space="preserve"> Всепланетна борьба между Светом и тьмою, идущая повсюду на просторах Земли. Напряженна эта борьба и в микрокосмах человеческих. Каждый отражает в себе общемировой пожар. Она глубоко драматична, эта борьба двух начал в человеке между высшим и низшим «я». Астрал со всеми своими вековыми накоплениями восстает против Света внутри и требует своего. Все тонкости искушения, прельщения и обольщения привлечены им, все на его стороне, раздуваемые и усиливаемые вихрями низших слоев. Порождения стихий, порожденные их же творцом, человеком, встают перед ним во всей своей силе, преграждая, заслоняя и затмевая путь его к Свету. Свободная воля его становится с ними лицом к лицу и совершает свой выбор, решающий судьбу человека. Вопрос же весь в том, побеждаем ли дух своими накоплениями или же он победитель. На смене двух Юг решение этого вопроса имеет необычайно значительные следствия, ибо решением этим определяется будущее решателя. Накопления прошлого, составляющие как бы сущность низшего «я» и сосредоточенные в астрале, приобретают явные, конкретные формы, привлекательные, зовущие, притягивающие сознание к себе, обволакивающие его собою и поглощающие его. Казалось бы, что привлекательного в наркомании, пьянстве, разврате, но морфинист тянется к шприцу, кокаинист к порошку, алкоголик — к бутылке, а сексуалист — к мыслям и действиям соответствующим. Облекаются эти притяжения к порокам в кажущуюся людям необычайной привлекательность. Поэтому называем явления эти прельщением, или обольщением. За внешнею, влекущею формою их — яд, и колючки, и страдания, и власть темных и тьмы над сознанием. Надо очень понять, что тот, кто их породил, силу свою вложил в эти формы, что сильны они силой его, и силой его же, их породившей, могут они быть преодолены и уничтожены. «Порождения стихий, не боюсь вас, не можете преградить путь, мне предначертанный», — говорит победитель и безбоязненно, решительно и смело вступает с ними в борьбу. Он не отдает им своих чувств, своих мыслей, своего устремления. Он им смотрит бесстрашно в лицо и, повторяя заветное Имя и смотря на кольцо, говорит: «Не спущусь». Следует знать, что темные, толпящиеся вокруг, намеренно и искусно раздувают все низшие чувства, отыскивая в защитной кольчуге хотя бы малейшую щель или прорыв. И много злобных глаз смотрит и злорадствует, если удается омрачить, потушить огни или вызвать к проявлению уснувшие или почти изжитые вожделения. Не будем превозноситься в гордости, что мы уже все преодолели. Лучше вспомним искушения святого Антония и поймем, что даже высокие духи не ограждены ни от обольщений тьмы, ни от суровой проверки или испытаний. Когда </w:t>
      </w:r>
      <w:r w:rsidR="0096778F">
        <w:lastRenderedPageBreak/>
        <w:t>тени прошлых свершений возникают перед сознанием, следует помнить, что это они, ввергавшие когда-то сознание в разорение и ущерб, снова хотят над ним, уже ныне свободным, утвердить свою власть и подчинить его снова себе. Когда дух отмежевывается от них и становится от них в стороне, когда он понимает, что это не он, а его прошлое, низшее «я» предъявляет ему свое право на господствование, тогда может он силы собрать и мощью восставшего духа идти против них, утверждая победу свою над порождениями стихий. Стихийные облики подчиняются огненной воле, стихийные облики подчиняются огненной мысли, стихийные облики склоняются и отступают перед бесповоротным решением следовать только по пути Света. Мы Радуемся победе сужденного победителя, преодолевающего силу когда-то им вызванных к жизни порождений стихий.</w:t>
      </w:r>
    </w:p>
    <w:p w:rsidR="0096778F" w:rsidRDefault="0096778F" w:rsidP="00BF4524">
      <w:r>
        <w:t>Победа над порождениями стихий на Земле, когда человек еще в теле, означает победу и служит ручательством победы над стражами Порога, когда уже освобожденный от тела дух встречается с ними в Надземном. Каждая сфера пространства имеет своих стражей. С одной стороны, это все то, что еще не преодолено в человеке и что мешает ему подниматься выше, с другой — это действительные стражи, охраняющие вход, или доступ, в те слои, куда дух еще не имеет права войти по качеству своих излучений. С порождениями стихий и чудищами Порога человек может и должен бороться. Со стражами, поставленными Иерархией, борьба невозможна, ибо они облечены властью свыше, то есть от Иерархии. И борьбу с этими стражами надо понимать как борьбу с самим собою и освобождение себя от отрицательных наслоений прошлого. Развоплощенный дух явно чувствует силу этих стражей и беспрекословно подчиняется их указаниям или приказу. Тут уже никакое своеволие немыслимо.</w:t>
      </w:r>
    </w:p>
    <w:p w:rsidR="005708EB" w:rsidRDefault="005708EB" w:rsidP="00BF4524"/>
    <w:p w:rsidR="0096778F" w:rsidRDefault="00BB53C2" w:rsidP="00BF4524">
      <w:r w:rsidRPr="00A07582">
        <w:rPr>
          <w:b/>
        </w:rPr>
        <w:t>1966</w:t>
      </w:r>
      <w:r>
        <w:rPr>
          <w:b/>
        </w:rPr>
        <w:t xml:space="preserve"> г. </w:t>
      </w:r>
      <w:r w:rsidR="00AF21D1" w:rsidRPr="00AF21D1">
        <w:rPr>
          <w:b/>
        </w:rPr>
        <w:t>255.</w:t>
      </w:r>
      <w:r w:rsidR="0096778F">
        <w:t xml:space="preserve"> (208). </w:t>
      </w:r>
      <w:r w:rsidR="00AF21D1" w:rsidRPr="00AF21D1">
        <w:rPr>
          <w:b/>
        </w:rPr>
        <w:t>(М.А.Й.).</w:t>
      </w:r>
      <w:r w:rsidR="0096778F">
        <w:t xml:space="preserve"> Правильно замечено, что глаза на избранных изображениях изменяют свое выражение. Это показывает, что через изображение устанавливается прямая связь с духом, на изображение которого устремлен взгляд. Конечно, нужна наблюдательность, но, кроме этого, и наличие контакта. Без контакта изображение меняться не будет. Тонкие наблюдения трудно различимы. Неопытный скажет: «Мне показалось». Но имеющий опыт отметит это как еще одно нахождение и ручательство последующих.</w:t>
      </w:r>
    </w:p>
    <w:p w:rsidR="005708EB" w:rsidRDefault="005708EB" w:rsidP="00BF4524"/>
    <w:p w:rsidR="0096778F" w:rsidRDefault="00BB53C2" w:rsidP="00BF4524">
      <w:r w:rsidRPr="00A07582">
        <w:rPr>
          <w:b/>
        </w:rPr>
        <w:t>1966</w:t>
      </w:r>
      <w:r>
        <w:rPr>
          <w:b/>
        </w:rPr>
        <w:t xml:space="preserve"> г. </w:t>
      </w:r>
      <w:r w:rsidR="00AF21D1" w:rsidRPr="00AF21D1">
        <w:rPr>
          <w:b/>
        </w:rPr>
        <w:t>256.</w:t>
      </w:r>
      <w:r w:rsidR="0096778F">
        <w:t xml:space="preserve"> (209). </w:t>
      </w:r>
      <w:r w:rsidR="00AF21D1" w:rsidRPr="00AF21D1">
        <w:rPr>
          <w:b/>
        </w:rPr>
        <w:t>(М.А.Й.).</w:t>
      </w:r>
      <w:r w:rsidR="0096778F">
        <w:t xml:space="preserve"> Реальность — это то, что реализуется сознанием, то есть очевидность. Актуальность — это действительность, это то, что есть в действительности, независимо от того, реализовано оно сознанием или нет. Часто слово «реальность» становится на место действительности и заменяет ее собою: Но если хотите быть точными в выражении, необходимо соблюдать вышеуказанное различие.</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257.</w:t>
      </w:r>
      <w:r w:rsidR="0096778F">
        <w:t xml:space="preserve"> (210). </w:t>
      </w:r>
      <w:r w:rsidR="00AF21D1" w:rsidRPr="00AF21D1">
        <w:rPr>
          <w:b/>
        </w:rPr>
        <w:t>(Гуру).</w:t>
      </w:r>
      <w:r w:rsidR="0096778F">
        <w:t xml:space="preserve"> Учитель Указует готовность, ибо не ведаете ни дня, ни часа... Но в то же время Предупреждает против неожиданности. Неожиданность всегда нежданна. Готовность, когда она сочетается с пониманием неожиданности, научает очувствовать, что значат слова: «Ждите нежданно».</w:t>
      </w:r>
    </w:p>
    <w:p w:rsidR="005708EB" w:rsidRDefault="005708EB" w:rsidP="00BF4524"/>
    <w:p w:rsidR="0096778F" w:rsidRDefault="0096778F" w:rsidP="00895C61">
      <w:pPr>
        <w:pStyle w:val="Quote"/>
      </w:pPr>
      <w:r>
        <w:t>Видел сон нехороший, видел попытку меня запятнать, видел, что ко мне пристала грязь к лицу и одежде.</w:t>
      </w:r>
    </w:p>
    <w:p w:rsidR="0096778F" w:rsidRDefault="00BB53C2" w:rsidP="00BF4524">
      <w:r w:rsidRPr="00A07582">
        <w:rPr>
          <w:b/>
        </w:rPr>
        <w:t>1966</w:t>
      </w:r>
      <w:r>
        <w:rPr>
          <w:b/>
        </w:rPr>
        <w:t xml:space="preserve"> г. </w:t>
      </w:r>
      <w:r w:rsidR="00AF21D1" w:rsidRPr="00AF21D1">
        <w:rPr>
          <w:b/>
        </w:rPr>
        <w:t>258.</w:t>
      </w:r>
      <w:r w:rsidR="0096778F">
        <w:t xml:space="preserve"> (211). </w:t>
      </w:r>
      <w:r w:rsidR="00AF21D1" w:rsidRPr="00AF21D1">
        <w:rPr>
          <w:b/>
        </w:rPr>
        <w:t>(Март 28).</w:t>
      </w:r>
      <w:r w:rsidR="0096778F">
        <w:t xml:space="preserve"> Не странно ли то, что самые лучшие мысли и намерения во сне разлетаются прахом, и то, что наяву оставляет совершенно равнодушным, яро воздействует во сне. Это показывает, что корень неизжитых чувств крепко держится в глубинах сознания и что его следует извлечь на свет дня и вырвать весь до конца. Характерно, что непроснувшееся сознание крепко держится за него, и если дать ему волю, то оно охотно покатится вспять. Но пусть не дремлет копье над драконом, готовое его поразить, едва он начнет оживать, шевелиться и снова поднимать голову. Упорство астрала и приверженность его к привычным проявлениям феноменальны. Не знают они ни границ, ни удержу. Многих увлек он по тропам, в бездну ведущим. Компромиссы с ним невозможны, попустительство — тоже. Только беспрекословное подчинение, без сожалений, без воспоминаний и потворства его желаниям. Хорошо, когда прошлое не запятнано недостойными проступками и воображение не загрязнено. В противном случае каждую соринку придется вынести самому. Время от времени из хранилища прошлого выплывает в сознании нечто, подлежащее искоренению. И тогда наступает момент, когда мысли снова вступают с ним в сочетание и тем укрепляют и удерживают его, или же воля накладывает на него печать окончательного решения и выбрасывает сор окончательно. Можно твердить себе, что все это уже изжито, что оно не нужно, что власть его кончилась, и все же где-то в извивах мозга кроется желание удовлетворения этих стремлений. Ложь самому себе недопустима. Нелепо обманывать самого себя. Лучше встретить врага лицом к лицу и определить его силу и опасность, исходящую от него. Тогда можно бороться с открытым забралом. И если даже он начинает одолевать и вовлекать астрал в вихри прежних эмоций, силу все же возможно собрать, чтобы удар нанести по врагу. Враг древен, хитер, изворотлив и много имеет личин, под которыми скрывает свою сущность. Сперва подсылает он мысли такие, под внешнею формой которых трудно даже заподозрить нечто неладное. Но опыт борьбы со своею низшей природой научит качеству распознавания. Ничего нельзя подавлять, но овладевать ими и трансмутировать свои низшие энергии в более высокие и можно, и должно. Овладение не есть подавление. Чем сильнее давление, тем сильнее и противодействие и последующий взрыв подавляемых чувств. Но овладение представляет собою трансмутацию, или перевод энергии по заданному направлению из низших центров в </w:t>
      </w:r>
      <w:r w:rsidR="0096778F">
        <w:lastRenderedPageBreak/>
        <w:t>высшие. Энергия кундалини может быть направлена вниз и получить свое выявление через низшие центры, но может быть поднимаема вверх, и тогда ею оплодотворяются и высокие мысли и творчество духа получает мощный импульс. Из раба, который находится в подчинении у своих энергий, человек становится их властелином и может устремлять их по желаемому направлению вверх. Овладение огнем кундалини дает власть над телом и мыслью.</w:t>
      </w:r>
    </w:p>
    <w:p w:rsidR="005708EB" w:rsidRDefault="005708EB" w:rsidP="00BF4524"/>
    <w:p w:rsidR="0096778F" w:rsidRDefault="00BB53C2" w:rsidP="00BF4524">
      <w:r w:rsidRPr="00A07582">
        <w:rPr>
          <w:b/>
        </w:rPr>
        <w:t>1966</w:t>
      </w:r>
      <w:r>
        <w:rPr>
          <w:b/>
        </w:rPr>
        <w:t xml:space="preserve"> г. </w:t>
      </w:r>
      <w:r w:rsidR="00AF21D1" w:rsidRPr="00AF21D1">
        <w:rPr>
          <w:b/>
        </w:rPr>
        <w:t>259.</w:t>
      </w:r>
      <w:r w:rsidR="0096778F">
        <w:t xml:space="preserve"> (212). </w:t>
      </w:r>
      <w:r w:rsidR="00AF21D1" w:rsidRPr="00AF21D1">
        <w:rPr>
          <w:b/>
        </w:rPr>
        <w:t>(М.А.Й.).</w:t>
      </w:r>
      <w:r w:rsidR="0096778F">
        <w:t xml:space="preserve"> Кто не испытал напряжения острой внутренней борьбы с собою самим, тот не воитель, тот никуда не идет. Катиться назад по наклонной плоскости очень легко. Так большинство и поступает. Но избравший путь жизни знает и борения духа, и трудности, и победы. Не знает он одного — отступления вспять, во мрак, в объятия темных.</w:t>
      </w:r>
    </w:p>
    <w:p w:rsidR="005708EB" w:rsidRDefault="005708EB" w:rsidP="00BF4524"/>
    <w:p w:rsidR="0096778F" w:rsidRDefault="00BB53C2" w:rsidP="00BF4524">
      <w:r w:rsidRPr="00A07582">
        <w:rPr>
          <w:b/>
        </w:rPr>
        <w:t>1966</w:t>
      </w:r>
      <w:r>
        <w:rPr>
          <w:b/>
        </w:rPr>
        <w:t xml:space="preserve"> г. </w:t>
      </w:r>
      <w:r w:rsidR="00AF21D1" w:rsidRPr="00AF21D1">
        <w:rPr>
          <w:b/>
        </w:rPr>
        <w:t>260.</w:t>
      </w:r>
      <w:r w:rsidR="0096778F">
        <w:t xml:space="preserve"> (213). </w:t>
      </w:r>
      <w:r w:rsidR="00AF21D1" w:rsidRPr="00AF21D1">
        <w:rPr>
          <w:b/>
        </w:rPr>
        <w:t>(Гуру).</w:t>
      </w:r>
      <w:r w:rsidR="0096778F">
        <w:t xml:space="preserve"> В трудные дни личные переживания и эмоции по возможности исключаются полностью. Они просто не нужны. Без них проще и легче. Не нужны они и в работе на Общее Благо.</w:t>
      </w:r>
    </w:p>
    <w:p w:rsidR="005708EB" w:rsidRDefault="005708EB" w:rsidP="00BF4524"/>
    <w:p w:rsidR="0096778F" w:rsidRDefault="00BB53C2" w:rsidP="00BF4524">
      <w:r w:rsidRPr="00A07582">
        <w:rPr>
          <w:b/>
        </w:rPr>
        <w:t>1966</w:t>
      </w:r>
      <w:r>
        <w:rPr>
          <w:b/>
        </w:rPr>
        <w:t xml:space="preserve"> г. </w:t>
      </w:r>
      <w:r w:rsidR="00AF21D1" w:rsidRPr="00AF21D1">
        <w:rPr>
          <w:b/>
        </w:rPr>
        <w:t>261.</w:t>
      </w:r>
      <w:r w:rsidR="0096778F">
        <w:t xml:space="preserve"> (214). </w:t>
      </w:r>
      <w:r w:rsidR="00AF21D1" w:rsidRPr="00AF21D1">
        <w:rPr>
          <w:b/>
        </w:rPr>
        <w:t>(Март 29).</w:t>
      </w:r>
      <w:r w:rsidR="0096778F">
        <w:t xml:space="preserve"> (Со сна). Утверждаю непоколебимость духа как основу продвижения, как стержень спирали сознания, устремленный в будущее, как гранитный утес против вихрей земных и надземных, как защиту от зла, как канву пряжи духа.</w:t>
      </w:r>
    </w:p>
    <w:p w:rsidR="005708EB" w:rsidRDefault="005708EB" w:rsidP="00BF4524"/>
    <w:p w:rsidR="0096778F" w:rsidRDefault="0096778F" w:rsidP="00895C61">
      <w:pPr>
        <w:pStyle w:val="Quote"/>
      </w:pPr>
      <w:r>
        <w:t>Ночью опять свободно проходил сквозь стены при смотрящих на это свидетелях. Одного прохожего привел в смущение, выходя и исчезая через стену перед его носом. Он входил в недоумении в здание, но меня уже не было там.</w:t>
      </w:r>
    </w:p>
    <w:p w:rsidR="0096778F" w:rsidRDefault="00BB53C2" w:rsidP="00BF4524">
      <w:r w:rsidRPr="00A07582">
        <w:rPr>
          <w:b/>
        </w:rPr>
        <w:t>1966</w:t>
      </w:r>
      <w:r>
        <w:rPr>
          <w:b/>
        </w:rPr>
        <w:t xml:space="preserve"> г. </w:t>
      </w:r>
      <w:r w:rsidR="00AF21D1" w:rsidRPr="00AF21D1">
        <w:rPr>
          <w:b/>
        </w:rPr>
        <w:t>262.</w:t>
      </w:r>
      <w:r w:rsidR="0096778F">
        <w:t xml:space="preserve"> (216). Проницаемость плотной и тонкой материи есть свойство, которое усваивается и осваивается сознанием только путем опыта. Для огненного тела нет непроницаемых слоев материи. Для ментального проницаемы не все. Для астрального препятствий уже гораздо больше, и более всех — для тела плотного. При приближении к Солнцу оболочки просто сгорают, и только высокооформленное огненное тело может приблизиться к нему. Не говоря уже обо всех прочих телах, и огненное тело, и ментальное — материальны. Вне материи вообще не существует и не может существовать ничего, познаваемого человеком. Материально все, даже мысль, ибо и она может быть видимой. Свойство проницаемости основано на том, что более тонкий вид материи проницает более плотный. Электричество свободно проходит через проводник, но не проницает непроводники. Так же и для мысли некоторые вещества обладают свойствами ее конденсировать, в то время как другие наслаиваются с большим трудом. Так, например, воск, вода, молоко и так далее легко напитываются психической </w:t>
      </w:r>
      <w:r w:rsidR="0096778F">
        <w:lastRenderedPageBreak/>
        <w:t>энергией. Мед, древесные смолы, некоторые масла, особенно розовое и эвкалиптовое, представляют собою вещества, насыщенные ею. Они легко впитывают и удерживают в себе огненную энергию. Огненная энергия тесно связана со свойством проницаемости. Не всякое астральное тело может пройти сквозь стену и не всякое — подняться кверху или взлететь. Способность проникновения через слои пространства зависит от насыщенности оболочки огнем и от степени его очищения, то есть качества огней духа. Очищение не есть клерикальное понятие, но практически жизненное, ибо способность проницаемости материи и ее различных слоев зависит от степени (очищенности) чистоты и силы огней микрокосма человеческого и их напряжения. Призывы к церковной добродетели лишены обоснования и логики, потому не убеждают уже никого и никого не привлекают, но качества духа и очищенный, или светлый, Агни настоятельно нужны для свободного и сознательного проявления духа в очищенных им проводниках на соответствующих планах пространства. Чистота — это условие свободы действия духа в пространстве.</w:t>
      </w:r>
    </w:p>
    <w:p w:rsidR="005708EB" w:rsidRDefault="005708EB" w:rsidP="00BF4524"/>
    <w:p w:rsidR="0096778F" w:rsidRDefault="00BB53C2" w:rsidP="00BF4524">
      <w:r w:rsidRPr="00A07582">
        <w:rPr>
          <w:b/>
        </w:rPr>
        <w:t>1966</w:t>
      </w:r>
      <w:r>
        <w:rPr>
          <w:b/>
        </w:rPr>
        <w:t xml:space="preserve"> г. </w:t>
      </w:r>
      <w:r w:rsidR="00AF21D1" w:rsidRPr="00AF21D1">
        <w:rPr>
          <w:b/>
        </w:rPr>
        <w:t>263.</w:t>
      </w:r>
      <w:r w:rsidR="0096778F">
        <w:t xml:space="preserve"> (215). </w:t>
      </w:r>
      <w:r w:rsidR="00AF21D1" w:rsidRPr="00AF21D1">
        <w:rPr>
          <w:b/>
        </w:rPr>
        <w:t>(М.А.Й.).</w:t>
      </w:r>
      <w:r w:rsidR="0096778F">
        <w:t xml:space="preserve"> Человек — существо огненное. Плотная материя — это скрытый, или застывший, огонь. Понятие чистоты определим как явление очищенности огней, зажженных в сущности человека. Знаем два рода огней: огонь творящий и огонь поядающий. Знаем явление светлых и черных огней. Огни вожделения, огни злобы, огни ненависти, огни алчности, огни зависти — все это примеры разновидности черных огней. Это шкала черного пламени. Преданность, мужество, торжественность и все прочие светлые качества духа представляют собою шкалу светлого Агни. Процесс очищения сознания состоит в трансмутации огней микрокосма и замене низших огней высшими. Только этим путем происходит преображение человека и замена тяжких и плотных частиц его оболочек более светлыми, легкими и летающими. Не может взлететь тонкое тело, будучи насыщено тяжкими, чадящими частицами материи, входящими в его состав. Очищение оболочек обуславливает свободу духа.</w:t>
      </w:r>
    </w:p>
    <w:p w:rsidR="005708EB" w:rsidRDefault="005708EB" w:rsidP="00BF4524"/>
    <w:p w:rsidR="0096778F" w:rsidRDefault="00BB53C2" w:rsidP="00BF4524">
      <w:r w:rsidRPr="00A07582">
        <w:rPr>
          <w:b/>
        </w:rPr>
        <w:t>1966</w:t>
      </w:r>
      <w:r>
        <w:rPr>
          <w:b/>
        </w:rPr>
        <w:t xml:space="preserve"> г. </w:t>
      </w:r>
      <w:r w:rsidR="00AF21D1" w:rsidRPr="00AF21D1">
        <w:rPr>
          <w:b/>
        </w:rPr>
        <w:t>264.</w:t>
      </w:r>
      <w:r w:rsidR="0096778F">
        <w:t xml:space="preserve"> </w:t>
      </w:r>
      <w:r w:rsidR="00AF21D1" w:rsidRPr="00AF21D1">
        <w:rPr>
          <w:b/>
        </w:rPr>
        <w:t>(Гуру).</w:t>
      </w:r>
      <w:r w:rsidR="0096778F">
        <w:t xml:space="preserve"> Сила действия духа определяется и утверждается безысходностью. Если иного выхода нет, если спасение только в данном действии, если неизбежность оправдана соизмеримостью и целесообразностью, то и действие может стать достаточно сильным, чтобы выполнить свое назначение. Очищение — это условие sine qua non</w:t>
      </w:r>
      <w:r w:rsidR="00E4421D">
        <w:rPr>
          <w:rStyle w:val="FootnoteReference"/>
        </w:rPr>
        <w:footnoteReference w:id="9"/>
      </w:r>
      <w:r w:rsidR="0096778F">
        <w:t>. Следовательно, всю мощь духа можно собрать, чтобы оно состоялось.</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265.</w:t>
      </w:r>
      <w:r w:rsidR="0096778F">
        <w:t xml:space="preserve"> (217). </w:t>
      </w:r>
      <w:r w:rsidR="00AF21D1" w:rsidRPr="00AF21D1">
        <w:rPr>
          <w:b/>
        </w:rPr>
        <w:t>(Март 30).</w:t>
      </w:r>
      <w:r w:rsidR="0096778F">
        <w:t xml:space="preserve"> Если неблагоприятные и противодействующие условия не смогли отвратить от Пути, то насколько же облегчают его благоприятствующие и созвучные устремлениям духа. Есть сферы пространства, где земные притяжения уже не действуют. Там может дух отдохнуть от состояния непрестанной борьбы. Это не будет покоем, но аккумулированием сил для нового подъема и продвижения. Ведь давно уже сказано, что Царство Света берется силою. Многие думают, что это не так, или вообще не думают об этом ничего. Они готовы в поте лица работать ради земных достижений, или удобств, или денег, но работать над своим совершенствованием не хотят, полагая при этом, что труды для земного благополучия заслуживают того, чтобы ими заниматься, но труды духа во имя того, чего нет на Земле, — ни к чему. Но кончается жизнь земная, освобожденный от тела дух вступает в Мир Тонкий, в условия, яро отличные от земных, вступает совершенно не подготовленный к ним. А так как жизнь духа на Земле сводилась к нулю и о расширении и обогащении сознания заботы не прилагалось, то нищим вступает человек в царство духа и жить там ему нечем. А земного нет ничего, кроме земных пережитков, которые подобны гирям пудовым, привязанным к ногам. Многие настолько отяготили себя земными пережитками, что продолжают тяжко в них утопать, окруженные призраками или шелухою бывшего земного окружения. Это несвободные духи, или связанные души. Свобода движения в Тонком Мире доступна не всем. Очень следует заранее позаботиться о посмертном существовании, которое гораздо более длительно, чем жизнь в плотном теле.</w:t>
      </w:r>
    </w:p>
    <w:p w:rsidR="005708EB" w:rsidRDefault="005708EB" w:rsidP="00BF4524"/>
    <w:p w:rsidR="0096778F" w:rsidRDefault="00BB53C2" w:rsidP="00BF4524">
      <w:r w:rsidRPr="00A07582">
        <w:rPr>
          <w:b/>
        </w:rPr>
        <w:t>1966</w:t>
      </w:r>
      <w:r>
        <w:rPr>
          <w:b/>
        </w:rPr>
        <w:t xml:space="preserve"> г. </w:t>
      </w:r>
      <w:r w:rsidR="00AF21D1" w:rsidRPr="00AF21D1">
        <w:rPr>
          <w:b/>
        </w:rPr>
        <w:t>266.</w:t>
      </w:r>
      <w:r w:rsidR="0096778F">
        <w:t xml:space="preserve"> (218). </w:t>
      </w:r>
      <w:r w:rsidR="00AF21D1" w:rsidRPr="00AF21D1">
        <w:rPr>
          <w:b/>
        </w:rPr>
        <w:t>(М.А.Й.).</w:t>
      </w:r>
      <w:r w:rsidR="0096778F">
        <w:t xml:space="preserve"> Думали ли вы когда-либо о том, что ароматический аспект Вселенной сообщает каждому человеку особый, свойственный именно ему, запах, который столь же индивидуален у различных людей, сколь и их лица. Право, собаки в этом разбираются лучше. Животные, дикие животные, живут в мире запахов гораздо полнее, чем люди. Для них область запахов представляет собою очень обширный мир. Чувствительность пчел к ароматам феноменальна. Можно утверждать, что не только каждый человек имеет свой особенный запах, но и каждое его переживание, эмоция, чувство и даже мысль. Да, да, мысли имеют каждая свой аромат или зловоние, равно как и все чувствования человека. Благоухают чистые духи и смердят погрязшие в пороках. Деление людей на нечистых и чистых имеет под собою основание. Особенно резко оно определяется по запахам. Утонченное обоняние может чувствовать приближение добра или зла на большом расстоянии. Абсолютное чувство обоняния помогает его обладателю безошибочно разбираться в природе приближающихся к нему сущностей. Энергии добра или зла, света или тьмы обладают своими специфическими, свойственными им, ароматами. Добро благоухает, и зловоняет зло. Так же и высокие и низшие слои Тонкого Мира </w:t>
      </w:r>
      <w:r w:rsidR="0096778F">
        <w:lastRenderedPageBreak/>
        <w:t>отличаются запахами. Зловоние низших слоев, зловоние разложения ужасно. Разлагающееся сознание даже в теле земном заражает свое тело зловонием. Обжорство, пьянство, курение — все имеет свои специфические запахи. Аромат или зловоние человека — это его неотъемлемый паспорт, который остается при нем и после того, как паспорт земной становится совершенно не нужен. Конечно, каждое заболевание сопровождается своим запахом. Уже Говорилось, все виды материи имеют свой аромат. Знаете, как пахнет медь или железо. Но это грубые проявления. Ароматический аспект проявленного мира обнимает собою все, существующее в нем. Область эта очень обширна, столь же обширна, как и мир красок, звуков или мир форм.</w:t>
      </w:r>
    </w:p>
    <w:p w:rsidR="005708EB" w:rsidRDefault="005708EB" w:rsidP="00BF4524"/>
    <w:p w:rsidR="0096778F" w:rsidRDefault="00BB53C2" w:rsidP="00BF4524">
      <w:r w:rsidRPr="00A07582">
        <w:rPr>
          <w:b/>
        </w:rPr>
        <w:t>1966</w:t>
      </w:r>
      <w:r>
        <w:rPr>
          <w:b/>
        </w:rPr>
        <w:t xml:space="preserve"> г. </w:t>
      </w:r>
      <w:r w:rsidR="00AF21D1" w:rsidRPr="00AF21D1">
        <w:rPr>
          <w:b/>
        </w:rPr>
        <w:t>267.</w:t>
      </w:r>
      <w:r w:rsidR="0096778F">
        <w:t xml:space="preserve"> (219). </w:t>
      </w:r>
      <w:r w:rsidR="00AF21D1" w:rsidRPr="00AF21D1">
        <w:rPr>
          <w:b/>
        </w:rPr>
        <w:t>(Гуру).</w:t>
      </w:r>
      <w:r w:rsidR="0096778F">
        <w:t xml:space="preserve"> Правильно ощутили касание Беспредельности при попытке затронуть проблемы, касающиеся природы вещей. Каждый вопрос можно раскрыть, или осветить, только отчасти, только с одной или с другой стороны, что в каждый можно углубиться бесконечно и все же не исчерпать его полностью. Так же дело обстоит и с ароматическим аспектом Вселенной. Можно написать на эту тему целые тома или исследования, и все же не исчерпать того, что представляет собою только одну грань, только один из аспектов Беспредельности, возможности познавания, или изучения, которой не имеет конца.</w:t>
      </w:r>
    </w:p>
    <w:p w:rsidR="005708EB" w:rsidRDefault="005708EB" w:rsidP="00BF4524"/>
    <w:p w:rsidR="0096778F" w:rsidRDefault="00BB53C2" w:rsidP="00BF4524">
      <w:r w:rsidRPr="00A07582">
        <w:rPr>
          <w:b/>
        </w:rPr>
        <w:t>1966</w:t>
      </w:r>
      <w:r>
        <w:rPr>
          <w:b/>
        </w:rPr>
        <w:t xml:space="preserve"> г. </w:t>
      </w:r>
      <w:r w:rsidR="00AF21D1" w:rsidRPr="00AF21D1">
        <w:rPr>
          <w:b/>
        </w:rPr>
        <w:t>268.</w:t>
      </w:r>
      <w:r w:rsidR="0096778F">
        <w:t xml:space="preserve"> (220). </w:t>
      </w:r>
      <w:r w:rsidR="00AF21D1" w:rsidRPr="00AF21D1">
        <w:rPr>
          <w:b/>
        </w:rPr>
        <w:t>(Март 31).</w:t>
      </w:r>
      <w:r w:rsidR="0096778F">
        <w:t xml:space="preserve"> Готовность означает также и то, что дух подготовил себя ко всем неожиданностям и превратностям судьбы или ее улыбкам и может встречать их, не нарушая равновесия. Таким образом, готовность и равновесие связаны близко. Также и приспособляемость сознания ко всем и всяким условиям жизни позволяет удерживать нужное состояние духа. При анализе качеств интересно отметить то, что понимание каждого из них начинает углубляться и расширяться. Усовершенствование чувств до степени их абсолютности говорит о том, что и качества могут расти беспредельно. А ведь качества — это растущие в микрокосме огни, огни духа. Рост огней микрокосма не знает границ и пределов. Рост огненной ауры, скажем, Планетного Духа, своими излучениями охватывает огромные сферы. Из Твердыни протянуты Руки и льются Лучи. Какие Лучи? Чем и кем излучаются эти Эманации Света, на какие расстояния? В Беспредельности можно представить себе Эманации Пламенных Логосов! Как вверху, так и внизу. Будущее человека начертано в звездах. Перспективы Великого Пути огненны, ясносияющи и светоносны. Назначение человека на Земле и в Мирах высоко.</w:t>
      </w:r>
    </w:p>
    <w:p w:rsidR="005708EB" w:rsidRDefault="005708EB" w:rsidP="00BF4524"/>
    <w:p w:rsidR="0096778F" w:rsidRDefault="00BB53C2" w:rsidP="00BF4524">
      <w:r w:rsidRPr="00A07582">
        <w:rPr>
          <w:b/>
        </w:rPr>
        <w:t>1966</w:t>
      </w:r>
      <w:r>
        <w:rPr>
          <w:b/>
        </w:rPr>
        <w:t xml:space="preserve"> г. </w:t>
      </w:r>
      <w:r w:rsidR="00AF21D1" w:rsidRPr="00AF21D1">
        <w:rPr>
          <w:b/>
        </w:rPr>
        <w:t>269.</w:t>
      </w:r>
      <w:r w:rsidR="0096778F">
        <w:t xml:space="preserve"> (221). </w:t>
      </w:r>
      <w:r w:rsidR="00AF21D1" w:rsidRPr="00AF21D1">
        <w:rPr>
          <w:b/>
        </w:rPr>
        <w:t>(М.А.Й.).</w:t>
      </w:r>
      <w:r w:rsidR="0096778F">
        <w:t xml:space="preserve"> Также и близость наша в пространстве времени может расти и углубляться. Палория еще не конец, а только начало жизни сознаний, слитых навеки в своем </w:t>
      </w:r>
      <w:r w:rsidR="0096778F">
        <w:lastRenderedPageBreak/>
        <w:t>устремлении к Свету. Условие одно — удержать и сохранить огонь сердца, стремящегося к высшему выражению жизни. Поймите — отказа нет, если движет устремлением Свет. Сейчас, считайте, что открыты все возможности для устремленного духа, открыты как никогда, открыты на все стороны как в сферы Света, так и в области мрака. Потому и опасности возросли соответственно. Столько мрака вокруг и столько падений! Полюсность жизни проявляется в этом. Чем больше возможностей к Свету подняться, тем больше опасностей в бездну упасть. Обещано спасение всем, кто идет за Владыкой. Свет и</w:t>
      </w:r>
      <w:r w:rsidR="009C6E73" w:rsidRPr="009C6E73">
        <w:t xml:space="preserve"> </w:t>
      </w:r>
      <w:r w:rsidR="0096778F">
        <w:t>тьма борются за преобладание в душе человеческой яро.</w:t>
      </w:r>
    </w:p>
    <w:p w:rsidR="005708EB" w:rsidRDefault="005708EB" w:rsidP="00BF4524"/>
    <w:p w:rsidR="0096778F" w:rsidRDefault="00BB53C2" w:rsidP="00BF4524">
      <w:r w:rsidRPr="00A07582">
        <w:rPr>
          <w:b/>
        </w:rPr>
        <w:t>1966</w:t>
      </w:r>
      <w:r>
        <w:rPr>
          <w:b/>
        </w:rPr>
        <w:t xml:space="preserve"> г. </w:t>
      </w:r>
      <w:r w:rsidR="00AF21D1" w:rsidRPr="00AF21D1">
        <w:rPr>
          <w:b/>
        </w:rPr>
        <w:t>270.</w:t>
      </w:r>
      <w:r w:rsidR="0096778F">
        <w:t xml:space="preserve"> (222). </w:t>
      </w:r>
      <w:r w:rsidR="00AF21D1" w:rsidRPr="00AF21D1">
        <w:rPr>
          <w:b/>
        </w:rPr>
        <w:t>(Гуру).</w:t>
      </w:r>
      <w:r w:rsidR="0096778F">
        <w:t xml:space="preserve"> Устремление, достигнув известной степени напряженности, становится огненным. Огненным оно называется потому, что преодолевает все препятствия плотного мира или стихий. Огненная стихия — самая высокая, самая тонкая и самая мощная. Устремление, ставшее стихийно огненным, уже не знает преград, которых не мог бы преодолеть вооруженный им дух. Можно порадоваться, когда ощущается рост огненности организма. Это проявляется во многих весьма характерных подробностях. Именно этот рост и вызывает необходимость научиться поднимать ток кундалини вверх. Представьте себе усиление кундалини при неумении это делать. Овладение своими огнями предполагает умение направлять их и устремлять по приказу воли. Огненное поражение некоторых центров, и особенно низших, происходит от неумения владеть своими огнями. Пожар центров — одна из особых опасностей Огненной Йоги.</w:t>
      </w:r>
    </w:p>
    <w:p w:rsidR="005708EB" w:rsidRDefault="005708EB" w:rsidP="00BF4524"/>
    <w:p w:rsidR="0096778F" w:rsidRDefault="00BB53C2" w:rsidP="00BF4524">
      <w:r w:rsidRPr="00A07582">
        <w:rPr>
          <w:b/>
        </w:rPr>
        <w:t>1966</w:t>
      </w:r>
      <w:r>
        <w:rPr>
          <w:b/>
        </w:rPr>
        <w:t xml:space="preserve"> г. </w:t>
      </w:r>
      <w:r w:rsidR="00AF21D1" w:rsidRPr="00AF21D1">
        <w:rPr>
          <w:b/>
        </w:rPr>
        <w:t>271.</w:t>
      </w:r>
      <w:r w:rsidR="0096778F">
        <w:t xml:space="preserve"> Не нужно пытаться обязательно записать все мысли, которые вливаются в сознание в моменты Общения — это невозможно, ибо перед сознанием открывается беспредельность и неисчерпаемость пространственной мысли. Записать надо основную, ведущую, мысль.</w:t>
      </w:r>
    </w:p>
    <w:p w:rsidR="005708EB" w:rsidRDefault="005708EB" w:rsidP="00BF4524"/>
    <w:p w:rsidR="0096778F" w:rsidRDefault="0096778F" w:rsidP="00667F9B">
      <w:pPr>
        <w:pStyle w:val="Quote"/>
      </w:pPr>
      <w:r>
        <w:t>Во сне видел трех львов или тигров. С одним вступил в борьбу с кинжалом в руке и пронзил его сердце и повернул в нем кинжал. Убил насмерть.</w:t>
      </w:r>
    </w:p>
    <w:p w:rsidR="0096778F" w:rsidRDefault="00BB53C2" w:rsidP="00BF4524">
      <w:r w:rsidRPr="00A07582">
        <w:rPr>
          <w:b/>
        </w:rPr>
        <w:t>1966</w:t>
      </w:r>
      <w:r>
        <w:rPr>
          <w:b/>
        </w:rPr>
        <w:t xml:space="preserve"> г. </w:t>
      </w:r>
      <w:r w:rsidR="00AF21D1" w:rsidRPr="00AF21D1">
        <w:rPr>
          <w:b/>
        </w:rPr>
        <w:t>272.</w:t>
      </w:r>
      <w:r w:rsidR="0096778F">
        <w:t xml:space="preserve"> (223). </w:t>
      </w:r>
      <w:r w:rsidR="00AF21D1" w:rsidRPr="00AF21D1">
        <w:rPr>
          <w:b/>
        </w:rPr>
        <w:t>(Апр. 1).</w:t>
      </w:r>
      <w:r w:rsidR="0096778F">
        <w:t xml:space="preserve"> (Со сна). Не нужен страх в Б[ратст]ве.</w:t>
      </w:r>
    </w:p>
    <w:p w:rsidR="0096778F" w:rsidRDefault="0096778F" w:rsidP="00BF4524">
      <w:r>
        <w:t>Следят.</w:t>
      </w:r>
    </w:p>
    <w:p w:rsidR="0096778F" w:rsidRDefault="0096778F" w:rsidP="00BF4524">
      <w:r>
        <w:t>Пробить скорлупу яйца ауры легче, чем окружение своих мыслей.</w:t>
      </w:r>
    </w:p>
    <w:p w:rsidR="0096778F" w:rsidRDefault="0096778F" w:rsidP="00BF4524">
      <w:r>
        <w:t>Земное — земному, а высшее — Высшему. Это следует понимать так, что в условиях жизни обычной нельзя</w:t>
      </w:r>
      <w:r w:rsidR="009C6E73" w:rsidRPr="009C6E73">
        <w:t xml:space="preserve"> </w:t>
      </w:r>
      <w:r>
        <w:t xml:space="preserve">ей не уделять того, что требует она от человека. У человека есть долг перед Родиной, семьей, перед своим телом, которое приходится кормить, одевать и обувать, и многие другие обязанности — это сфера земных обязательств. Но жизнь духа имеет свои. Земные обязательства </w:t>
      </w:r>
      <w:r>
        <w:lastRenderedPageBreak/>
        <w:t>временны. Долг человека по отношению к его духу по значению своему превышает все остальное. Но забота о духе заставляет быть честным в исполнении своего долга перед Родиной, семьей и людьми. Нельзя нарушить этого долга, не нанеся ущерба своему духу. Как в большом, так и в малом долг остается долгом во всем. Временность обязанностей земных совсем не означает того, что ими можно пренебрегать. Но различие между обязательствами своему духу и внешнему миру все же следует знать и безошибочно понимать сущность и тех и других.</w:t>
      </w:r>
    </w:p>
    <w:p w:rsidR="005708EB" w:rsidRDefault="005708EB" w:rsidP="00BF4524"/>
    <w:p w:rsidR="0096778F" w:rsidRDefault="00BB53C2" w:rsidP="00BF4524">
      <w:r w:rsidRPr="00A07582">
        <w:rPr>
          <w:b/>
        </w:rPr>
        <w:t>1966</w:t>
      </w:r>
      <w:r>
        <w:rPr>
          <w:b/>
        </w:rPr>
        <w:t xml:space="preserve"> г. </w:t>
      </w:r>
      <w:r w:rsidR="00AF21D1" w:rsidRPr="00AF21D1">
        <w:rPr>
          <w:b/>
        </w:rPr>
        <w:t>273.</w:t>
      </w:r>
      <w:r w:rsidR="0096778F">
        <w:t xml:space="preserve"> (224). </w:t>
      </w:r>
      <w:r w:rsidR="00AF21D1" w:rsidRPr="00AF21D1">
        <w:rPr>
          <w:b/>
        </w:rPr>
        <w:t>(Гуру).</w:t>
      </w:r>
      <w:r w:rsidR="0096778F">
        <w:t xml:space="preserve"> Глубина событий не на поверхности. Их сущности можно коснуться, если найти в себе силы оторваться от поверхности жизни. Самые значительные события в истории планеты обычно проходят мимо внимания людей.</w:t>
      </w:r>
    </w:p>
    <w:p w:rsidR="005708EB" w:rsidRDefault="005708EB" w:rsidP="00BF4524"/>
    <w:p w:rsidR="0096778F" w:rsidRDefault="00BB53C2" w:rsidP="00BF4524">
      <w:r w:rsidRPr="00A07582">
        <w:rPr>
          <w:b/>
        </w:rPr>
        <w:t>1966</w:t>
      </w:r>
      <w:r>
        <w:rPr>
          <w:b/>
        </w:rPr>
        <w:t xml:space="preserve"> г. </w:t>
      </w:r>
      <w:r w:rsidR="00AF21D1" w:rsidRPr="00AF21D1">
        <w:rPr>
          <w:b/>
        </w:rPr>
        <w:t>274.</w:t>
      </w:r>
      <w:r w:rsidR="0096778F">
        <w:t xml:space="preserve"> (225). </w:t>
      </w:r>
      <w:r w:rsidR="00AF21D1" w:rsidRPr="00AF21D1">
        <w:rPr>
          <w:b/>
        </w:rPr>
        <w:t>(Апр. 2).</w:t>
      </w:r>
      <w:r w:rsidR="0096778F">
        <w:t xml:space="preserve"> Каждую способность и каждое качество духа человек может развивать беспредельно. Абсолютный слух не есть конец, но лишь только начало развития умения применения этой способности в области творчества. Звуковой аспект Космоса беспределен, как и сам Космос. Абсолютный слух нужен для творчества. Музыка сфер — продукт космического творчества. Все в Природе имеет свою ноту, или звуковой ключ. Каждый кристалл звучит, и каждый — по-своему. Все металлы и все элементы химической шкалы Менделеева различаются своей звуковой тональностью. Каждая травинка, каждый цветок звучат по-своему. Цветущая яблоня — это симфония торжествующей жизни. Ур[усвати] видела в Тонком Мире дерево, посаженное ею. Можно сажать и цветы. Каждый цветок Тонкого Мира тоже звучит. При совершенстве творческой способности разума человека слух должен быть абсолютным. Мало уметь воспроизвести слышанную мелодию или звук, надо еще, помимо репродуктивной слуховой способности, развить способность творческую, способность творить звуками. Создать обычную музыкальную симфонию — это одно, создавать симфонии Космические, звучащие в пространстве, — это другое, но творить с помощью гармонически сочетаемых звуков, пользуясь звуковым вибрационным ключом привлекаемых к творчеству элементов, творить новые формы — это будет уже творчеством высшим, для которого нужно абсолютно качество чувств и знание законов гармонии, числа и пропорций. Создатель планеты их Знает, творцы, Пламенные Логосы, их Знают, Планетные Духи их Знают, и все — в степени разной, ибо, как Сказано раньше, звезда от звезды разнствует во славе. В простой фразе, доступной в какой-то мере пониманию людей того времени, выражен глубочайший закон возможности роста человеческого духа до ступеней высочайших. Так уже сознательно можно полагать начало нового импульса к развитию наиболее звучащих сознанию качеств, свойств и способностей духа, зная, что из малого зерна вырастает огромное дерево и что малое </w:t>
      </w:r>
      <w:r w:rsidR="0096778F">
        <w:lastRenderedPageBreak/>
        <w:t>начинание со временем может стать большим и великим. О значении малых начинаний уже говорилось, надо применить это знание практически к усовершенствованию своего аппарата. Указания своевременно будут даны, но усовершенствованием движет свободная воля.</w:t>
      </w:r>
    </w:p>
    <w:p w:rsidR="005708EB" w:rsidRDefault="005708EB" w:rsidP="00BF4524"/>
    <w:p w:rsidR="0096778F" w:rsidRDefault="00BB53C2" w:rsidP="00BF4524">
      <w:r w:rsidRPr="00A07582">
        <w:rPr>
          <w:b/>
        </w:rPr>
        <w:t>1966</w:t>
      </w:r>
      <w:r>
        <w:rPr>
          <w:b/>
        </w:rPr>
        <w:t xml:space="preserve"> г. </w:t>
      </w:r>
      <w:r w:rsidR="00AF21D1" w:rsidRPr="00AF21D1">
        <w:rPr>
          <w:b/>
        </w:rPr>
        <w:t>275.</w:t>
      </w:r>
      <w:r w:rsidR="0096778F">
        <w:t xml:space="preserve"> </w:t>
      </w:r>
      <w:r w:rsidR="00AF21D1" w:rsidRPr="00AF21D1">
        <w:rPr>
          <w:b/>
        </w:rPr>
        <w:t>(М.А.Й.).</w:t>
      </w:r>
      <w:r w:rsidR="0096778F">
        <w:t xml:space="preserve"> Сын идет по стопам Матери и черпает из Космической сокровищницы пространственные мысли. Не всегда звучат они одинаково, но в согласии с основной нотой пространства. Сколько трудов было приложено к тому, чтобы созвучие состоялось. Оно идет по каналу Иерархии. И мы, и вы без Нее — ничто. Так устремление по линии Иерархии всегда плодоносно. Ощущение близости растет и законно приобретает силу инерции, двигающей в Эволюцию. Для кого-то все это недостаточно реально, но страницы записей заполняются вполне реальными сведениями и мыслями. Если это не доказательство, пусть сами возьмутся за перо, чтобы лишний раз убедиться, что без связи с Иерархией дельного ничего в голову не придет и пространственных мыслей не будет, хотя бы просидели не один стул. Рост травы усмотреть невозможно, но склады сена показывают следствия этого роста. Рост сознания уследить тоже нельзя. Но тетради Записей служат свидетельством достаточно убедительным.</w:t>
      </w:r>
    </w:p>
    <w:p w:rsidR="005708EB" w:rsidRDefault="005708EB" w:rsidP="00BF4524"/>
    <w:p w:rsidR="0096778F" w:rsidRDefault="00BB53C2" w:rsidP="00BF4524">
      <w:r w:rsidRPr="00A07582">
        <w:rPr>
          <w:b/>
        </w:rPr>
        <w:t>1966</w:t>
      </w:r>
      <w:r>
        <w:rPr>
          <w:b/>
        </w:rPr>
        <w:t xml:space="preserve"> г. </w:t>
      </w:r>
      <w:r w:rsidR="00AF21D1" w:rsidRPr="00AF21D1">
        <w:rPr>
          <w:b/>
        </w:rPr>
        <w:t>276.</w:t>
      </w:r>
      <w:r w:rsidR="0096778F">
        <w:t xml:space="preserve"> (226). </w:t>
      </w:r>
      <w:r w:rsidR="00AF21D1" w:rsidRPr="00AF21D1">
        <w:rPr>
          <w:b/>
        </w:rPr>
        <w:t>(Гуру).</w:t>
      </w:r>
      <w:r w:rsidR="0096778F">
        <w:t xml:space="preserve"> А дойти до Учителя можно лишь на Земле. Не в эмпиреях</w:t>
      </w:r>
      <w:r w:rsidR="00E4421D">
        <w:rPr>
          <w:rStyle w:val="FootnoteReference"/>
        </w:rPr>
        <w:footnoteReference w:id="10"/>
      </w:r>
      <w:r w:rsidR="0096778F">
        <w:t xml:space="preserve"> заоблачных, но именно в каждодневности плотной, среди жизни обычной и обычных людей, находит идущий смелость, мужество и дерзновение утверждать необычность и среди дел конечных и кратких — начинать и продолжать Великое Делание начинаний уже непроходящих, уже притягиваемых и устремленных в будущее, далеко за пределы данного земного воплощения. Делатель дел коротких и временных останется с ними. Делатель Великого Делания устремится за ним в Беспредельность, протягивая нить жизни в будущее, не имеющее конца, и тем утверждая вечное в преходящем, то есть бессмертие своего духа.</w:t>
      </w:r>
    </w:p>
    <w:p w:rsidR="005708EB" w:rsidRDefault="005708EB" w:rsidP="00BF4524"/>
    <w:p w:rsidR="0096778F" w:rsidRDefault="00BB53C2" w:rsidP="00BF4524">
      <w:r w:rsidRPr="00A07582">
        <w:rPr>
          <w:b/>
        </w:rPr>
        <w:t>1966</w:t>
      </w:r>
      <w:r>
        <w:rPr>
          <w:b/>
        </w:rPr>
        <w:t xml:space="preserve"> г. </w:t>
      </w:r>
      <w:r w:rsidR="00AF21D1" w:rsidRPr="00AF21D1">
        <w:rPr>
          <w:b/>
        </w:rPr>
        <w:t>277.</w:t>
      </w:r>
      <w:r w:rsidR="0096778F">
        <w:t xml:space="preserve"> </w:t>
      </w:r>
      <w:r w:rsidR="00AF21D1" w:rsidRPr="00AF21D1">
        <w:rPr>
          <w:b/>
        </w:rPr>
        <w:t>(Апр. 3).</w:t>
      </w:r>
      <w:r w:rsidR="0096778F">
        <w:t xml:space="preserve"> Только опыт и сравнение показывают, насколько круг облегчает продвижение, а также и воздействие на дела и обстоятельства. Коллективной энергии не в силах противостоять отдельное сознание, если круг согласован. Многие не понимают преимущества объединения и предпочитают идти в одиночку. В одиночку Отпускаем тогда, когда выросли крылья. Без крыльев не могут летать. Будучи разъединены, не все находят в себе силы двигаться дальше. Отсюда неожиданные отходы или топтание на месте. При возросшем сознании круг может существовать на расстоянии, но нужен ритм и согласованность во времени. В </w:t>
      </w:r>
      <w:r w:rsidR="0096778F">
        <w:lastRenderedPageBreak/>
        <w:t>пространстве достаточно места, чтобы встречаться. Но это относится уже к пространственной работе. Можно сделать попытку объединиться духом в пространстве. По каналам психической связи не столь уж трудно восстановить единение. Жизнь невольно наталкивает на нужные решения. Объединение в духе, если оно состоялось, сильнее земного (или телесного). Место не имеет значения, но некоторые подробности можно внести. Но, увы, даже пальцев на руках оказывается слишком много, если сосчитать устоявших. Так, впрочем, бывает всегда. Наш принцип — не количество, но качество. А те, кто отошел, снова вернутся. Куда же идти им? Во тьму?</w:t>
      </w:r>
    </w:p>
    <w:p w:rsidR="005708EB" w:rsidRDefault="005708EB" w:rsidP="00BF4524"/>
    <w:p w:rsidR="0096778F" w:rsidRDefault="00BB53C2" w:rsidP="00BF4524">
      <w:r w:rsidRPr="00A07582">
        <w:rPr>
          <w:b/>
        </w:rPr>
        <w:t>1966</w:t>
      </w:r>
      <w:r>
        <w:rPr>
          <w:b/>
        </w:rPr>
        <w:t xml:space="preserve"> г. </w:t>
      </w:r>
      <w:r w:rsidR="00AF21D1" w:rsidRPr="00AF21D1">
        <w:rPr>
          <w:b/>
        </w:rPr>
        <w:t>278.</w:t>
      </w:r>
      <w:r w:rsidR="0096778F">
        <w:t xml:space="preserve"> (227). </w:t>
      </w:r>
      <w:r w:rsidR="00AF21D1" w:rsidRPr="00AF21D1">
        <w:rPr>
          <w:b/>
        </w:rPr>
        <w:t>(Апр. 3).</w:t>
      </w:r>
      <w:r w:rsidR="0096778F">
        <w:t xml:space="preserve"> </w:t>
      </w:r>
      <w:r w:rsidR="00AF21D1" w:rsidRPr="00AF21D1">
        <w:rPr>
          <w:b/>
        </w:rPr>
        <w:t>(М.А.Й.).</w:t>
      </w:r>
      <w:r w:rsidR="0096778F">
        <w:t xml:space="preserve"> Если отмести все слова, нагромождаемые вокруг явления, и взять только его сущность, окажется, что понятие Света объединяет все лучшее, все возвышенное, все мужественное и самоотверженное, под какими бы внешними формами или наименованиями оно ни скрывались. Это помогает понимать и объединять, казалось бы, несоединимые явления, а также и их участников. Надо научиться смотреть поверх внешности и поверх слов. Так, понятия подвига и героев остаются неизменными во времени. И не все ли равно, кто, как и где совершает поступок самоотвержения. Объединение человечества пойдет не по внешним признакам, но по сущности. И тогда ныне разъединенные объединятся в одно целое уже по внутренним свойствам и особенностям. И человек со светлыми излучениями протянет руку другому, такому же носителю светлой ауры, как бы он себя ни называл, и где бы он ни был, и какого бы цвета ни была его кожа.</w:t>
      </w:r>
    </w:p>
    <w:p w:rsidR="005708EB" w:rsidRDefault="005708EB" w:rsidP="00BF4524"/>
    <w:p w:rsidR="0096778F" w:rsidRDefault="00BB53C2" w:rsidP="00BF4524">
      <w:r w:rsidRPr="00A07582">
        <w:rPr>
          <w:b/>
        </w:rPr>
        <w:t>1966</w:t>
      </w:r>
      <w:r>
        <w:rPr>
          <w:b/>
        </w:rPr>
        <w:t xml:space="preserve"> г. </w:t>
      </w:r>
      <w:r w:rsidR="00AF21D1" w:rsidRPr="00AF21D1">
        <w:rPr>
          <w:b/>
        </w:rPr>
        <w:t>279.</w:t>
      </w:r>
      <w:r w:rsidR="0096778F">
        <w:t xml:space="preserve"> (228). </w:t>
      </w:r>
      <w:r w:rsidR="00AF21D1" w:rsidRPr="00AF21D1">
        <w:rPr>
          <w:b/>
        </w:rPr>
        <w:t>(Гуру).</w:t>
      </w:r>
      <w:r w:rsidR="0096778F">
        <w:t xml:space="preserve"> Если принять новое отличие и разделение людей только по светотени, то сразу исчезнут преграды, ныне отделяющие даже близкие сознания друг от друга. И тогда останутся светлые люди, и темные, и толкающиеся еще посреди. Но этих последних будет оставаться все меньше и меньше, ибо полюса Света и тьмы действуют мощно, притягивая в свою орбиту всех, еще не решивших свою судьбу. Тогда ни названия, ни национальность, ни богатство или бедность и все прочие ярлыки, приклеиваемые на себя людьми, уже не будут иметь никакого значения. Если человек темен, то как бы он себя ни называл, он — в стане тьмы. Если светла его аура, он — воин Света, или сторонник Сил Света. Так еще одна пелена неразумия и непонимания будет снята с человеческих глаз.</w:t>
      </w:r>
    </w:p>
    <w:p w:rsidR="005708EB" w:rsidRDefault="005708EB" w:rsidP="00BF4524"/>
    <w:p w:rsidR="0096778F" w:rsidRDefault="00BB53C2" w:rsidP="00BF4524">
      <w:r w:rsidRPr="00A07582">
        <w:rPr>
          <w:b/>
        </w:rPr>
        <w:t>1966</w:t>
      </w:r>
      <w:r>
        <w:rPr>
          <w:b/>
        </w:rPr>
        <w:t xml:space="preserve"> г. </w:t>
      </w:r>
      <w:r w:rsidR="00AF21D1" w:rsidRPr="00AF21D1">
        <w:rPr>
          <w:b/>
        </w:rPr>
        <w:t>280.</w:t>
      </w:r>
      <w:r w:rsidR="0096778F">
        <w:t xml:space="preserve"> (Вечером, на сон). Утренняя попытка собрать круг психически вызвала очень большую утечку энергии. Причина ясна. Первое — очень длительный разрыв во времени, второе — несогласованность сознаний на данный момент, третье — огромные расстояния, четвертое — внутреннее неблагополучие, или </w:t>
      </w:r>
      <w:r w:rsidR="0096778F">
        <w:lastRenderedPageBreak/>
        <w:t>дисгармония, участников. Но действие обычное и действие психическое, или мысленное, отличаются только лишь тем, что первое происходит на плане земном, второе — на плане тонком, но оба происходят, и оба требуют затраты сил, и оба совершенно конкретны, но каждое в своей сфере. Пора бы осознать реальность психической деятельности человека.</w:t>
      </w:r>
    </w:p>
    <w:p w:rsidR="005708EB" w:rsidRDefault="005708EB" w:rsidP="00BF4524"/>
    <w:p w:rsidR="0096778F" w:rsidRDefault="0096778F" w:rsidP="001C75D0">
      <w:pPr>
        <w:pStyle w:val="Quote"/>
      </w:pPr>
      <w:r>
        <w:t>Из всех позванных через пространство откликнулась м.</w:t>
      </w:r>
      <w:r w:rsidR="00C850DB">
        <w:rPr>
          <w:lang w:val="en-US"/>
        </w:rPr>
        <w:t> </w:t>
      </w:r>
      <w:r>
        <w:t>Ольга. Видел ее во сне, она стояла за мной близко так, что чувствовал касание ее волос.</w:t>
      </w:r>
    </w:p>
    <w:p w:rsidR="0096778F" w:rsidRDefault="00BB53C2" w:rsidP="00BF4524">
      <w:r w:rsidRPr="00A07582">
        <w:rPr>
          <w:b/>
        </w:rPr>
        <w:t>1966</w:t>
      </w:r>
      <w:r>
        <w:rPr>
          <w:b/>
        </w:rPr>
        <w:t xml:space="preserve"> г. </w:t>
      </w:r>
      <w:r w:rsidR="00AF21D1" w:rsidRPr="00AF21D1">
        <w:rPr>
          <w:b/>
        </w:rPr>
        <w:t>281.</w:t>
      </w:r>
      <w:r w:rsidR="0096778F">
        <w:t xml:space="preserve"> (229). </w:t>
      </w:r>
      <w:r w:rsidR="00AF21D1" w:rsidRPr="00AF21D1">
        <w:rPr>
          <w:b/>
        </w:rPr>
        <w:t>(Апр. 4).</w:t>
      </w:r>
      <w:r w:rsidR="0096778F">
        <w:t xml:space="preserve"> Вот придет и твое время, и понесешь людям накопленное богатство, чтобы поделиться и с ними. Не для себя же одного собирались и накапливались сокровища. А нужда велика, и ждущих много. Ко времени будет посев. Пока же продолжим собирание, чтобы щедрой рукою можно было раздать. Щедрость не означает несоизмеримости и безответственности раздачи. Раздать надо мудро.</w:t>
      </w:r>
    </w:p>
    <w:p w:rsidR="005708EB" w:rsidRDefault="005708EB" w:rsidP="00BF4524"/>
    <w:p w:rsidR="0096778F" w:rsidRDefault="00BB53C2" w:rsidP="00BF4524">
      <w:r w:rsidRPr="00A07582">
        <w:rPr>
          <w:b/>
        </w:rPr>
        <w:t>1966</w:t>
      </w:r>
      <w:r>
        <w:rPr>
          <w:b/>
        </w:rPr>
        <w:t xml:space="preserve"> г. </w:t>
      </w:r>
      <w:r w:rsidR="00AF21D1" w:rsidRPr="00AF21D1">
        <w:rPr>
          <w:b/>
        </w:rPr>
        <w:t>282.</w:t>
      </w:r>
      <w:r w:rsidR="0096778F">
        <w:t xml:space="preserve"> Из астрального мира слова легче воспринимать и понимать, нежели мысли. А там много врагов Света, готовых нанести всякий возможный вред. Потому, произнося вслух свои мысли, следует быть очень осмотрительным и осторожным. Достаточно сказать вслух о том, что что-то идет хорошо, что-то неприятное закончилось, что кто-то перестал вредить, как злобные духи, подслушав сказанное, обратят пользу во вред и уничтожат нечто хорошее. А так замеченное добро прошло бы для них незаметно и не вызвало бы у них желание уничтожить полезное следствие. Много раз замечали, как неосторожно высказанные вслух мысли оборачивались против вас. Дозор постоянный заключается также и в том, чтобы ненужное оповещение не доходило до темных ушей.</w:t>
      </w:r>
    </w:p>
    <w:p w:rsidR="005708EB" w:rsidRDefault="005708EB" w:rsidP="00BF4524"/>
    <w:p w:rsidR="0096778F" w:rsidRDefault="00BB53C2" w:rsidP="00BF4524">
      <w:r w:rsidRPr="00A07582">
        <w:rPr>
          <w:b/>
        </w:rPr>
        <w:t>1966</w:t>
      </w:r>
      <w:r>
        <w:rPr>
          <w:b/>
        </w:rPr>
        <w:t xml:space="preserve"> г. </w:t>
      </w:r>
      <w:r w:rsidR="00AF21D1" w:rsidRPr="00AF21D1">
        <w:rPr>
          <w:b/>
        </w:rPr>
        <w:t>283.</w:t>
      </w:r>
      <w:r w:rsidR="0096778F">
        <w:t xml:space="preserve"> (230). Правильно отмечаете особое нагнетение мировых событий. Конечно, оно неспроста. Пространственные сроки диктуют человечеству свою волю. О постоянстве готовности Предупреждал. Надо быть в готовности оставить все, чтобы свободным от отягощения земными заботами ответствовать всем сознанием, всем сердцем на Зов.</w:t>
      </w:r>
    </w:p>
    <w:p w:rsidR="005708EB" w:rsidRDefault="005708EB" w:rsidP="00BF4524"/>
    <w:p w:rsidR="0096778F" w:rsidRDefault="00BB53C2" w:rsidP="00BF4524">
      <w:r w:rsidRPr="00A07582">
        <w:rPr>
          <w:b/>
        </w:rPr>
        <w:t>1966</w:t>
      </w:r>
      <w:r>
        <w:rPr>
          <w:b/>
        </w:rPr>
        <w:t xml:space="preserve"> г. </w:t>
      </w:r>
      <w:r w:rsidR="00AF21D1" w:rsidRPr="00AF21D1">
        <w:rPr>
          <w:b/>
        </w:rPr>
        <w:t>284.</w:t>
      </w:r>
      <w:r w:rsidR="0096778F">
        <w:t xml:space="preserve"> (231). </w:t>
      </w:r>
      <w:r w:rsidR="00AF21D1" w:rsidRPr="00AF21D1">
        <w:rPr>
          <w:b/>
        </w:rPr>
        <w:t>(М.А.Й.).</w:t>
      </w:r>
      <w:r w:rsidR="0096778F">
        <w:t xml:space="preserve"> Отнесемся сознательно к реальности каждого действия в духе, учитывая его следствия и понимая ответственность за него. Следствия часто не видны глазу, но они всегда созвучны причине. Так что нетрудно их знать. Постоянство ритма порождает и непреложность следствий. Ковач своего счастья приложит особые усилия и прилежание к тому, чтобы утверждение желаемых следствий шло путем непреложности.</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285.</w:t>
      </w:r>
      <w:r w:rsidR="0096778F">
        <w:t xml:space="preserve"> </w:t>
      </w:r>
      <w:r w:rsidR="00AF21D1" w:rsidRPr="00AF21D1">
        <w:rPr>
          <w:b/>
        </w:rPr>
        <w:t>(Гуру).</w:t>
      </w:r>
      <w:r w:rsidR="0096778F">
        <w:t xml:space="preserve"> Не будем широко считать нам преданных духов. Тем более заботы и внимания можно уделить немногим, оставшимся верными до конца. По преданности и приближение. Преданное сердце откликнется быстро. Потом придут все: и отставшие, и колебавшиеся, и усумнившиеся, и осудители, и явившие небрежение, и возвысившие себя в самомнении, и убоявшиеся, и забывшие, и унижавшие тех, кто позвал их к Свету. Придут все, и все предъявят свой и счет, и требования не по прошлой своей нехорошести, но по моменту вмещения хорошести, вновь обретенной, ибо сроки встряхнут и пробудят даже спящих. И каждому пришедшему надо дать, но дать соизмеримо, по вместимости его, по его хорошести или нехорошести.</w:t>
      </w:r>
    </w:p>
    <w:p w:rsidR="005708EB" w:rsidRDefault="005708EB" w:rsidP="00BF4524"/>
    <w:p w:rsidR="0096778F" w:rsidRDefault="00BB53C2" w:rsidP="00BF4524">
      <w:r w:rsidRPr="00A07582">
        <w:rPr>
          <w:b/>
        </w:rPr>
        <w:t>1966</w:t>
      </w:r>
      <w:r>
        <w:rPr>
          <w:b/>
        </w:rPr>
        <w:t xml:space="preserve"> г. </w:t>
      </w:r>
      <w:r w:rsidR="00AF21D1" w:rsidRPr="00AF21D1">
        <w:rPr>
          <w:b/>
        </w:rPr>
        <w:t>286.</w:t>
      </w:r>
      <w:r w:rsidR="0096778F">
        <w:t xml:space="preserve"> (232). </w:t>
      </w:r>
      <w:r w:rsidR="00AF21D1" w:rsidRPr="00AF21D1">
        <w:rPr>
          <w:b/>
        </w:rPr>
        <w:t>(Апр. 5).</w:t>
      </w:r>
      <w:r w:rsidR="0096778F">
        <w:t xml:space="preserve"> (Со сна). Готов?</w:t>
      </w:r>
    </w:p>
    <w:p w:rsidR="0096778F" w:rsidRDefault="0096778F" w:rsidP="00BF4524">
      <w:r>
        <w:t>Сторонники Голдуотера</w:t>
      </w:r>
      <w:r w:rsidR="00E4421D">
        <w:rPr>
          <w:rStyle w:val="FootnoteReference"/>
        </w:rPr>
        <w:footnoteReference w:id="11"/>
      </w:r>
      <w:r>
        <w:t xml:space="preserve"> отступают по всему фронту.</w:t>
      </w:r>
    </w:p>
    <w:p w:rsidR="0096778F" w:rsidRDefault="0096778F" w:rsidP="00BF4524">
      <w:r>
        <w:t>Широта и размах Учения Жизни таковы, что могут удовлетворить каждое сознание, устремленное к Свету. Не все может быть выдано на печатных страницах. Сокровенное не выдается. Тайное знание передается из уст в уста. Кроме того, положения Учения представляют собою как бы намётку, или начало, которое можно развивать по направлениям, созвучным духу. Учение представляет собою аспект Беспредельности, а Беспредельность нельзя ограничить ничем. Узкая тропа жизни приводит к космическим путям. Многое сказано между строк, и чуткое сердце воспринимает свободно. Поэтому при наличии устремления Учение можно читать много раз и каждый раз находить нечто новое. Сознание растет, расширяется понимание, и то, что раньше оставалось незамеченным, уже не проходит мимо. Разные настроения, разные часы утра, вечера и дня дают разное освещение. И когда Учение читается десятилетиями, угол зрения меняется, освещая с другой стороны то, что казалось уже хорошо известным. Спиральное чтение, то есть чтение книг Учения в последовательном порядке, позволяет сознанию расширяться в законной последовательности и дает много больше, чем чтение беспорядочное. Не возбраняется при таком чтении брать дополнительно еще одну, наиболее звучащую в данный момент, книгу Учения и почерпать также и из нее. То, что наиболее прочно и длительно закреплено в сознании, то и останется с человеком, когда он освободится от тела. Утешение в том, что доступ в хранилища знания возможен и в Мире Надземном. Кельи знания открыты для хотящих его.</w:t>
      </w:r>
    </w:p>
    <w:p w:rsidR="005708EB" w:rsidRDefault="005708EB" w:rsidP="00BF4524"/>
    <w:p w:rsidR="0096778F" w:rsidRDefault="00BB53C2" w:rsidP="00BF4524">
      <w:r w:rsidRPr="00A07582">
        <w:rPr>
          <w:b/>
        </w:rPr>
        <w:t>1966</w:t>
      </w:r>
      <w:r>
        <w:rPr>
          <w:b/>
        </w:rPr>
        <w:t xml:space="preserve"> г. </w:t>
      </w:r>
      <w:r w:rsidR="00AF21D1" w:rsidRPr="00AF21D1">
        <w:rPr>
          <w:b/>
        </w:rPr>
        <w:t>287.</w:t>
      </w:r>
      <w:r w:rsidR="0096778F">
        <w:t xml:space="preserve"> (233). </w:t>
      </w:r>
      <w:r w:rsidR="00AF21D1" w:rsidRPr="00AF21D1">
        <w:rPr>
          <w:b/>
        </w:rPr>
        <w:t>(М.А.Й.).</w:t>
      </w:r>
      <w:r w:rsidR="0096778F">
        <w:t xml:space="preserve"> Несет поражение войско, не обученное и не подготовленное к войне с хорошо подготовленным противником. Эта азбучная истина самоочевидна. Она подчеркивает </w:t>
      </w:r>
      <w:r w:rsidR="0096778F">
        <w:lastRenderedPageBreak/>
        <w:t>очень важное значение готовности вообще. Готовность есть высокое качество духа. Она включает в себя и подготовленность, и защиту от поражения неожиданностью, парализующей активность центров, и решимость идти по избранному пути до конца, несмотря ни на что. Она кроет в себе еще и мужество спокойно и в равновесии полном встречать волны жизни и бури земные и ждать жданно нежданную неожиданность Зова. Чтобы готовность явить ответить на Зов, надо оставить все, возможно телесно, но главное в духе, и свободным устремиться к Позвавшему. Готовность — качество сложное, требующее к тому же и длительного изучения и знакомства с Учением Жизни. Во всеоружии подготовленности и знания надо встретить Зов. Поле будущего труда велико, и так мало вооруженных знанием Учения Жизни сознаний.</w:t>
      </w:r>
    </w:p>
    <w:p w:rsidR="005708EB" w:rsidRDefault="005708EB" w:rsidP="00BF4524"/>
    <w:p w:rsidR="0096778F" w:rsidRDefault="00BB53C2" w:rsidP="00BF4524">
      <w:r w:rsidRPr="00A07582">
        <w:rPr>
          <w:b/>
        </w:rPr>
        <w:t>1966</w:t>
      </w:r>
      <w:r>
        <w:rPr>
          <w:b/>
        </w:rPr>
        <w:t xml:space="preserve"> г. </w:t>
      </w:r>
      <w:r w:rsidR="00AF21D1" w:rsidRPr="00AF21D1">
        <w:rPr>
          <w:b/>
        </w:rPr>
        <w:t>288.</w:t>
      </w:r>
      <w:r w:rsidR="0096778F">
        <w:t xml:space="preserve"> (234). </w:t>
      </w:r>
      <w:r w:rsidR="00AF21D1" w:rsidRPr="00AF21D1">
        <w:rPr>
          <w:b/>
        </w:rPr>
        <w:t>(Гуру).</w:t>
      </w:r>
      <w:r w:rsidR="0096778F">
        <w:t xml:space="preserve"> Изображение есть видимый посредник для Общения с Тем, Кто запечатлен на Изображении. Даже обычная фотокарточка при смотрении на нее соединяет смотрящего с оригиналом. Для утверждения незримых нитей связи нужны зримые предметы. Именно предметы, так как, помимо изображений, и они могут способствовать контакту. Конечно, не изображение само по себе, но запечатленное в третьем глазу служит посредником связи. Чем ярче и отчетливее оно отражено в сознании, тем надежнее связь. Яркость отложения впечатлений в третьем глазу — основа многих чудесных явлений. Это уже область сокровенного знания. Зная это, можно потрудиться в этом направлении и спело пожать.</w:t>
      </w:r>
    </w:p>
    <w:p w:rsidR="005708EB" w:rsidRDefault="005708EB" w:rsidP="00BF4524"/>
    <w:p w:rsidR="0096778F" w:rsidRDefault="00BB53C2" w:rsidP="00BF4524">
      <w:r w:rsidRPr="00A07582">
        <w:rPr>
          <w:b/>
        </w:rPr>
        <w:t>1966</w:t>
      </w:r>
      <w:r>
        <w:rPr>
          <w:b/>
        </w:rPr>
        <w:t xml:space="preserve"> г. </w:t>
      </w:r>
      <w:r w:rsidR="00AF21D1" w:rsidRPr="00AF21D1">
        <w:rPr>
          <w:b/>
        </w:rPr>
        <w:t>289.</w:t>
      </w:r>
      <w:r w:rsidR="0096778F">
        <w:t xml:space="preserve"> </w:t>
      </w:r>
      <w:r w:rsidR="00AF21D1" w:rsidRPr="00AF21D1">
        <w:rPr>
          <w:b/>
        </w:rPr>
        <w:t>(Апр. 6).</w:t>
      </w:r>
      <w:r w:rsidR="0096778F">
        <w:t xml:space="preserve"> Подобно фотопластинке, взгляд обладает способностью запечатлевать вибрации света. В принципе цветная фотография должна бы фиксировать все цветовые оттенки шкалы света. Не тьма, но вибрации цветовых излучений, идущие от предметов, отмечаются фильмой. Но, кроме того, взгляд имеет способность не только отмечать, но и удерживать сеть света в пространстве. Взглянув пристально на что-либо: дерево, цветок, пейзаж, лицо человека и так далее — можно, закрыв глаза или перенеся взгляд на нейтральный фон, удержать увиденный отпечаток в сознании, то есть в пространстве перед собою. Эта способность у разных людей развита по-разному. Она может быть доведена до такой степени совершенства, что удерживаемое впечатление, или изображение, будет как живое, стоять перед глазами, даже заслоняя собою предметы, находящиеся перед глазами, далекие и близкие. Силой этой способности определяется власть человека над тем, что удерживает он перед собою, ибо в этом случае сознание уже как бы владеет данным предметом. Этим же путем возможно воздействовать и на людей или, во всяком случае, устанавливать с ними психический контакт через пространство. Вызванный в сознании перед третьим глазом облик получает вибрации вызвавшего его человека и, в свою очередь, сообщает ему </w:t>
      </w:r>
      <w:r w:rsidR="0096778F">
        <w:lastRenderedPageBreak/>
        <w:t>свои воздействия, или эманации. Духовным взором создаются образования тонкой материи мысли. Стихии земли, воды, воздуха и огня на Земле выявляются в комбинациях плотных построений, те же стихии, но в тонком аспекте, создают видимость Тонкого Мира. Поэтому все движения мысли связаны со стихиями. Духовным взглядом оформляются стихийные образования тонкого порядка, или облики стихийных духов, связанные с этими образованиями. Так называемые эгрегоры различных человеческих объединений представляют собою облики подобных стихийных духов. Их породители — мысль и сознание. При известной тренировке возможно создать столь яркую картину желаемого предмета, лица или вида природы, что человек увидит их, а не то, что видит его физический глаз. Яркость подобных картин может быть демонстрирована на обычном гипнотическом сеансе, когда загипнотизированный субъект видит то, что вызывает перед его сознанием гипнотизер. Удержание сети света в пространстве показывает на способность человека владеть в момент удержания вибрациями света. Это явление репродуктивного порядка. Оно становится творческим, когда воображение вызывает в пространстве формы или создает эти формы уже независимо от внешних восприятий. Творчество это может быть ярким необычайно. Художники, скульпторы, поэты и писатели фиксируют его уже в плотных, видимых формах. Плотное творчество — это лишь отражение тонкого. Способность яркого, полного, красочного, детального до малейших подробностей воспроизведения в третьем глазу виденного предмета, предметов или лиц является основой многих феноменов и показателем степени могущества духа.</w:t>
      </w:r>
    </w:p>
    <w:p w:rsidR="005708EB" w:rsidRDefault="005708EB" w:rsidP="00BF4524"/>
    <w:p w:rsidR="0096778F" w:rsidRDefault="00BB53C2" w:rsidP="00BF4524">
      <w:r w:rsidRPr="00A07582">
        <w:rPr>
          <w:b/>
        </w:rPr>
        <w:t>1966</w:t>
      </w:r>
      <w:r>
        <w:rPr>
          <w:b/>
        </w:rPr>
        <w:t xml:space="preserve"> г. </w:t>
      </w:r>
      <w:r w:rsidR="00AF21D1" w:rsidRPr="00AF21D1">
        <w:rPr>
          <w:b/>
        </w:rPr>
        <w:t>290.</w:t>
      </w:r>
      <w:r w:rsidR="0096778F">
        <w:t xml:space="preserve"> (235). </w:t>
      </w:r>
      <w:r w:rsidR="00AF21D1" w:rsidRPr="00AF21D1">
        <w:rPr>
          <w:b/>
        </w:rPr>
        <w:t>(М.А.Й.).</w:t>
      </w:r>
      <w:r w:rsidR="0096778F">
        <w:t xml:space="preserve"> Конечно, без розовых очков лучше, но и черными заменять их не следует. Состояние без тех и других назовем справедливостью. Справедливость суждения достигается при отсутствии личной заинтересованности. Личная точка зрения самая ошибочная. Лучше всего на вещи смотреть с точки зрения Общего Блага. Хорошо или плохо не то, что хорошо или плохо мне, но Общему Благу, то есть нашим делам и Делу Владыки. С этою меркою и будем подходить к суждению о людях, делах и вещах.</w:t>
      </w:r>
    </w:p>
    <w:p w:rsidR="005708EB" w:rsidRDefault="005708EB" w:rsidP="00BF4524"/>
    <w:p w:rsidR="0096778F" w:rsidRDefault="00BB53C2" w:rsidP="00BF4524">
      <w:r w:rsidRPr="00A07582">
        <w:rPr>
          <w:b/>
        </w:rPr>
        <w:t>1966</w:t>
      </w:r>
      <w:r>
        <w:rPr>
          <w:b/>
        </w:rPr>
        <w:t xml:space="preserve"> г. </w:t>
      </w:r>
      <w:r w:rsidR="00AF21D1" w:rsidRPr="00AF21D1">
        <w:rPr>
          <w:b/>
        </w:rPr>
        <w:t>291.</w:t>
      </w:r>
      <w:r w:rsidR="0096778F">
        <w:t xml:space="preserve"> (236). </w:t>
      </w:r>
      <w:r w:rsidR="00AF21D1" w:rsidRPr="00AF21D1">
        <w:rPr>
          <w:b/>
        </w:rPr>
        <w:t>(Гуру).</w:t>
      </w:r>
      <w:r w:rsidR="0096778F">
        <w:t xml:space="preserve"> Видим перед собою не людей, а свое ошибочное представление о них. Предвзятость суждения порождает ошибки. Лучше всего смотреть даже на знакомого человека как бы в первый раз. Первое впечатление обычно не обманывает, ибо оно еще не успело обрасти предвзятыми мыслями. Так и будем учиться определять состояние человека, смотря на него как бы впервые, как бы со стороны, отойдя от себя.</w:t>
      </w:r>
    </w:p>
    <w:p w:rsidR="005708EB" w:rsidRDefault="005708EB" w:rsidP="00BF4524"/>
    <w:p w:rsidR="0096778F" w:rsidRDefault="0096778F" w:rsidP="009C046B">
      <w:pPr>
        <w:pStyle w:val="Quote"/>
      </w:pPr>
      <w:r>
        <w:lastRenderedPageBreak/>
        <w:t>Видел во сне, что у меня белый новый хитон, надевающийся при распахивании его на две стороны, вверху три застежки. Примерял у зеркала.</w:t>
      </w:r>
    </w:p>
    <w:p w:rsidR="0096778F" w:rsidRDefault="0096778F" w:rsidP="009C046B">
      <w:pPr>
        <w:pStyle w:val="Quote"/>
      </w:pPr>
      <w:r>
        <w:t>Потом видел, что на руках скатился со снежной горы и &lt;...&gt;, должен был увидеть Альфу.</w:t>
      </w:r>
    </w:p>
    <w:p w:rsidR="0096778F" w:rsidRDefault="0096778F" w:rsidP="009C046B">
      <w:pPr>
        <w:pStyle w:val="Quote"/>
      </w:pPr>
      <w:r>
        <w:t>Потом видел, что на лодке подъезжала Пампа. Потом читал отрывки из Учения. Но трудно было понимать.</w:t>
      </w:r>
    </w:p>
    <w:p w:rsidR="0096778F" w:rsidRDefault="00BB53C2" w:rsidP="00BF4524">
      <w:r w:rsidRPr="00A07582">
        <w:rPr>
          <w:b/>
        </w:rPr>
        <w:t>1966</w:t>
      </w:r>
      <w:r>
        <w:rPr>
          <w:b/>
        </w:rPr>
        <w:t xml:space="preserve"> г. </w:t>
      </w:r>
      <w:r w:rsidR="00AF21D1" w:rsidRPr="00AF21D1">
        <w:rPr>
          <w:b/>
        </w:rPr>
        <w:t>292.</w:t>
      </w:r>
      <w:r w:rsidR="0096778F">
        <w:t xml:space="preserve"> (237). </w:t>
      </w:r>
      <w:r w:rsidR="00AF21D1" w:rsidRPr="00AF21D1">
        <w:rPr>
          <w:b/>
        </w:rPr>
        <w:t>(Апр. 7).</w:t>
      </w:r>
      <w:r w:rsidR="0096778F">
        <w:t xml:space="preserve"> При анализе событий учтем главные направления, по которым идет Эволюция. Первое — это освобождение народов от всех видов рабства; второе — утверждение нового сознания; третье — сотрудничество международное; четвертое — братство народов, угасание и одряхление старого мира; пятое — выдвижение женщин; шестое — утверждение Родины вашей Ведущей Страной; седьмое — преддверие новой ступени преображения мира. Конечная победа — за всем, что следует за Новым Миром. События поспешают, и только сознание отмечает, что даже вчерашний день был словно не вчера, а когда-то давно-давно. Этим ощущением отмечается быстрая смена явлений. Не на газетном листе, но лишь в сердце отмечается их глубина. А сердце с трудом выдерживает их нагнетение. Принцип ускорения — в действии. Сознание не всегда успевает за ним. Разъединение близких по лику Земли не случайно, но перед объединением. Главное направление — приближение к Иерархии Света. Ее Лучи как лучи маяка во мраке темной и бурной ночи. Нельзя утерять Луч ведущий ни на мгновение, иначе легко сбиться с курса. Волны прибоя мыслей разбиваются о борт корабля, но не останавливают бега его по Лучу. На все происходящее можно смотреть как на быстро мелькающие дорожные виды навстречу мчащемуся автомобилю или даже самолету — все остаются позади. Останавливаться на них и привязывать к ним сознание не имеет смысла именно благодаря быстроте их мелькания. Твердыня остается неизменно в виду как далекая цель. Она не мелькает, она прочно стоит своими Башнями на скалистом основании. В ней сущность всех эволюционных устремлений человечества. В ней всё.</w:t>
      </w:r>
    </w:p>
    <w:p w:rsidR="005708EB" w:rsidRDefault="005708EB" w:rsidP="00BF4524"/>
    <w:p w:rsidR="0096778F" w:rsidRDefault="00BB53C2" w:rsidP="00BF4524">
      <w:r w:rsidRPr="00A07582">
        <w:rPr>
          <w:b/>
        </w:rPr>
        <w:t>1966</w:t>
      </w:r>
      <w:r>
        <w:rPr>
          <w:b/>
        </w:rPr>
        <w:t xml:space="preserve"> г. </w:t>
      </w:r>
      <w:r w:rsidR="00AF21D1" w:rsidRPr="00AF21D1">
        <w:rPr>
          <w:b/>
        </w:rPr>
        <w:t>293.</w:t>
      </w:r>
      <w:r w:rsidR="0096778F">
        <w:t xml:space="preserve"> (238). </w:t>
      </w:r>
      <w:r w:rsidR="00AF21D1" w:rsidRPr="00AF21D1">
        <w:rPr>
          <w:b/>
        </w:rPr>
        <w:t>(М.А.Й.).</w:t>
      </w:r>
      <w:r w:rsidR="0096778F">
        <w:t xml:space="preserve"> Страдания, трудности, неприятности и огорчения вырабатывают в существе человека некую субстанцию, природу которой ближе всего определить как огненосную. Организм человека обладает способностью порождать антитоксины как противодействие против отравления или болезней. Нечто подобное вырабатывается и в человеческом сердце как сила противостояния отравлению ядом земным. Чашу яда земного приходится испивать каждому Носителю Света, но не для отравления ею. Наоборот, самые ядовитые явления вызывают из глубин сердца огни самой чудесной окраски. Так сердце Носителя Света становится великим трансмутатором отравленных эманаций зла. Тяжек земной путь сердца, познавшего Свет, ибо сумерки плотного мира </w:t>
      </w:r>
      <w:r w:rsidR="0096778F">
        <w:lastRenderedPageBreak/>
        <w:t>антагонистичны ему. Смотрите, сколь трудна была жизнь духов высоких, и Духов Великих, и всех, кто сознанием своим поднимался выше обыденности, трафарета и условностей своего времени. Страдания, трудности и тягость ноши земной — удел горящего сердца. Огонь не терпит тления. Огонь — созидатель новых форм жизни и разрушитель старых. Замена старого новым — закон Эволюции сущего. Во все времена, которые были, будут и есть, Учитель Являет Собою утверждение Нового Мира, который идет на смену старому. На грани двух Юг этот процесс приобретает особо острые формы, ибо Эволюция огненно устремляется в будущее, сметая все, препятствующее ей. Время великое великих перемен и смещений не может быть обычным. Сущность Космического момента планеты надо сердцем понять.</w:t>
      </w:r>
    </w:p>
    <w:p w:rsidR="005708EB" w:rsidRDefault="005708EB" w:rsidP="00BF4524"/>
    <w:p w:rsidR="0096778F" w:rsidRDefault="00BB53C2" w:rsidP="00BF4524">
      <w:r w:rsidRPr="00A07582">
        <w:rPr>
          <w:b/>
        </w:rPr>
        <w:t>1966</w:t>
      </w:r>
      <w:r>
        <w:rPr>
          <w:b/>
        </w:rPr>
        <w:t xml:space="preserve"> г. </w:t>
      </w:r>
      <w:r w:rsidR="00AF21D1" w:rsidRPr="00AF21D1">
        <w:rPr>
          <w:b/>
        </w:rPr>
        <w:t>294.</w:t>
      </w:r>
      <w:r w:rsidR="0096778F">
        <w:t xml:space="preserve"> (239). </w:t>
      </w:r>
      <w:r w:rsidR="00AF21D1" w:rsidRPr="00AF21D1">
        <w:rPr>
          <w:b/>
        </w:rPr>
        <w:t>(Гуру).</w:t>
      </w:r>
      <w:r w:rsidR="0096778F">
        <w:t xml:space="preserve"> Если нелицеприятно, справедливо и беспристрастно взвесить на весах весь тот ценный и богатый опыт, который приобретен благодаря неприятностям, огорчениям и страданиям, казавшимися ненужными, незаслуженными и даже жестокими, то окажется, что ценнейшие накопления сознания, полученные через них, намного превышают то, через что приходилось проходить ради этих приобретений. Отказаться от них человек уже не в силах, даже если бы ему предложили вновь проходить через них, чтобы еще более умножить накопленное. Конечно, только продвинувшееся сознание может произвести правильно эту оценку. Обычное — предпочтет безответственность благополучия жизни беззаботно счастливой. Но ученик знает, что сознательно избрал путь иной, путь воина духа, путь трудов, и лишений, и непрестанной борьбы за утверждение Света. По мере продвижения по этому пути исчезают жалобы, сетования и недовольства. Огонь духа сжигает тьму и в себе, и вокруг. Труден путь ученичества.</w:t>
      </w:r>
    </w:p>
    <w:p w:rsidR="005708EB" w:rsidRDefault="005708EB" w:rsidP="00BF4524"/>
    <w:p w:rsidR="0096778F" w:rsidRDefault="0096778F" w:rsidP="00291931">
      <w:pPr>
        <w:pStyle w:val="Quote"/>
      </w:pPr>
      <w:r>
        <w:t>День тяжкий. Непосредственно ничего не смог уловить.</w:t>
      </w:r>
    </w:p>
    <w:p w:rsidR="0096778F" w:rsidRDefault="00BB53C2" w:rsidP="00BF4524">
      <w:r w:rsidRPr="00A07582">
        <w:rPr>
          <w:b/>
        </w:rPr>
        <w:t>1966</w:t>
      </w:r>
      <w:r>
        <w:rPr>
          <w:b/>
        </w:rPr>
        <w:t xml:space="preserve"> г. </w:t>
      </w:r>
      <w:r w:rsidR="00AF21D1" w:rsidRPr="00AF21D1">
        <w:rPr>
          <w:b/>
        </w:rPr>
        <w:t>295.</w:t>
      </w:r>
      <w:r w:rsidR="0096778F">
        <w:t xml:space="preserve"> (240). </w:t>
      </w:r>
      <w:r w:rsidR="00AF21D1" w:rsidRPr="00AF21D1">
        <w:rPr>
          <w:b/>
        </w:rPr>
        <w:t>(Апр. 8).</w:t>
      </w:r>
      <w:r w:rsidR="0096778F">
        <w:t xml:space="preserve"> Неизжитые чувства время от времени проявляют в сознании свою активность. То, что было совершено когда-то, живо в памяти и напоминает о себе. Как стражи Порога, стоят облеченные в формы воспоминания, мысли и образы прошлых свершений, преграждая дальнейший путь к Свету. Освобождение от них возможно только методом изживания, когда, подобно брошенной и забытой привычке, полностью побежденной, они уже более не тревожат и не имеют притягательной силы. Многие не могут оставить привычку курить. Но преодолеть ее все же возможно до такой степени, чтобы больше к ней уже не тянуло ни во сне, ни наяву. Следовательно, и все прочее неизжитое побеждается тем же путем. С естественными потребностями организма труднее. Голод нельзя уничтожить, когда человек лишен пищи, но власть свою над этим чувством утвердить все же возможно. Важно установить контроль, </w:t>
      </w:r>
      <w:r w:rsidR="0096778F">
        <w:lastRenderedPageBreak/>
        <w:t>чтобы ни мысли, ни действия не совершались помимо воли. Как устранить привлекательность и стремление к удовлетворению желаний? Только контролем над ними. Без соизволения воли не допускается ничего. Слабый совершает проступки вопреки воле, они властвуют над ним, и против них он бессилен. Сильный даже проступки и попустительства совершает с соизволения воли. И в плохом и в хорошем он властен над тем, что делает. Лучше ошибочный, но волевой поступок, чем хорошесть безволия, ибо безволие приводит к ничтожеству духа. Знаете о подвигах, совершенных разбойниками. Но не Знаем примеров, чтобы безвольное ничтожество могло стать учеником. Потому на воспитание воли Обращаем особое внимание. Воля утверждается в борьбе. Пока идет борьба и противостояние нежелательным воздействиям, отовсюду идущим, опасности нет. Опасность возникает, когда опускаются руки, когда хочется прекратить борение духа, когда возникает желание безвольно отдаться на волю внешних воздействий или вихрей астральных. Сила духа и сила воли — в осознании нерушимости своего огненного зерна. Оно вечно. Наросты духа временны и уничтожаемы волей. Нужно силу найти прямо сказать порождениям прошлого: не боюсь вас, я вас породил, я и убью, не раб я вам, но господин и владыка. Ничему, никому, никогда, ни при каких условиях нельзя давать власти над своим духом. Даже высшая степень слияния с Владыкой не есть подчинение и отказ от свободы воли, но именно объединение, добровольное и свободное, воли своей с Волею Высшей. Преданность, любовь к Высшему Облику не есть безволие, но, наоборот, высшее, огненное напряжение всех сил духа, выражающееся в целом ряде волевых и целеустремленных действий. Свободная воля человека является высшей прерогативой духа. Человек, воли лишенный, — ничто.</w:t>
      </w:r>
    </w:p>
    <w:p w:rsidR="005708EB" w:rsidRDefault="005708EB" w:rsidP="00BF4524"/>
    <w:p w:rsidR="0096778F" w:rsidRDefault="00BB53C2" w:rsidP="00BF4524">
      <w:r w:rsidRPr="00A07582">
        <w:rPr>
          <w:b/>
        </w:rPr>
        <w:t>1966</w:t>
      </w:r>
      <w:r>
        <w:rPr>
          <w:b/>
        </w:rPr>
        <w:t xml:space="preserve"> г. </w:t>
      </w:r>
      <w:r w:rsidR="00AF21D1" w:rsidRPr="00AF21D1">
        <w:rPr>
          <w:b/>
        </w:rPr>
        <w:t>296.</w:t>
      </w:r>
      <w:r w:rsidR="0096778F">
        <w:t xml:space="preserve"> (241). </w:t>
      </w:r>
      <w:r w:rsidR="00AF21D1" w:rsidRPr="00AF21D1">
        <w:rPr>
          <w:b/>
        </w:rPr>
        <w:t>(М.А.Й.).</w:t>
      </w:r>
      <w:r w:rsidR="0096778F">
        <w:t xml:space="preserve"> «Вот идет Князь мира сего и не имеет во Мне ничего», — это огненная формула духа, очищенного от скверны земной и не имеющего в себе элементов зла, устремляющегося на несущего Свет. Вибрации зла только тогда могут воздействовать на человека, когда они имеют в нем хотя бы малейшее, с чем могут они созвучать. В этом великое значение и смысл очищения сознания от элементов тьмы во всех ее видах и проявлениях. Притягательная сила зла утрачивает свою власть над человеком, которому нечем ответствовать ему. Изживание, но не подавление неизжитых чувств, имеет в виду именно освобождение от наростов духа, притягивающих к себе созвучные им элементы тьмы из окружающего пространства. Собрать в себе Агни, чтобы созвучать огню пространства; собрать в себе Свет, чтобы созвучать Свету Сфер Высших; собрать в себе элементы Красоты, чтобы созвучать ей полнострунно, — вот задача Архата. Борьба за Свет узка, глубока, напряженна и до полной победы. Победить — это обязательство </w:t>
      </w:r>
      <w:r w:rsidR="0096778F">
        <w:lastRenderedPageBreak/>
        <w:t>духа перед собой и перед Владыкой. Кого Ждет Он, чтобы встретить? Победителя.</w:t>
      </w:r>
    </w:p>
    <w:p w:rsidR="005708EB" w:rsidRDefault="005708EB" w:rsidP="00BF4524"/>
    <w:p w:rsidR="0096778F" w:rsidRDefault="00BB53C2" w:rsidP="00BF4524">
      <w:r w:rsidRPr="00A07582">
        <w:rPr>
          <w:b/>
        </w:rPr>
        <w:t>1966</w:t>
      </w:r>
      <w:r>
        <w:rPr>
          <w:b/>
        </w:rPr>
        <w:t xml:space="preserve"> г. </w:t>
      </w:r>
      <w:r w:rsidR="00AF21D1" w:rsidRPr="00AF21D1">
        <w:rPr>
          <w:b/>
        </w:rPr>
        <w:t>297.</w:t>
      </w:r>
      <w:r w:rsidR="0096778F">
        <w:t xml:space="preserve"> (242). </w:t>
      </w:r>
      <w:r w:rsidR="00AF21D1" w:rsidRPr="00AF21D1">
        <w:rPr>
          <w:b/>
        </w:rPr>
        <w:t>(Гуру).</w:t>
      </w:r>
      <w:r w:rsidR="0096778F">
        <w:t xml:space="preserve"> Темные шептуны очень активны. Цель их активности — Свет потушить. Послушаем, что они шепчут, и посмотрим, что получится, если с ними согласиться. Допустим, что Оставил Владыка. Допустим, что несовершенства твои не дают права на близость и подход к нам. Допустим, что Помощи нет и не будет, что все это лишь самообман. Допустим, что одиночество и тяжкие условия жизни — это результат твоей непригодности. Допустим, говорю, что все эти мысли, насылаемые яростью темной своры, вас окружившей, правильны. Какой же вывод из них? Признать свою негодность, согласиться с ними и погрузиться в объятия тьмы и ей отдаться во власть?! Так, что ли? Анализ показывает, что все это насылается темными, чтобы отсечь от нас и Владыки. Неопытный может поддаться, но тот, кто знает, что с нами Владыка всегда и никогда не Оставит, пока признан, тот на все ухищрения тьмы ответит: «Исчадия бездны, не боюсь вас, не можете пресечь путь мой, ибо со мной Сам Владыка».</w:t>
      </w:r>
    </w:p>
    <w:p w:rsidR="005708EB" w:rsidRDefault="005708EB" w:rsidP="00BF4524"/>
    <w:p w:rsidR="0096778F" w:rsidRDefault="00BB53C2" w:rsidP="00BF4524">
      <w:r w:rsidRPr="00A07582">
        <w:rPr>
          <w:b/>
        </w:rPr>
        <w:t>1966</w:t>
      </w:r>
      <w:r>
        <w:rPr>
          <w:b/>
        </w:rPr>
        <w:t xml:space="preserve"> г. </w:t>
      </w:r>
      <w:r w:rsidR="00AF21D1" w:rsidRPr="00AF21D1">
        <w:rPr>
          <w:b/>
        </w:rPr>
        <w:t>298.</w:t>
      </w:r>
      <w:r w:rsidR="0096778F">
        <w:t xml:space="preserve"> </w:t>
      </w:r>
      <w:r w:rsidR="00AF21D1" w:rsidRPr="00AF21D1">
        <w:rPr>
          <w:b/>
        </w:rPr>
        <w:t>(Апр. 9).</w:t>
      </w:r>
      <w:r w:rsidR="0096778F">
        <w:t xml:space="preserve"> (Со сна). Задержка не в Нас, но в сознании масс. Мы Действуем. По Нашим Лучам собираются люди в Москве. Москва — магнит (планетный) для людей Нового Мира, объединяющий их.</w:t>
      </w:r>
    </w:p>
    <w:p w:rsidR="005708EB" w:rsidRDefault="005708EB" w:rsidP="00BF4524"/>
    <w:p w:rsidR="0096778F" w:rsidRDefault="00BB53C2" w:rsidP="00BF4524">
      <w:r w:rsidRPr="00A07582">
        <w:rPr>
          <w:b/>
        </w:rPr>
        <w:t>1966</w:t>
      </w:r>
      <w:r>
        <w:rPr>
          <w:b/>
        </w:rPr>
        <w:t xml:space="preserve"> г. </w:t>
      </w:r>
      <w:r w:rsidR="00AF21D1" w:rsidRPr="00AF21D1">
        <w:rPr>
          <w:b/>
        </w:rPr>
        <w:t>299.</w:t>
      </w:r>
      <w:r w:rsidR="0096778F">
        <w:t xml:space="preserve"> (243). Твое место — у Нас. За него и держись. Считай своим домом. Не гость, но сын, избранный, званый и признанный. Все земные дома, которые были, будут и есть, не твои, ибо временны все. Приближу тогда, когда отказ от жилища земного и вещей даст понимание значения Отчего Дома, который в веках был, будет и есть прибежищем духу, обителью духа и целью его устремлений. (Это все со сна).</w:t>
      </w:r>
    </w:p>
    <w:p w:rsidR="0096778F" w:rsidRDefault="0096778F" w:rsidP="00BF4524">
      <w:r>
        <w:t xml:space="preserve">(Дальше обычно). Не будет, пока не осознан. Не будет, пока не будет ему дано предпочтение перед всем земным, то есть пока не будет понято значение земных домов и вещей. Надо понять еще глубже, что кесарево — кесарю и Божье — Богу, то есть что земное — земному, а Высшее — Высшему и духовное — духу. Не форма, но сущность древних изречений и Заветов должна быть постигаема в духе. Из современных понятий, слов и явлений берется не поверхность, но их внутреннее содержание. Иначе темный фанатик, и мракобес, и явный служитель сил мрака, противник Света и Общего Блага, может быть принят за светлого духа, если будет твердить он слова из священных писаний или прикрываться всевозможными наименованиями, внешне вуалирующими его сущность. Довольно обмана. Новый Мир выявит лики противников Света, откуда бы они ни ползли. Время Великого Разделения есть время раскрытия </w:t>
      </w:r>
      <w:r>
        <w:lastRenderedPageBreak/>
        <w:t>истинных ликов. Все выявит свой действительный облик: и хорошее и плохое, и доброе и злое, и сыны Света и служители тьмы.</w:t>
      </w:r>
    </w:p>
    <w:p w:rsidR="005708EB" w:rsidRDefault="005708EB" w:rsidP="00BF4524"/>
    <w:p w:rsidR="0096778F" w:rsidRDefault="00BB53C2" w:rsidP="00BF4524">
      <w:r w:rsidRPr="00A07582">
        <w:rPr>
          <w:b/>
        </w:rPr>
        <w:t>1966</w:t>
      </w:r>
      <w:r>
        <w:rPr>
          <w:b/>
        </w:rPr>
        <w:t xml:space="preserve"> г. </w:t>
      </w:r>
      <w:r w:rsidR="00AF21D1" w:rsidRPr="00AF21D1">
        <w:rPr>
          <w:b/>
        </w:rPr>
        <w:t>300.</w:t>
      </w:r>
      <w:r w:rsidR="0096778F">
        <w:t xml:space="preserve"> (244). Сын Мой, наполнение сознания Мною будет кратчайшим путем приближения к Свету. Отвлекать будет все. Темные яро станут стремиться отвлечь всеми мерами, всеми способами, всеми прельщениями. Будут раздувать и воспламенять интерес к чему угодно, лишь бы отвлечь внимание от наиглавнейшего. Опасности нет, если все, что вы делаете и что бы ни делали, делаете вместе со Мною, от Меня неотделенно, чтобы Я и Мое, а не что-то другое в сознании первенствовало невозбранно. Учителя место в переднем углу поймите как символ предоставления Ему первого места в сознании. Стул же — просто напоминание. Даже знающие часто обременяются суетою. И памятование о самом нужном отступает на задний план. Но когда со Мною и в утренних мыслях, и за трапезой, и за работой, большой или малой, — не все ли равно, — тогда возможно удержать единение. Сейчас это особенно трудно, ибо много вихрей в пространстве и много яда.</w:t>
      </w:r>
    </w:p>
    <w:p w:rsidR="005708EB" w:rsidRDefault="005708EB" w:rsidP="00BF4524"/>
    <w:p w:rsidR="0096778F" w:rsidRDefault="00BB53C2" w:rsidP="00BF4524">
      <w:r w:rsidRPr="00A07582">
        <w:rPr>
          <w:b/>
        </w:rPr>
        <w:t>1966</w:t>
      </w:r>
      <w:r>
        <w:rPr>
          <w:b/>
        </w:rPr>
        <w:t xml:space="preserve"> г. </w:t>
      </w:r>
      <w:r w:rsidR="00AF21D1" w:rsidRPr="00AF21D1">
        <w:rPr>
          <w:b/>
        </w:rPr>
        <w:t>301.</w:t>
      </w:r>
      <w:r w:rsidR="0096778F">
        <w:t xml:space="preserve"> (245). </w:t>
      </w:r>
      <w:r w:rsidR="00AF21D1" w:rsidRPr="00AF21D1">
        <w:rPr>
          <w:b/>
        </w:rPr>
        <w:t>(М.А.Й.).</w:t>
      </w:r>
      <w:r w:rsidR="0096778F">
        <w:t xml:space="preserve"> Дом Отчий, и там я жду вас. Дом Отчий — в пространстве. Твердыня лишь земное его выражение. Она триедина, то есть высится нерушимой Твердыней во всех трех мирах и выше. Следует осознать необходимость и значение Обители Света в пространстве, ибо пространство — это великое Лоно, всё вмещающее. «Всё» означает и сферы Света, и сферы мрака. Не знающий, куда идет, и к кому, и зачем, может забрести в орбиту притяжения бездны. Твердыня в Мире Надземном как маяк для путников Света. По Лучу можно легко двигаться по направлению к Фокусу. Понятие Отчего Дома расширим и углубим. Много чего приходится претерпевать вне его стен. Но тем ценнее становится смысл его сокровенного значения. Это магнит, влекущий к себе находящихся в странствии духов. Притча о блудном сыне не красивая сказка, но действительность всех миров.</w:t>
      </w:r>
    </w:p>
    <w:p w:rsidR="005708EB" w:rsidRDefault="005708EB" w:rsidP="00BF4524"/>
    <w:p w:rsidR="0096778F" w:rsidRDefault="00BB53C2" w:rsidP="00BF4524">
      <w:r w:rsidRPr="00A07582">
        <w:rPr>
          <w:b/>
        </w:rPr>
        <w:t>1966</w:t>
      </w:r>
      <w:r>
        <w:rPr>
          <w:b/>
        </w:rPr>
        <w:t xml:space="preserve"> г. </w:t>
      </w:r>
      <w:r w:rsidR="00AF21D1" w:rsidRPr="00AF21D1">
        <w:rPr>
          <w:b/>
        </w:rPr>
        <w:t>302.</w:t>
      </w:r>
      <w:r w:rsidR="0096778F">
        <w:t xml:space="preserve"> (246). </w:t>
      </w:r>
      <w:r w:rsidR="00AF21D1" w:rsidRPr="00AF21D1">
        <w:rPr>
          <w:b/>
        </w:rPr>
        <w:t>(Гуру).</w:t>
      </w:r>
      <w:r w:rsidR="0096778F">
        <w:t xml:space="preserve"> Путы трехмерности земного сознания очень мешают пространственной работе. Их надо разрушить. В мире мыслей дальность и близость измеряются не километрами и расстояния значения не имеют. А земные привычки мышления постоянно ставят преграды, полагая земные пространства разделяющими тех, кто ближе вам, гораздо ближе, чем люди, живущие за стеной, или те, с кем заставляет сталкиваться временно жизнь. Второе препятствие — время. Полагают, что если что-то было давно, скажем, лет десять или двадцать назад, то этот промежуток и отделяет нас от чего-либо или кого-либо. Между тем как все это существует ныне и здесь, и преграды времени не более как иллюзия земного ума. То, что было когда-то, существует в пространстве и явно воздействует на сознание и мысли, если оно имело значение в </w:t>
      </w:r>
      <w:r w:rsidR="0096778F">
        <w:lastRenderedPageBreak/>
        <w:t>жизни духа. Прошлое существует всегда в настоящем. Его можно даже видеть. Особенно бурные и сильные переживания человека продолжают звучать для него и после его перехода в Мир духов, являя для него действительность того, что прошлое есть, что оно существует ныне и здесь и закрыто от телесного человека только лишь плотностью и грубостью его органов чувств.</w:t>
      </w:r>
    </w:p>
    <w:p w:rsidR="005708EB" w:rsidRDefault="005708EB" w:rsidP="00BF4524"/>
    <w:p w:rsidR="0096778F" w:rsidRDefault="00BB53C2" w:rsidP="00BF4524">
      <w:r w:rsidRPr="00A07582">
        <w:rPr>
          <w:b/>
        </w:rPr>
        <w:t>1966</w:t>
      </w:r>
      <w:r>
        <w:rPr>
          <w:b/>
        </w:rPr>
        <w:t xml:space="preserve"> г. </w:t>
      </w:r>
      <w:r w:rsidR="00AF21D1" w:rsidRPr="00AF21D1">
        <w:rPr>
          <w:b/>
        </w:rPr>
        <w:t>303.</w:t>
      </w:r>
      <w:r w:rsidR="0096778F">
        <w:t xml:space="preserve"> (247). </w:t>
      </w:r>
      <w:r w:rsidR="00AF21D1" w:rsidRPr="00AF21D1">
        <w:rPr>
          <w:b/>
        </w:rPr>
        <w:t>(Гуру).</w:t>
      </w:r>
      <w:r w:rsidR="0096778F">
        <w:t xml:space="preserve"> Думайте обо всем сами, сами самостоятельно разбирайтесь во всем, отнюдь не полагаясь ни в чем на рассуждения или мнения посторонних и случайных людей. Зная Учение и План Владык, вы имеете право на независимое и самостоятельное мышление.</w:t>
      </w:r>
    </w:p>
    <w:p w:rsidR="005708EB" w:rsidRDefault="005708EB" w:rsidP="00BF4524"/>
    <w:p w:rsidR="0096778F" w:rsidRDefault="00BB53C2" w:rsidP="00BF4524">
      <w:r w:rsidRPr="00A07582">
        <w:rPr>
          <w:b/>
        </w:rPr>
        <w:t>1966</w:t>
      </w:r>
      <w:r>
        <w:rPr>
          <w:b/>
        </w:rPr>
        <w:t xml:space="preserve"> г. </w:t>
      </w:r>
      <w:r w:rsidR="00AF21D1" w:rsidRPr="00AF21D1">
        <w:rPr>
          <w:b/>
        </w:rPr>
        <w:t>304.</w:t>
      </w:r>
      <w:r w:rsidR="0096778F">
        <w:t xml:space="preserve"> (248). </w:t>
      </w:r>
      <w:r w:rsidR="00AF21D1" w:rsidRPr="00AF21D1">
        <w:rPr>
          <w:b/>
        </w:rPr>
        <w:t>(Апр. 10).</w:t>
      </w:r>
      <w:r w:rsidR="0096778F">
        <w:t xml:space="preserve"> (Со сна). Исполнились сроки, и время настало.</w:t>
      </w:r>
    </w:p>
    <w:p w:rsidR="0096778F" w:rsidRDefault="0096778F" w:rsidP="00BF4524">
      <w:r>
        <w:t>Сюрприз для тебя приготовлен.</w:t>
      </w:r>
    </w:p>
    <w:p w:rsidR="0096778F" w:rsidRDefault="0096778F" w:rsidP="00BF4524">
      <w:r>
        <w:t>Готовьтесь. Приготовления спешны.</w:t>
      </w:r>
    </w:p>
    <w:p w:rsidR="0096778F" w:rsidRDefault="0096778F" w:rsidP="00BF4524">
      <w:r>
        <w:t xml:space="preserve">Сын Мой, цель эволюции духа — утвердить свою огненную природу и собрать в себе Огнь светоносный. Для этого и дается человеку жизнь на Земле и в Мирах. Сперва надо признать, что человек есть существо огненное, а потом уже приступить к накоплению Агни. Антиподом накопления будет расточение. По расточителям можно понять, как легкомысленно и преступно расходуется драгоценная мощь. Воплощенный, расточивший свой запас Агни, — пустая оболочка. Расточается огонь поступками, чувствами и мыслями и накапливается ими же. Следовательно, накопителями будут формы активности человека, физической, астральной и ментальной. Прежде всего надо знать, что расточает и что накопляет психическую энергию Агни. Уныние, к примеру, ярый расточитель, — словно открытый кран резервуара с водой, или парового котла, или дырявая бочка. Бодрость — антипод уныния, а мужество — страха. Так можно просмотреть все пары противоположных качеств духа, чтобы безошибочно знать расточителей Агни. Положительные качества духа есть контейнеры зажженных в микрокосме человека огней. Качества духа и действия человека неотделимы друг от друга. Качества выявляются в действиях, равно как и мысли, ибо мысль, качество и действие — цепь одного состава, ибо насыщены тем же огнем. Цельность этой цепи имеет особое значение. Монолит духа зависит от единства мысли, качества и действия. Дом, разделенный в себе, не устоит против вихрей земных и надземных. Ценность очищенного Агни в его монолитности. Монолитность не означает однотонности и однообразия, но — гармонию сочетаний всех тонов огненной шкалы Великого Аума, выявляющейся в психо-духовном аппарате человека. Гармония Агни дает Свет, Свет аурических излучений. Человек — это магнит светоносный. Человек каждое мгновение излучает от себя эманации энергий, которые являются продуктами либо светлых, либо </w:t>
      </w:r>
      <w:r>
        <w:lastRenderedPageBreak/>
        <w:t>темных огней. Процесс накопления светлого Агни требует условий контроля и постоянного дозора над мыслью, чувствами и поступками. Агни, столь незаметный в жизни земной, становится решающим условием в жизни надземной, ибо свобода духа и свобода его движений и полетов там всецело зависит от количества накопленного Агни. Здесь расточитель своих огней может сесть на самолет и воспользоваться любым видом транспорта, но там все зависит от Агни, ибо он — двигатель духа в пространстве. Время и труд, посвященные накоплению</w:t>
      </w:r>
      <w:r w:rsidR="009C6E73" w:rsidRPr="009C6E73">
        <w:t xml:space="preserve"> </w:t>
      </w:r>
      <w:r>
        <w:t>светоносной, огненной энергии духа, тысячекратно вознаградят человека и на Земле, и в Мирах.</w:t>
      </w:r>
    </w:p>
    <w:p w:rsidR="005708EB" w:rsidRDefault="005708EB" w:rsidP="00BF4524"/>
    <w:p w:rsidR="0096778F" w:rsidRDefault="00BB53C2" w:rsidP="00BF4524">
      <w:r w:rsidRPr="00A07582">
        <w:rPr>
          <w:b/>
        </w:rPr>
        <w:t>1966</w:t>
      </w:r>
      <w:r>
        <w:rPr>
          <w:b/>
        </w:rPr>
        <w:t xml:space="preserve"> г. </w:t>
      </w:r>
      <w:r w:rsidR="00AF21D1" w:rsidRPr="00AF21D1">
        <w:rPr>
          <w:b/>
        </w:rPr>
        <w:t>305.</w:t>
      </w:r>
      <w:r w:rsidR="0096778F">
        <w:t xml:space="preserve"> (249). </w:t>
      </w:r>
      <w:r w:rsidR="00AF21D1" w:rsidRPr="00AF21D1">
        <w:rPr>
          <w:b/>
        </w:rPr>
        <w:t>(М.А.Й.).</w:t>
      </w:r>
      <w:r w:rsidR="0096778F">
        <w:t xml:space="preserve"> Светлое Христово Воскресение, помимо всего, есть великий символ преображения духа, и возрождения, и воскресения его к жизни вечной, к осознанию бессмертия его во всех оболочках, которые его облекают. Ради утверждения этой идеи в умах человеческих Великая Жертва Совершила свой подвиг земной. Путь людям к Свету был явлен. И заложены ступени в веках, продолжение которых не закончено и поныне, ибо нет им конца, хотя построение их идет напряженно. Учение Жизни, ныне даваемое, есть кульминация того, что было заложено две тысячи лет тому назад. Не отрицание, но продолжение строительства ступеней великой Лестницы Света в Беспредельность Сущего.</w:t>
      </w:r>
    </w:p>
    <w:p w:rsidR="005708EB" w:rsidRDefault="005708EB" w:rsidP="00BF4524"/>
    <w:p w:rsidR="0096778F" w:rsidRDefault="00BB53C2" w:rsidP="00BF4524">
      <w:r w:rsidRPr="00A07582">
        <w:rPr>
          <w:b/>
        </w:rPr>
        <w:t>1966</w:t>
      </w:r>
      <w:r>
        <w:rPr>
          <w:b/>
        </w:rPr>
        <w:t xml:space="preserve"> г. </w:t>
      </w:r>
      <w:r w:rsidR="00AF21D1" w:rsidRPr="00AF21D1">
        <w:rPr>
          <w:b/>
        </w:rPr>
        <w:t>306.</w:t>
      </w:r>
      <w:r w:rsidR="0096778F">
        <w:t xml:space="preserve"> (250). </w:t>
      </w:r>
      <w:r w:rsidR="00AF21D1" w:rsidRPr="00AF21D1">
        <w:rPr>
          <w:b/>
        </w:rPr>
        <w:t>(Гуру).</w:t>
      </w:r>
      <w:r w:rsidR="0096778F">
        <w:t xml:space="preserve"> Отметим и мы эти Великие Дни памятованием о том, ради чего совершилось это священное всепланетное Действо. Эволюция земного человечества отмечается вехами. Они знаменуют собою непреложность Космических сроков. Сроки обуславливаются звездами. История Земли запечатлена в Небе. Космическая Воля направляет течение светил. Высшая согласованность на планете заключается в понимании Космических Начертаний и следовании их указаниям. Исполнять Высшую Волю — значит следовать течению Эволюции. Исполняющий Высшую Волю направляет поток эволюции человечества в соответствии с достигнутой им ступенью развития, и космическими условиями, и астрологическим моментом планеты.</w:t>
      </w:r>
    </w:p>
    <w:p w:rsidR="005708EB" w:rsidRDefault="005708EB" w:rsidP="00BF4524"/>
    <w:p w:rsidR="0096778F" w:rsidRDefault="00BB53C2" w:rsidP="00BF4524">
      <w:r w:rsidRPr="00A07582">
        <w:rPr>
          <w:b/>
        </w:rPr>
        <w:t>1966</w:t>
      </w:r>
      <w:r>
        <w:rPr>
          <w:b/>
        </w:rPr>
        <w:t xml:space="preserve"> г. </w:t>
      </w:r>
      <w:r w:rsidR="00AF21D1" w:rsidRPr="00AF21D1">
        <w:rPr>
          <w:b/>
        </w:rPr>
        <w:t>307.</w:t>
      </w:r>
      <w:r w:rsidR="0096778F">
        <w:t xml:space="preserve"> </w:t>
      </w:r>
      <w:r w:rsidR="00AF21D1" w:rsidRPr="00AF21D1">
        <w:rPr>
          <w:b/>
        </w:rPr>
        <w:t>(Апр. 11).</w:t>
      </w:r>
      <w:r w:rsidR="0096778F">
        <w:t xml:space="preserve"> Твое сознание обладает способностью оценивать события с Нашей точки зрения. Она вошла в тебя и стремится пересилить обычность. Только абсолютное состояние чувств приближает к Нам. «Все отдаю Тебе, Владыка, для переплавки». Прежняя способность вернется, но отточенной до непреложности.</w:t>
      </w:r>
      <w:r w:rsidR="0060423E" w:rsidRPr="0060423E">
        <w:t xml:space="preserve"> </w:t>
      </w:r>
      <w:r w:rsidR="0096778F">
        <w:t xml:space="preserve">Напрягай остроту восприятия спокойствием и сосредоточенностью. Дадим направление новым способностям. Ауру Мою нужно чуять. Ты стань точным выражением (передатчиком) Наших мыслей — как зеркало отражает предмет. Зеркальность сознания требует спокойствия и сосредоточения и полного </w:t>
      </w:r>
      <w:r w:rsidR="0096778F">
        <w:lastRenderedPageBreak/>
        <w:t>отрешения от себя. Не ты, но Я. Не твое, но Мое, сын Мой. А Я Указую оставить свое за порогом входа а Башню. Объятия тьмы и Объятия Света. Погружение в Луч сознательное. Получение по Лучу. Слух сосредоточен на Мне, глаза на Мне, все чувства человека, все сосредоточивается на Мне, все чувства. Помнишь? «И во рту Твой Божественный вкус». Не на земном, но на Мне сосредоточение до самозабвения, до забвения себя — самозабвенность. И тогда Я Заменяю тебя Собою, и тогда Я в тебе Первенствую. Противодействие внешнему, что мешает, вызывает напряжение и обострение чувств. «Стою ли на страже или в сон погружен, но мыслью к Тебе устремлен». Общение мыслью выше астрального — идет через Лик. Ясность Лика Учителя в третьем глазу — основа восприятия непосредственного. Общение — поверх времени, поверх расстояний и поверх соображений обычности и обычных ограничений. Преодоление обольщения времени, пространства и вещей — достижение Йога. Сын Мой, приди, чтобы взять свою долю. Кому же отдам? Не чужим же? Мои, приближайтесь.</w:t>
      </w:r>
    </w:p>
    <w:p w:rsidR="005708EB" w:rsidRDefault="005708EB" w:rsidP="00BF4524"/>
    <w:p w:rsidR="0096778F" w:rsidRDefault="00BB53C2" w:rsidP="00BF4524">
      <w:r w:rsidRPr="00A07582">
        <w:rPr>
          <w:b/>
        </w:rPr>
        <w:t>1966</w:t>
      </w:r>
      <w:r>
        <w:rPr>
          <w:b/>
        </w:rPr>
        <w:t xml:space="preserve"> г. </w:t>
      </w:r>
      <w:r w:rsidR="00AF21D1" w:rsidRPr="00AF21D1">
        <w:rPr>
          <w:b/>
        </w:rPr>
        <w:t>308.</w:t>
      </w:r>
      <w:r w:rsidR="0096778F">
        <w:t xml:space="preserve"> (251). Майтрейя все Хочет ускорить. Век Майтрейи означает век ускорения. Разве не замечаете, как ускорился темп жизни. На что раньше требовались годы, месяцы, дни или часы, совершается ныне во много раз быстрее. Так же убыстрилось и течение мыслей. За день можно прожить год — так нагромождаются события. И Землю можно облететь за весьма короткое время. Это уже скорость космическая. И сверхзвуковая скорость передвижения стала уже обычной. То, что происходит на одном конце Земного шара, за считанные секунды становится достоянием всех. Все эти факты — ступени приближения к скоростям и напряжению Сфер Высших. Конечно, счетные машины опережают шевеление мозга, но огненное сознание опережает электронику. К тому же машины «думают» по заложенным в них направлениям, но огненное мышление не ограничено этими рамками. Даже эти машины создаются творческими усилиями обычного сознания. Машина же не может творить поверх того, что вложено в нее человеком. Цель Эволюции — освободить человека от всяких машин и заменить их возможностями человеческого аппарата. Представляете себе, какие гигантские усилия и труды надо приложить, чтобы отправить космический корабль с людьми на Венеру. Но в теле ментальном посетить ее можно без всяких механических сооружений и кораблей. Полеты тонкого тела много проще, чем в самолетах. Правда, эта простота относительна. Кроме того, все механические приспособления уничтожаются во времени, тогда как огненный аппарат духа не уничтожаем ни в жизни, ни смертью. Не Отрицаю полезность машин, но Утверждаю преимущество духа, полагая, что усовершенствование его огненной аппаратуры будет самым выгодным помещением капитала психической энергии человека. Промышленники жизни думают о наивыгоднейшем применении </w:t>
      </w:r>
      <w:r w:rsidR="0096778F">
        <w:lastRenderedPageBreak/>
        <w:t>капитала. Не Устану повторять о полезности и значении малых начинаний. В погоне за большим часто упускается малое и не реализуется ни то ни другое. И как достичь большого, если не начать с малого. При овладении оболочками значение малых начинаний огромно. Оболочки оформлялись в течение огромного периода времени. Их цель — служить человеку и быть проводниками его сознания. Физический проводник проводит в сознание вибрации плотного мира. Это посредник общения с ним. Так же и в полном сознании будет действовать человек в соответствующих проводниках на Планах Тонком, Ментальном и Огненном. Особое отличие огненного тела в том, что оно постоянно и не сменяется и не сбрасывается в цикле смертей и новых рождений. Самым выгодным помещением капитала будет забота об огненном теле и его оформлении. Оформляется оно ярым утверждением огненных качеств духа. Бесстрашие, преданность, устремление и все прочие качества являют собою зажженные в микрокосме человека огни, дающие в Чаше кристаллы огненных отложений и тем накапливающие элементы огня, идущие на построение огненного тела. Возжжение центров — знак идущего процесса оформления тела огня. Агни Йога — (есть) путь, указующий, как приступить к этому деланию. Нет ничего к жизни важнее понимания нужности и значимости огненного усовершенствования человеческого аппарата.</w:t>
      </w:r>
    </w:p>
    <w:p w:rsidR="005708EB" w:rsidRDefault="005708EB" w:rsidP="00BF4524"/>
    <w:p w:rsidR="0096778F" w:rsidRDefault="00BB53C2" w:rsidP="00BF4524">
      <w:r w:rsidRPr="00A07582">
        <w:rPr>
          <w:b/>
        </w:rPr>
        <w:t>1966</w:t>
      </w:r>
      <w:r>
        <w:rPr>
          <w:b/>
        </w:rPr>
        <w:t xml:space="preserve"> г. </w:t>
      </w:r>
      <w:r w:rsidR="00AF21D1" w:rsidRPr="00AF21D1">
        <w:rPr>
          <w:b/>
        </w:rPr>
        <w:t>309.</w:t>
      </w:r>
      <w:r w:rsidR="0096778F">
        <w:t xml:space="preserve"> </w:t>
      </w:r>
      <w:r w:rsidR="00AF21D1" w:rsidRPr="00AF21D1">
        <w:rPr>
          <w:b/>
        </w:rPr>
        <w:t>(М.А.Й.).</w:t>
      </w:r>
      <w:r w:rsidR="0096778F">
        <w:t xml:space="preserve"> Р[одной] м[ой], еще и еще будем утверждать, углублять и расширять нашу близость. Объединение сознаний в духе может достигать очень высоких степеней слиянности. Это объединение весьма плодоносно, ибо выражается в яром приливе не только мыслей, но и многих тонких ощущений. Оболочки начинают светиться и звучать на высшем регистре, утончаясь и очищаясь в этом процессе. С внешней, физической, точки зрения нет ничего. Но тонкое мироощущение настолько обогащается новыми поступлениями, что шумы земной суеты заглушаются ими и Майя плотного мира отступает перед тонкой действительностью. Мы с вами. Мы связаны крепко светлыми нитями духа. Мы хотим, чтобы понимание жизни обоих миров стало для вас явью чудесной. Вспомни, как сказано было: по сердцу и жизнь обернется чудесной и сказочной явью.</w:t>
      </w:r>
    </w:p>
    <w:p w:rsidR="005708EB" w:rsidRDefault="005708EB" w:rsidP="00BF4524"/>
    <w:p w:rsidR="0096778F" w:rsidRDefault="00BB53C2" w:rsidP="00BF4524">
      <w:r w:rsidRPr="00A07582">
        <w:rPr>
          <w:b/>
        </w:rPr>
        <w:t>1966</w:t>
      </w:r>
      <w:r>
        <w:rPr>
          <w:b/>
        </w:rPr>
        <w:t xml:space="preserve"> г. </w:t>
      </w:r>
      <w:r w:rsidR="00AF21D1" w:rsidRPr="00AF21D1">
        <w:rPr>
          <w:b/>
        </w:rPr>
        <w:t>310.</w:t>
      </w:r>
      <w:r w:rsidR="0096778F">
        <w:t xml:space="preserve"> </w:t>
      </w:r>
      <w:r w:rsidR="00AF21D1" w:rsidRPr="00AF21D1">
        <w:rPr>
          <w:b/>
        </w:rPr>
        <w:t>(М.А.Й.).</w:t>
      </w:r>
      <w:r w:rsidR="0096778F">
        <w:t xml:space="preserve"> Понимаете ли, что имеете Наивысшее, что есть на Земле? Научились ли ценить, что имеете? Облако пыли текущего дня не заслоняет ли временами Свет Горний? Или сетуете в недовольстве порой, что велика плата за полученное? Не короткими ли и преходящими часами страданий измеряете неотъемлемость получаемых даров духа? Или, может быть, в суете дел земных забываете о возможностях жизни надземной, о пространствах Света, о том, что они суждены? Или мерой трехмерного мира измеряете возможности духа? Или ставите что-то </w:t>
      </w:r>
      <w:r w:rsidR="0096778F">
        <w:lastRenderedPageBreak/>
        <w:t>между собой и Владыкой, считая это что-то важнее всего? Или что-то вблизи хотите предпочесть Его Свету? Что же и кто же мешает порой вам ответствовать яро и полно на Голос беззвучный, вас зовущий к Себе?</w:t>
      </w:r>
    </w:p>
    <w:p w:rsidR="005708EB" w:rsidRDefault="005708EB" w:rsidP="00BF4524"/>
    <w:p w:rsidR="0096778F" w:rsidRDefault="00BB53C2" w:rsidP="00BF4524">
      <w:r w:rsidRPr="00A07582">
        <w:rPr>
          <w:b/>
        </w:rPr>
        <w:t>1966</w:t>
      </w:r>
      <w:r>
        <w:rPr>
          <w:b/>
        </w:rPr>
        <w:t xml:space="preserve"> г. </w:t>
      </w:r>
      <w:r w:rsidR="00AF21D1" w:rsidRPr="00AF21D1">
        <w:rPr>
          <w:b/>
        </w:rPr>
        <w:t>311.</w:t>
      </w:r>
      <w:r w:rsidR="0096778F">
        <w:t xml:space="preserve"> </w:t>
      </w:r>
      <w:r w:rsidR="00AF21D1" w:rsidRPr="00AF21D1">
        <w:rPr>
          <w:b/>
        </w:rPr>
        <w:t>(Гуру).</w:t>
      </w:r>
      <w:r w:rsidR="0096778F">
        <w:t xml:space="preserve"> Священные предметы являются посредниками, или звеньями, соединяющими с высшими понятиями, мыслями или Фокусами Света. Обычно это предметы земные, но такими же объединителями могут служить и предметы Тонкого Мира, или тонкие формы, созданные мыслью. Так священные предметы-посредники могут быть и плотными, и тонкими. Преимущество тонких в том, что их можно всегда и везде иметь с собою. Их можно создавать самому, не прибегая ни к чьему посредничеству. Их значение может быть охраняющим. То, что Сказано о построении астрального терафима, относится также и к ним. Важно понять, что мысль, устремленная к цели в каждодневном ритме, создает тонкие формы большой устойчивости и длительности, которые, когда станут видимыми лицом к лицу, в очень значительной мере облегчат дальнейший путь восхождения духа в пространстве других измерений.</w:t>
      </w:r>
    </w:p>
    <w:p w:rsidR="005708EB" w:rsidRDefault="005708EB" w:rsidP="00BF4524"/>
    <w:p w:rsidR="0096778F" w:rsidRDefault="00BB53C2" w:rsidP="00BF4524">
      <w:r w:rsidRPr="00A07582">
        <w:rPr>
          <w:b/>
        </w:rPr>
        <w:t>1966</w:t>
      </w:r>
      <w:r>
        <w:rPr>
          <w:b/>
        </w:rPr>
        <w:t xml:space="preserve"> г. </w:t>
      </w:r>
      <w:r w:rsidR="00AF21D1" w:rsidRPr="00AF21D1">
        <w:rPr>
          <w:b/>
        </w:rPr>
        <w:t>312.</w:t>
      </w:r>
      <w:r w:rsidR="0096778F">
        <w:t xml:space="preserve"> </w:t>
      </w:r>
      <w:r w:rsidR="00AF21D1" w:rsidRPr="00AF21D1">
        <w:rPr>
          <w:b/>
        </w:rPr>
        <w:t>(Гуру).</w:t>
      </w:r>
      <w:r w:rsidR="0096778F">
        <w:t xml:space="preserve"> Готовность пусть выразится также и в очищении сознания и сердца от мыслей, невместных с величием будущих построений.</w:t>
      </w:r>
    </w:p>
    <w:p w:rsidR="005708EB" w:rsidRDefault="005708EB" w:rsidP="00BF4524"/>
    <w:p w:rsidR="0096778F" w:rsidRDefault="00BB53C2" w:rsidP="00BF4524">
      <w:r w:rsidRPr="00A07582">
        <w:rPr>
          <w:b/>
        </w:rPr>
        <w:t>1966</w:t>
      </w:r>
      <w:r>
        <w:rPr>
          <w:b/>
        </w:rPr>
        <w:t xml:space="preserve"> г. </w:t>
      </w:r>
      <w:r w:rsidR="00AF21D1" w:rsidRPr="00AF21D1">
        <w:rPr>
          <w:b/>
        </w:rPr>
        <w:t>313.</w:t>
      </w:r>
      <w:r w:rsidR="0096778F">
        <w:t xml:space="preserve"> </w:t>
      </w:r>
      <w:r w:rsidR="00AF21D1" w:rsidRPr="00AF21D1">
        <w:rPr>
          <w:b/>
        </w:rPr>
        <w:t>(Апр. 12).</w:t>
      </w:r>
      <w:r w:rsidR="0096778F">
        <w:t xml:space="preserve"> Отметим силу не укрощенных еще низших огней во время сна этой ночи и канал возможного воздействия на них, установленный во время беседы о далекой другине, легко поддающийся сторонним влияниям.</w:t>
      </w:r>
    </w:p>
    <w:p w:rsidR="0096778F" w:rsidRDefault="0096778F" w:rsidP="00BF4524">
      <w:r>
        <w:t xml:space="preserve">Сперва овладение (своими огнями), потом очищение. На страже быть днем много легче, чем ночью. Надо с вечера оберечься перед засыпанием. Беснование неукрощенных энергий может быть очень буйным. Мощь укрощающей силы надо призвать, осознавши ее и то, что во власти воли она. Сила духа неисчерпаема, когда призвана к действию. Повелитель стихий — человек. Победитель стихии огня наибольший из всех, ибо стихия огня всеначальна и ее мощь превышает другие стихии и господствует над ними. Пространственный огонь обладает космической мощью. Положившему начало ступени овладения огнем кундалини Шлю помощь Мою и поддержку. На пути Огненной Йоги не Сужу победителя огненного, но Приветствую утра Лучом. Ступенями победы строим Лестницу Света, по которой восходит пламенный дух. Победа! Победа! — в ней счастье восхода, в ней счастье восторга, в ней счастье полетов, в ней счастье подъема, в ней счастье свободы от власти над духом стихии Огня и прочих стихий, огню подчиненных. Победителя не судят — это неписаный закон Архатов. Все токи пространства ему. Но побежденному — горе и кармы лавина. Каждой </w:t>
      </w:r>
      <w:r>
        <w:lastRenderedPageBreak/>
        <w:t>победе — радость у Нас. Мы Следим за идущими мощно. Победа, добытая без помощи Нашей, ценнее, чем с нею. Воин, умеющий биться в одиночку, Нами отличен особо. Сила духа растет от победы к победе.</w:t>
      </w:r>
    </w:p>
    <w:p w:rsidR="0096778F" w:rsidRDefault="0096778F" w:rsidP="0060423E">
      <w:pPr>
        <w:pStyle w:val="Quote"/>
      </w:pPr>
      <w:r>
        <w:t>Ночью, проснувшись, поднял ток кундалини вверх по позвоночному столбу с трудом и при большом напряжении.</w:t>
      </w:r>
    </w:p>
    <w:p w:rsidR="005708EB" w:rsidRDefault="005708EB" w:rsidP="00BF4524"/>
    <w:p w:rsidR="0096778F" w:rsidRDefault="00BB53C2" w:rsidP="00BF4524">
      <w:r w:rsidRPr="00A07582">
        <w:rPr>
          <w:b/>
        </w:rPr>
        <w:t>1966</w:t>
      </w:r>
      <w:r>
        <w:rPr>
          <w:b/>
        </w:rPr>
        <w:t xml:space="preserve"> г. </w:t>
      </w:r>
      <w:r w:rsidR="00AF21D1" w:rsidRPr="00AF21D1">
        <w:rPr>
          <w:b/>
        </w:rPr>
        <w:t>314.</w:t>
      </w:r>
      <w:r w:rsidR="0096778F">
        <w:t xml:space="preserve"> (252). Радость победы может стать несмолкаемой радостной песнею духа, песнею постоянных побед. Почему уступка лукавым рукам, почему поражение или даже малое попустительство, почему неуверенность в силах своих, когда столько возможностей самых пламенных достижений. День жизни обычной можно превратить в прочную ступень восхождения. Преодолевается в себе все, что мешает. Не думайте, что Великие Духи Достигли пределов совершенства и Остановились в своем развитии. Их задачи усовершенствования и преодоления настолько велики и космичны, что с обычными мерами к пониманию этих вопросов нельзя подходить. Но несомненно одно — идущий Архат идет тоже ступенями преодоления, как и вновь принятый ученик, только ступени эти намного труднее, а препятствия и преграды непреодолимее. Но конца нет. Путь идет в Беспредельность. И нет людям столь желанного спокоя. Хочу, чтобы идущие за Мною явление преодоления себя, своей прошлой природы, сделали укладом каждого дня и научились находить в этом радость. Есть ли большая радость, чем та, когда человек находит еще одно освобождение в борьбе с собою самим. Как любят люди заменять словами дела и читанием хороших книг — преображение духа. Но сущность человека определяется его действиями, мыслями, чувствами и устремлениями. Можно от многого отказаться, но в глубине сердца желать именно объектов отказа. Не многого стоит такое действие. Изживание означает уничтожение самого корня желаний. Нельзя их уничтожить, не овладев ими. Потому первая задача — это овладение или контроль над всем, что ему еще не подчинено, но главное — над словами и мыслями. Сознание своей силы приходит только тогда, когда эта сила применяется на практике, в приложении. Не на великих, но на малых делах, на мелочах дня, в каждодневности устанавливается власть воли над малыми привычками обихода, над малыми мыслями и малыми чувствами, постоянно бороздящими и волнующими поверхность сознания. Вот для чего нужен постоянный дозор и настороженная зоркость. Столько всего, идущего отовсюду! Брызгами может разлететься сознание, если заградительная сеть не будет в порядке.</w:t>
      </w:r>
    </w:p>
    <w:p w:rsidR="005708EB" w:rsidRDefault="005708EB" w:rsidP="00BF4524"/>
    <w:p w:rsidR="0096778F" w:rsidRDefault="00BB53C2" w:rsidP="00BF4524">
      <w:r w:rsidRPr="00A07582">
        <w:rPr>
          <w:b/>
        </w:rPr>
        <w:t>1966</w:t>
      </w:r>
      <w:r>
        <w:rPr>
          <w:b/>
        </w:rPr>
        <w:t xml:space="preserve"> г. </w:t>
      </w:r>
      <w:r w:rsidR="00AF21D1" w:rsidRPr="00AF21D1">
        <w:rPr>
          <w:b/>
        </w:rPr>
        <w:t>315.</w:t>
      </w:r>
      <w:r w:rsidR="0096778F">
        <w:t xml:space="preserve"> (253). </w:t>
      </w:r>
      <w:r w:rsidR="00AF21D1" w:rsidRPr="00AF21D1">
        <w:rPr>
          <w:b/>
        </w:rPr>
        <w:t>(М.А.Й.).</w:t>
      </w:r>
      <w:r w:rsidR="0096778F">
        <w:t xml:space="preserve"> Трудность в том, что надо устоять против вихрей незримых и зримых. Колеблется все, даже твердь. Спасение в единении с нами и с Тем, Кто Позвал. Всею силою надо держать Ведущую Руку. И ночью и днем мысль только о Нем, но </w:t>
      </w:r>
      <w:r w:rsidR="0096778F">
        <w:lastRenderedPageBreak/>
        <w:t>особенно ночью. На ночь обязательно следует дать направление мыслям и точный и твердый приказ, чего желательно избежать. Вчера такого приказа не было, астрал остался беззащитным и проявил своеволие. Ночной дозор столь же необходим, как и дневной. Много злобных глаз пользуется малейшей забывчивостью или возможностью установить канал воздействия, ища хотя бы малую зацепку.</w:t>
      </w:r>
    </w:p>
    <w:p w:rsidR="005708EB" w:rsidRDefault="005708EB" w:rsidP="00BF4524"/>
    <w:p w:rsidR="0096778F" w:rsidRDefault="00BB53C2" w:rsidP="00BF4524">
      <w:r w:rsidRPr="00A07582">
        <w:rPr>
          <w:b/>
        </w:rPr>
        <w:t>1966</w:t>
      </w:r>
      <w:r>
        <w:rPr>
          <w:b/>
        </w:rPr>
        <w:t xml:space="preserve"> г. </w:t>
      </w:r>
      <w:r w:rsidR="00AF21D1" w:rsidRPr="00AF21D1">
        <w:rPr>
          <w:b/>
        </w:rPr>
        <w:t>316.</w:t>
      </w:r>
      <w:r w:rsidR="0096778F">
        <w:t xml:space="preserve"> </w:t>
      </w:r>
      <w:r w:rsidR="00AF21D1" w:rsidRPr="00AF21D1">
        <w:rPr>
          <w:b/>
        </w:rPr>
        <w:t>(Гуру).</w:t>
      </w:r>
      <w:r w:rsidR="0096778F">
        <w:t xml:space="preserve"> Вихри смятения отметут слабых духом, но сильных приблизят. Так будем крепко держаться вместе. В эти особые дни и Помощь особая, усиленная. Владыка Любит своих воинов. Им устоите. Благодать Общения удержим в течение дня памятованием о том, что важнее всего. Все заняты тем, что сегодня нужно, чтобы завтра забыться. Вы же будьте заняты тем, что и сегодня, и завтра, и всегда не теряет своей актуальности ни на Земле, ни в Мире Надземном, ни в этой жизни, ни в той, что поверх суетливости плотной.</w:t>
      </w:r>
    </w:p>
    <w:p w:rsidR="005708EB" w:rsidRDefault="005708EB" w:rsidP="00BF4524"/>
    <w:p w:rsidR="0096778F" w:rsidRDefault="00BB53C2" w:rsidP="00BF4524">
      <w:r w:rsidRPr="00A07582">
        <w:rPr>
          <w:b/>
        </w:rPr>
        <w:t>1966</w:t>
      </w:r>
      <w:r>
        <w:rPr>
          <w:b/>
        </w:rPr>
        <w:t xml:space="preserve"> г. </w:t>
      </w:r>
      <w:r w:rsidR="00AF21D1" w:rsidRPr="00AF21D1">
        <w:rPr>
          <w:b/>
        </w:rPr>
        <w:t>317.</w:t>
      </w:r>
      <w:r w:rsidR="0096778F">
        <w:t xml:space="preserve"> (254). </w:t>
      </w:r>
      <w:r w:rsidR="00AF21D1" w:rsidRPr="00AF21D1">
        <w:rPr>
          <w:b/>
        </w:rPr>
        <w:t>(Апр. 13).</w:t>
      </w:r>
      <w:r w:rsidR="0096778F">
        <w:t xml:space="preserve"> За победой, за каждым завоеванием — закрепление. Обязательно следует закрепиться на завоеванном рубеже. Иначе тяготение вспять лишит достижения. Медленность продвижения часто объясняется этим. Легче достичь, чем удержать достигнутое. Сияющий подъем растворяется в серости будней. Даже утреннюю светлость Общения трудно удержать в течение дня. Словно все, окружающее человека, стремится потушить Свет, которым загорается его сердце. Борьба за удержание Света трудна, к тому же и тушителей много, сознательных и бессознательных. Сознательные особенно опасны. Носителю Света свой светоч нести приходится среди мрака. «И был Свет среди человеков, и тьма его не объяша» — в этом глубочайшее значение Великого Делания. Подражание в этом Учителю Света означает следование Его Путем. Итак, достижение и закрепление достигнутого, завоевание и удержание Света.</w:t>
      </w:r>
    </w:p>
    <w:p w:rsidR="005708EB" w:rsidRDefault="005708EB" w:rsidP="00BF4524"/>
    <w:p w:rsidR="0096778F" w:rsidRDefault="00BB53C2" w:rsidP="00BF4524">
      <w:r w:rsidRPr="00A07582">
        <w:rPr>
          <w:b/>
        </w:rPr>
        <w:t>1966</w:t>
      </w:r>
      <w:r>
        <w:rPr>
          <w:b/>
        </w:rPr>
        <w:t xml:space="preserve"> г. </w:t>
      </w:r>
      <w:r w:rsidR="00AF21D1" w:rsidRPr="00AF21D1">
        <w:rPr>
          <w:b/>
        </w:rPr>
        <w:t>318.</w:t>
      </w:r>
      <w:r w:rsidR="0096778F">
        <w:t xml:space="preserve"> </w:t>
      </w:r>
      <w:r w:rsidR="00AF21D1" w:rsidRPr="00AF21D1">
        <w:rPr>
          <w:b/>
        </w:rPr>
        <w:t>(М.А.Й.).</w:t>
      </w:r>
      <w:r w:rsidR="0096778F">
        <w:t xml:space="preserve"> Ты ей скажи: столько отравы кругом, что нельзя не беречься. За очень редкими исключениями размагничивают все, с кем приходится соприкасаться, особенно некоторые друзья. Название это совсем не освобождает человека от некоторых нежелательных свойств, и особенно аурических излучений. О здоровье приходится заботиться не ради себя, но ради дела. Светскими условностями можно пренебречь, людей, явно отягощающих, избегать и на каждое обращение — оставить себе время подумать. Все заняты, главным образом, собою, поэтому и она имеет право заниматься своим делом. К тому же надо понимать разные степени близости к нам тех, кто ее окружает. При более близком между вами контакте будет сказано больше.</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319.</w:t>
      </w:r>
      <w:r w:rsidR="0096778F">
        <w:t xml:space="preserve"> (255). </w:t>
      </w:r>
      <w:r w:rsidR="00AF21D1" w:rsidRPr="00AF21D1">
        <w:rPr>
          <w:b/>
        </w:rPr>
        <w:t>(Гуру).</w:t>
      </w:r>
      <w:r w:rsidR="0096778F">
        <w:t xml:space="preserve"> Молитва Иисусова при сосредоточении на ней освобождает сознание от потока обычных мыслей и заменяет их ненужность мыслью о Высшем. Надо же наконец понять, что многие мысли совершенно не нужны и даже вредны. И если их совершенно приостановить, то, кроме пользы, от этого ничего не будет. Приостановление обычного потока мыслей действует на сознание, как хорошее тоническое средство.</w:t>
      </w:r>
    </w:p>
    <w:p w:rsidR="0096778F" w:rsidRDefault="0096778F" w:rsidP="009D2651">
      <w:pPr>
        <w:pStyle w:val="Quote"/>
      </w:pPr>
      <w:r>
        <w:t>Ночью опять перед сном не исполнил указания § 315 и яро подвергся нападению.</w:t>
      </w:r>
    </w:p>
    <w:p w:rsidR="005708EB" w:rsidRDefault="005708EB" w:rsidP="00BF4524"/>
    <w:p w:rsidR="0096778F" w:rsidRDefault="00BB53C2" w:rsidP="00BF4524">
      <w:r w:rsidRPr="00A07582">
        <w:rPr>
          <w:b/>
        </w:rPr>
        <w:t>1966</w:t>
      </w:r>
      <w:r>
        <w:rPr>
          <w:b/>
        </w:rPr>
        <w:t xml:space="preserve"> г. </w:t>
      </w:r>
      <w:r w:rsidR="00AF21D1" w:rsidRPr="00AF21D1">
        <w:rPr>
          <w:b/>
        </w:rPr>
        <w:t>320.</w:t>
      </w:r>
      <w:r w:rsidR="0096778F">
        <w:t xml:space="preserve"> </w:t>
      </w:r>
      <w:r w:rsidR="00AF21D1" w:rsidRPr="00AF21D1">
        <w:rPr>
          <w:b/>
        </w:rPr>
        <w:t>(Апр. 15).</w:t>
      </w:r>
      <w:r w:rsidR="0096778F">
        <w:t xml:space="preserve"> «..... и пусто было вокруг...» Обратили ли внимание на то, в каком одиночестве идут через жизнь Носители Света? Зачем же два светоча, когда один может выполнить задание? В особых случаях Посылаем двуполюсную батарею: Е[лена] П[етровна] Б[лаватская] и О[лькот], Н[иколай] К</w:t>
      </w:r>
      <w:r w:rsidR="00E666F3" w:rsidRPr="00E666F3">
        <w:t>[</w:t>
      </w:r>
      <w:r w:rsidR="0096778F">
        <w:t>онстантинович] и Е[лена] И[вановна]. Она особенно сильна именно благодаря своей двуполюсности.</w:t>
      </w:r>
    </w:p>
    <w:p w:rsidR="0096778F" w:rsidRDefault="0096778F" w:rsidP="00BF4524">
      <w:r>
        <w:t>Запись (318) оказалась настолько точной, что даже слова произнесенные оказались такими же точно по форме своего выражения, как и данные в Записи. Верным оказался и полученный Указ. Это показывает, что сознание твое достаточно сонастроено с Фокусом. Больше доверия надо иметь к собственным силам. Там, где вопрос не касается строго личной кармы, восприятие не связано ее ограничениями. Личную же нарушить нельзя, пока ее энергия не будет исчерпана. Не нарушить Пришел, но исполнить. Те, кто около, действительно, как оказалось, заняты собою и сидят по своим норам. Тем ценнее пламя светильника духа, не колеблемое вихрями плотных и тонких условий. Это время требует особо внимательного следования Указу. Накануне перед сном о мерах защиты было забыто, и ночью снова ярое нападение темных. Незащищенный астрал снова был выведен из равновесия. Отметим особую силу попытки воздействовать на него именно во время сна.</w:t>
      </w:r>
    </w:p>
    <w:p w:rsidR="005708EB" w:rsidRDefault="005708EB" w:rsidP="00BF4524"/>
    <w:p w:rsidR="0096778F" w:rsidRDefault="00BB53C2" w:rsidP="00BF4524">
      <w:r w:rsidRPr="00A07582">
        <w:rPr>
          <w:b/>
        </w:rPr>
        <w:t>1966</w:t>
      </w:r>
      <w:r>
        <w:rPr>
          <w:b/>
        </w:rPr>
        <w:t xml:space="preserve"> г. </w:t>
      </w:r>
      <w:r w:rsidR="00AF21D1" w:rsidRPr="00AF21D1">
        <w:rPr>
          <w:b/>
        </w:rPr>
        <w:t>321.</w:t>
      </w:r>
      <w:r w:rsidR="0096778F">
        <w:t xml:space="preserve"> Будем надеяться только на себя и свои силы. Близкие часто не в форме. А о неблизких нечего и говорить. Задача — устоять самому, когда вокруг не на кого опереться. Индивидуальное противостояние размагничивающим условиям момента должно продолжаться, несмотря ни на что. Что бы ни происходило вокруг, здесь или там, далеко или рядом, — близок Владыка. Следовательно, выдержать можно.</w:t>
      </w:r>
    </w:p>
    <w:p w:rsidR="005708EB" w:rsidRDefault="005708EB" w:rsidP="00BF4524"/>
    <w:p w:rsidR="0096778F" w:rsidRDefault="00BB53C2" w:rsidP="00BF4524">
      <w:r w:rsidRPr="00A07582">
        <w:rPr>
          <w:b/>
        </w:rPr>
        <w:t>1966</w:t>
      </w:r>
      <w:r>
        <w:rPr>
          <w:b/>
        </w:rPr>
        <w:t xml:space="preserve"> г. </w:t>
      </w:r>
      <w:r w:rsidR="00AF21D1" w:rsidRPr="00AF21D1">
        <w:rPr>
          <w:b/>
        </w:rPr>
        <w:t>322.</w:t>
      </w:r>
      <w:r w:rsidR="0096778F">
        <w:t xml:space="preserve"> </w:t>
      </w:r>
      <w:r w:rsidR="00AF21D1" w:rsidRPr="00AF21D1">
        <w:rPr>
          <w:b/>
        </w:rPr>
        <w:t>(М.А.Й.).</w:t>
      </w:r>
      <w:r w:rsidR="0096778F">
        <w:t xml:space="preserve"> Соприкосновение с отсутствующим через его вещи облегчается в значительной мере, если вещь находилась в близком употреблении. Излучения, напитывающие предмет, служат соединительной связью. Конечно, при близком единении можно и без посредствующих предметов, но почему же не усилить контакт, если дается возможность. Не было времени более опасного, нежели </w:t>
      </w:r>
      <w:r w:rsidR="0096778F">
        <w:lastRenderedPageBreak/>
        <w:t>данный момент. Опасность эта общепланетна. Тьма идет фронтом. И многие сознания тонут в ней. Но даже буйный прибой бессилен против гранитной скалы. Утесу духа подобен стоящий против волн мрака.</w:t>
      </w:r>
    </w:p>
    <w:p w:rsidR="005708EB" w:rsidRDefault="005708EB" w:rsidP="00BF4524"/>
    <w:p w:rsidR="0096778F" w:rsidRDefault="00BB53C2" w:rsidP="00BF4524">
      <w:r w:rsidRPr="00A07582">
        <w:rPr>
          <w:b/>
        </w:rPr>
        <w:t>1966</w:t>
      </w:r>
      <w:r>
        <w:rPr>
          <w:b/>
        </w:rPr>
        <w:t xml:space="preserve"> г. </w:t>
      </w:r>
      <w:r w:rsidR="00AF21D1" w:rsidRPr="00AF21D1">
        <w:rPr>
          <w:b/>
        </w:rPr>
        <w:t>323.</w:t>
      </w:r>
      <w:r w:rsidR="0096778F">
        <w:t xml:space="preserve"> </w:t>
      </w:r>
      <w:r w:rsidR="00AF21D1" w:rsidRPr="00AF21D1">
        <w:rPr>
          <w:b/>
        </w:rPr>
        <w:t>(М.А.Й.).</w:t>
      </w:r>
      <w:r w:rsidR="0096778F">
        <w:t xml:space="preserve"> Вчерашнее ощущение совершенно верное — опереться не на кого. Значит, опорою надо быть самому. И силы найти, и силу собрать, чтобы стоять непоколебимо. Что из того, что кто-то не удержал равновесия, или допускает ошибки, или собою наполнен? Все это только подробности жизни текущей. Среди всех изменений стержень спирали духа им не подвержен. Этим сознанием и стойте.</w:t>
      </w:r>
    </w:p>
    <w:p w:rsidR="005708EB" w:rsidRDefault="005708EB" w:rsidP="00BF4524"/>
    <w:p w:rsidR="0096778F" w:rsidRDefault="00BB53C2" w:rsidP="00BF4524">
      <w:r w:rsidRPr="00A07582">
        <w:rPr>
          <w:b/>
        </w:rPr>
        <w:t>1966</w:t>
      </w:r>
      <w:r>
        <w:rPr>
          <w:b/>
        </w:rPr>
        <w:t xml:space="preserve"> г. </w:t>
      </w:r>
      <w:r w:rsidR="00AF21D1" w:rsidRPr="00AF21D1">
        <w:rPr>
          <w:b/>
        </w:rPr>
        <w:t>324.</w:t>
      </w:r>
      <w:r w:rsidR="0096778F">
        <w:t xml:space="preserve"> (256). </w:t>
      </w:r>
      <w:r w:rsidR="00AF21D1" w:rsidRPr="00AF21D1">
        <w:rPr>
          <w:b/>
        </w:rPr>
        <w:t>(Гуру).</w:t>
      </w:r>
      <w:r w:rsidR="0096778F">
        <w:t xml:space="preserve"> Если чувствуете близость будущего — это значит, что вибрации тонких построений, оформленных уже в Мире Незримом, коснулись сознания. Не надо только относить их на близкие и далекие сроки, так как точные сроки скрыты от глаз, но знать о непреложности сужденного следует твердо, ибо сужденное будущее неотъемлемо.</w:t>
      </w:r>
    </w:p>
    <w:p w:rsidR="005708EB" w:rsidRDefault="005708EB" w:rsidP="00BF4524"/>
    <w:p w:rsidR="0096778F" w:rsidRDefault="00BB53C2" w:rsidP="00BF4524">
      <w:r w:rsidRPr="00A07582">
        <w:rPr>
          <w:b/>
        </w:rPr>
        <w:t>1966</w:t>
      </w:r>
      <w:r>
        <w:rPr>
          <w:b/>
        </w:rPr>
        <w:t xml:space="preserve"> г. </w:t>
      </w:r>
      <w:r w:rsidR="00AF21D1" w:rsidRPr="00AF21D1">
        <w:rPr>
          <w:b/>
        </w:rPr>
        <w:t>325.</w:t>
      </w:r>
      <w:r w:rsidR="0096778F">
        <w:t xml:space="preserve"> </w:t>
      </w:r>
      <w:r w:rsidR="00AF21D1" w:rsidRPr="00AF21D1">
        <w:rPr>
          <w:b/>
        </w:rPr>
        <w:t>(Апр. 16).</w:t>
      </w:r>
      <w:r w:rsidR="0096778F">
        <w:t xml:space="preserve"> Яблоко от яблони падает недалеко. Идешь по стопам Матери. Сегодняшний сон под утро знаменателен. С вечера был отдан приказ, и ток кундалини направлен кверху. И первое соприкосновение с нежелательными явлениями вызвало решительное противодействие. Указ должен быть выполняем неукоснительно, и следствия углубятся. Итак, во сне снова летал довольно свободно и высоко, но через железный лист пройти не смог. Надо проверить на собственном опыте снова проницаемость металла для тонкого тела. Подлетев к лежащему человеку, его осветил своим светом и явно видел, кроме этого света, еще и горящий огонь впереди у себя на груди в области Чаши, как бы горящий светильник. Можно приветствовать с этим достижением и порадоваться. Несущий Свет его уже явно увидел. Ты сам увидел свой Свет, который светил и вокруг и освещал то, на что было обращено внимание. Укротил понесшую лошадь — это тоже отметим. Надо все отмечать. Когда-то кому-то эти записи очень помогут на их пути к Свету. Если некоторые усилия и следование Указу дают такие следствия, то что же при их многократном усилении?! Видел Нашу О. ясно и близко. Это результат сознательного утверждения пространственной связи.</w:t>
      </w:r>
    </w:p>
    <w:p w:rsidR="0096778F" w:rsidRDefault="0096778F" w:rsidP="009D2651">
      <w:pPr>
        <w:pStyle w:val="Quote"/>
      </w:pPr>
      <w:r>
        <w:t xml:space="preserve">С вечера дал себе три минуса, так как очень воспалились слизистые оболочки горла и десен. Днем три раза принимал соду от сильных изжог. Ток кундалини направил вверх вдоль позвонков в солнечное сплетение, а оттуда в почки, печень и десны. Ночью увидел смущающий сон, но приказ действовал крепко и решительно. Под утро видел Ольгу (ребенка) ясно-ясно. Она в белом халате работала в лаборатории и </w:t>
      </w:r>
      <w:r>
        <w:lastRenderedPageBreak/>
        <w:t>помогала двум девушкам. Ее там очень ценили, но не понимали, что ее ценность внутри, в ее духе и способностях тонких. Потом, проснувшись и снова уснув, видел, что летаю. Сел в открытый вагон, потом на ходу вылетел из него, помахав пассажирам рукою. Потом укротил занесшуюся лошадь, закрыв ей руками глаза. Потом в каком-то помещении увидел, что у меня на груди или в груди впереди, в области, то есть на уровне, Чаши, горит огонь, вроде (рис.) светильника, как на картине Н[иколая] К[онстантиновича] у Будды — исследователя морских глубин, и что этот свет освещает место вокруг меня, когда подошел к лежащему человеку (один соученик еще по школе), то осветил и его. Затем прошел сквозь стену. Летал много, запутался в проводе, но выбрался и взлетел очень высоко. Много летал, всё в городе. Не смог пройти через железный лист.</w:t>
      </w:r>
    </w:p>
    <w:p w:rsidR="005708EB" w:rsidRDefault="005708EB" w:rsidP="00BF4524"/>
    <w:p w:rsidR="0096778F" w:rsidRDefault="00BB53C2" w:rsidP="00BF4524">
      <w:r w:rsidRPr="00A07582">
        <w:rPr>
          <w:b/>
        </w:rPr>
        <w:t>1966</w:t>
      </w:r>
      <w:r>
        <w:rPr>
          <w:b/>
        </w:rPr>
        <w:t xml:space="preserve"> г. </w:t>
      </w:r>
      <w:r w:rsidR="00AF21D1" w:rsidRPr="00AF21D1">
        <w:rPr>
          <w:b/>
        </w:rPr>
        <w:t>326.</w:t>
      </w:r>
      <w:r w:rsidR="0096778F">
        <w:t xml:space="preserve"> (257). Главная жизнь — внутренняя. Она может стать столь богатой, насыщенной и разнообразной и превысить собою яркость впечатлений плотного мира и восполнить скудость окружающих условий. Когда оба мира будут открыты для сознания, Чаша жизни переполнится до краев. Поэтому не будем жалеть ни о чем, и завидовать — никому, и довольным быть тем, что имеем, хотя бы карма и лишила того, что есть у других. Давно уж Сказал, что лишение в одном может означать нахождение в другом. Зная это, можно радоваться, когда отнимается что-то. Природа не терпит пустоты и замещает одно другим.</w:t>
      </w:r>
    </w:p>
    <w:p w:rsidR="005708EB" w:rsidRDefault="005708EB" w:rsidP="00BF4524"/>
    <w:p w:rsidR="0096778F" w:rsidRDefault="00BB53C2" w:rsidP="00BF4524">
      <w:r w:rsidRPr="00A07582">
        <w:rPr>
          <w:b/>
        </w:rPr>
        <w:t>1966</w:t>
      </w:r>
      <w:r>
        <w:rPr>
          <w:b/>
        </w:rPr>
        <w:t xml:space="preserve"> г. </w:t>
      </w:r>
      <w:r w:rsidR="00AF21D1" w:rsidRPr="00AF21D1">
        <w:rPr>
          <w:b/>
        </w:rPr>
        <w:t>327.</w:t>
      </w:r>
      <w:r w:rsidR="0096778F">
        <w:t xml:space="preserve"> (258). </w:t>
      </w:r>
      <w:r w:rsidR="00AF21D1" w:rsidRPr="00AF21D1">
        <w:rPr>
          <w:b/>
        </w:rPr>
        <w:t>(М.А.Й.).</w:t>
      </w:r>
      <w:r w:rsidR="0096778F">
        <w:t xml:space="preserve"> Напряжем еще силы, чтобы освободиться от того, что преграждает подход к еще большим достижениям. Без борьбы и побед ничего не дается, не с пустыми же руками придете к нам. Величина кувшинов и корзин символизирует возросшую вместимость расширенного сознания. Прилагая Учение в жизни, растем и приближаемся к Фокусу Света.</w:t>
      </w:r>
    </w:p>
    <w:p w:rsidR="005708EB" w:rsidRDefault="005708EB" w:rsidP="00BF4524"/>
    <w:p w:rsidR="0096778F" w:rsidRDefault="00BB53C2" w:rsidP="00BF4524">
      <w:r w:rsidRPr="00A07582">
        <w:rPr>
          <w:b/>
        </w:rPr>
        <w:t>1966</w:t>
      </w:r>
      <w:r>
        <w:rPr>
          <w:b/>
        </w:rPr>
        <w:t xml:space="preserve"> г. </w:t>
      </w:r>
      <w:r w:rsidR="00AF21D1" w:rsidRPr="00AF21D1">
        <w:rPr>
          <w:b/>
        </w:rPr>
        <w:t>328.</w:t>
      </w:r>
      <w:r w:rsidR="0096778F">
        <w:t xml:space="preserve"> </w:t>
      </w:r>
      <w:r w:rsidR="00AF21D1" w:rsidRPr="00AF21D1">
        <w:rPr>
          <w:b/>
        </w:rPr>
        <w:t>(Гуру).</w:t>
      </w:r>
      <w:r w:rsidR="0096778F">
        <w:t xml:space="preserve"> Пройденный путь отмечается знаками. Их будем отмечать очень внимательно. Они указывают направление. Очень будем замечать огненные эти знаки. Свет из глаз, свет при мигании, свет вокруг в темноте, искры при чихании или кашле — все это очень характерно. С повышением огненности усиливаются выделения желудка. Усиливается изжога. Так постепенно идет подготовление организма к ассимиляции Агни.</w:t>
      </w:r>
    </w:p>
    <w:p w:rsidR="005708EB" w:rsidRDefault="005708EB" w:rsidP="00BF4524"/>
    <w:p w:rsidR="0096778F" w:rsidRDefault="00BB53C2" w:rsidP="00BF4524">
      <w:r w:rsidRPr="00A07582">
        <w:rPr>
          <w:b/>
        </w:rPr>
        <w:t>1966</w:t>
      </w:r>
      <w:r>
        <w:rPr>
          <w:b/>
        </w:rPr>
        <w:t xml:space="preserve"> г. </w:t>
      </w:r>
      <w:r w:rsidR="00AF21D1" w:rsidRPr="00AF21D1">
        <w:rPr>
          <w:b/>
        </w:rPr>
        <w:t>329.</w:t>
      </w:r>
      <w:r w:rsidR="0096778F">
        <w:t xml:space="preserve"> (259). </w:t>
      </w:r>
      <w:r w:rsidR="00AF21D1" w:rsidRPr="00AF21D1">
        <w:rPr>
          <w:b/>
        </w:rPr>
        <w:t>(Апр. 17).</w:t>
      </w:r>
      <w:r w:rsidR="0096778F">
        <w:t xml:space="preserve"> (Со сна). В ваших интересах сосредоточиться на своем достижении. Надо сосредоточиться на наивысшем.</w:t>
      </w:r>
    </w:p>
    <w:p w:rsidR="0096778F" w:rsidRDefault="0096778F" w:rsidP="00BF4524">
      <w:r>
        <w:t xml:space="preserve">Светом в себе постигаем Свет Высший, но не тьмою. Каждое омрачение, каждая мысль мрака и чувства, подобные им, закрывают </w:t>
      </w:r>
      <w:r>
        <w:lastRenderedPageBreak/>
        <w:t>доступ Света и отделяют от Меня. Не может литься Помощь в дырявый сосуд. Не может омраченное сердце вбирать в себя Свет. Не Могу приблизиться к потухшему сердцу. Частокол самости не допускает, словно иглы ежа, близкого касания. В периоды тяжких испытаний надо силы найти окружить себя Светом. Страдания и огорчения не мешают ему, но очень мешают недовольства, сетования, озлобление, ожесточение, колебания, сомнения и все те чувства и переживания, которые обычно возникают в это время. Быть может, цель очередного испытания и состоит в том, чтобы вопреки ему не допустить омрачения и чувств, отделяющих от Учителя и препятствующих Его Лучу коснуться вашего сердца. Продумайте и вспомните, в каком состоянии встречали прошлые испытания, и сопоставьте с тем, как они должны быть встречаемы при непоколебимости духа. Страдания и отягощения духа обстоятельствами не мешают, но, наоборот, нагнетают огни духа, в то время как отемненные, омрачающие и все прочие отрицательные эмоции и мысли угашают огни. Поэтому задача — волны встречать, каковы бы ни были они, спокойно и смело, их не боясь, ими не омрачаясь, не допуская в сердце тех чувств, которые препятствуют Мне войти в ваше сердце и окружить вас доспехом. Мало ли какие вихри и бури могут бушевать вокруг вас, вы во Мне и на Мне утвердитесь, не допуская яда проникнуть в сердца и тем отделить вас от Меня. Не на людей полагайтесь и решения их, но на Меня. До сих пор сами хотели избежать многих вещей, но попадали именно под удары тех обстоятельств, от которых хотели себя оградить. Главное устоять самому, если другие не в силах. Помощь будет, но при условии сохранения своих излучений в таком состоянии, чтобы Свет Мой мог проникнуть через них. Но как же помочь, если светлые излучения омрачаются и света уже не дают и среда передачи перестает существовать? Вот почему многие просят и не получают. Не жестокость Сил Высших, но непреложный Закон. Даже безысходность отчаяния может открыть доступ и заставить воспрянуть духом, но только не ожесточение или осуждение Нас. Светлую ауру надо хранить перед лицом всех невзгод и противодействий, в ней Защита и Помощи мост. Пусть Света огонь, горящий в груди и виденный прошлою ночью, служит постоянным напоминанием о том, как бережно, заботливо и крепко надо охранять его от угашения; что ценнее его нет ничего во всем мире и что силы зла все уловки, все ухищрения яро применят, чтобы его потушить. Сокровище Камня, давшего Свет и огонь, нуждается в зоркой и постоянной охране, ибо слишком уж много желающих из обоих миров его угасить. Твердо держите в сознании мысль, что ничто не может сокрушить вас, что дух нерушим, что огонь духа сильнее всех вихрей, земных и надземных. Огонь священный в груди не должен угаснуть. Поймите смысл слов: был Свет, и тьма Его не объяла. Испытания Духов Великих надо понять, ибо и вы испытуетесь аналогично, но в размере своих сил.</w:t>
      </w:r>
    </w:p>
    <w:p w:rsidR="005708EB" w:rsidRDefault="005708EB" w:rsidP="00BF4524"/>
    <w:p w:rsidR="0096778F" w:rsidRDefault="00BB53C2" w:rsidP="00BF4524">
      <w:r w:rsidRPr="00A07582">
        <w:rPr>
          <w:b/>
        </w:rPr>
        <w:t>1966</w:t>
      </w:r>
      <w:r>
        <w:rPr>
          <w:b/>
        </w:rPr>
        <w:t xml:space="preserve"> г. </w:t>
      </w:r>
      <w:r w:rsidR="00AF21D1" w:rsidRPr="00AF21D1">
        <w:rPr>
          <w:b/>
        </w:rPr>
        <w:t>330.</w:t>
      </w:r>
      <w:r w:rsidR="0096778F">
        <w:t xml:space="preserve"> (260). </w:t>
      </w:r>
      <w:r w:rsidR="00AF21D1" w:rsidRPr="00AF21D1">
        <w:rPr>
          <w:b/>
        </w:rPr>
        <w:t>(Гуру).</w:t>
      </w:r>
      <w:r w:rsidR="0096778F">
        <w:t xml:space="preserve"> В чем же победа и в чем поражение? Если потеряно все и темные злорадствуют в злобе, но пламени светоч в груди остался, как прежде, горящим и не потерял ни в силе своей, ни в яркости, — это и будет победа. Отъемлемо все, но не Камень, давший сокровенный огонь. Потому называется это Сокровище неотъемлемым. Свет его нетерпим для глаз темных. Он их ослепляет. Поэтому сами они близь не подходят, но подсылают других, чтобы спрятаться за их спинами. Тьма всегда идет против Света, стремясь уничтожить светильник. Задача — огонь охранить.</w:t>
      </w:r>
    </w:p>
    <w:p w:rsidR="005708EB" w:rsidRDefault="005708EB" w:rsidP="00BF4524"/>
    <w:p w:rsidR="0096778F" w:rsidRDefault="00BB53C2" w:rsidP="00BF4524">
      <w:r w:rsidRPr="00A07582">
        <w:rPr>
          <w:b/>
        </w:rPr>
        <w:t>1966</w:t>
      </w:r>
      <w:r>
        <w:rPr>
          <w:b/>
        </w:rPr>
        <w:t xml:space="preserve"> г. </w:t>
      </w:r>
      <w:r w:rsidR="00AF21D1" w:rsidRPr="00AF21D1">
        <w:rPr>
          <w:b/>
        </w:rPr>
        <w:t>331.</w:t>
      </w:r>
      <w:r w:rsidR="0096778F">
        <w:t xml:space="preserve"> (261). </w:t>
      </w:r>
      <w:r w:rsidR="00AF21D1" w:rsidRPr="00AF21D1">
        <w:rPr>
          <w:b/>
        </w:rPr>
        <w:t>(М.А.Й.).</w:t>
      </w:r>
      <w:r w:rsidR="0096778F">
        <w:t xml:space="preserve"> На каждое противодействие или темную попытку будем отвечать усилением Света-Огня, нагнетая его силою, взятою от энергии противодействия. В этом и заключается умение заставить джиннов служить. Процесс очень тонок и требует постоянной дозорной настороженности, чтобы не упустить начала момента атаки темных. Когда они убедятся, что все их старания приводят к результатам, противоположным тем, которых они ожидают, они могут и отступить. «Бесы отступили от него, и светлые силы начали служить ему» — говорится об одном подвижнике, победившем тьму.</w:t>
      </w:r>
    </w:p>
    <w:p w:rsidR="005708EB" w:rsidRDefault="005708EB" w:rsidP="00BF4524"/>
    <w:p w:rsidR="0096778F" w:rsidRDefault="00BB53C2" w:rsidP="00BF4524">
      <w:r w:rsidRPr="00A07582">
        <w:rPr>
          <w:b/>
        </w:rPr>
        <w:t>1966</w:t>
      </w:r>
      <w:r>
        <w:rPr>
          <w:b/>
        </w:rPr>
        <w:t xml:space="preserve"> г. </w:t>
      </w:r>
      <w:r w:rsidR="00AF21D1" w:rsidRPr="00AF21D1">
        <w:rPr>
          <w:b/>
        </w:rPr>
        <w:t>332.</w:t>
      </w:r>
      <w:r w:rsidR="0096778F">
        <w:t xml:space="preserve"> (262). </w:t>
      </w:r>
      <w:r w:rsidR="00AF21D1" w:rsidRPr="00AF21D1">
        <w:rPr>
          <w:b/>
        </w:rPr>
        <w:t>(Апр. 18).</w:t>
      </w:r>
      <w:r w:rsidR="0096778F">
        <w:t xml:space="preserve"> Сын Мой, итак, основной целью существования воплощенного является собирание и накопление Агни и стремление его удержать. Огонь постоянно в движении. Стихия огня не может быть инертной. В сфере человеческой он проявляется в действии. Мысли, чувства, работа — все это формы выявления активности Агни. Огонь участвует в каждом движении человека, в каждом процессе, происходящем в его микрокосме. В действиях огонь не расточается, но, наоборот, нагнетается. Трата энергии не есть ее расточение. Огненная сила растет при правильном ее применении. Расточается Агни на мелкие мысли, на мелкие чувства, на низкие мысли, на низкие чувства, проявляющиеся в отрицательных качествах человека. Чувство страха может мгновенно лишить человека запаса его психической энергии и способности действовать, или сомнение. Человек, лишенный огня, беззащитен. Врагов накопления Агни надо очень хорошо знать, чтобы не подпускать близко. Лепетанием, заискиванием и утратою или унижением достоинства духа не накопить огненной силы. Нет ничего в мире земном, ради чего стоило бы поступиться хотя бы одной искрой огня. Призрачное преимущество или приобретение, полученное этим путем, как, впрочем, и все остальное, останутся на Земле, но ради них растраченный Агни будет потерей невозместимой. Часто допускается ряд действий, не совместимых с достоинством духа, или — чувств и эмоций, пожирателей Агни. Торжественность, сдержанность, самообладание, постоянный контроль и полное владение своими чувствами — накопители и </w:t>
      </w:r>
      <w:r w:rsidR="0096778F">
        <w:lastRenderedPageBreak/>
        <w:t>собиратели Агни. Так в каждый момент земной жизни либо усиливаем в себе элементы огня, либо их тратим. Мудрое расходование Агни не есть расточение. Учитель или посланные Его могут быть очень активны, и затрачивать большое количество огненной силы, и чувствовать утечку энергии и усталость. Но правильно израсходованная сила, то есть в пределах законности, восстанавливается быстро. Растрата огня — нечто совершенно другое. Унынием можно потратить его много больше, чем самой энергичной деятельностью. Только опыт и внимательность образуют безошибочную способность отличать врагов и расточителей Агни от друзей и накопителей. Радость названа особой мудростью, ибо она принадлежит к числу мощных накопителей. Каждый воплощенный имеет перед собою свободу выбора путей расточения или накопления Агни.</w:t>
      </w:r>
    </w:p>
    <w:p w:rsidR="005708EB" w:rsidRDefault="005708EB" w:rsidP="00BF4524"/>
    <w:p w:rsidR="0096778F" w:rsidRDefault="00BB53C2" w:rsidP="00BF4524">
      <w:r w:rsidRPr="00A07582">
        <w:rPr>
          <w:b/>
        </w:rPr>
        <w:t>1966</w:t>
      </w:r>
      <w:r>
        <w:rPr>
          <w:b/>
        </w:rPr>
        <w:t xml:space="preserve"> г. </w:t>
      </w:r>
      <w:r w:rsidR="00AF21D1" w:rsidRPr="00AF21D1">
        <w:rPr>
          <w:b/>
        </w:rPr>
        <w:t>333.</w:t>
      </w:r>
      <w:r w:rsidR="0096778F">
        <w:t xml:space="preserve"> (263). </w:t>
      </w:r>
      <w:r w:rsidR="00AF21D1" w:rsidRPr="00AF21D1">
        <w:rPr>
          <w:b/>
        </w:rPr>
        <w:t>(М.А.Й.).</w:t>
      </w:r>
      <w:r w:rsidR="0096778F">
        <w:t xml:space="preserve"> Даже черезмерное желание может лишить силы получить желаемое. Потому равновесие и спокойствие прежде всего. Постоянство ритма исключает разновесие или нарушение связи. Не просят сужденные Свету милостей с неба, но берут их законно. Не знают они и чувства безысходности, ибо временно все, кроме духа, погруженного во временное на время. Встретить волну противодействия во всеоружии будет залогом победы.</w:t>
      </w:r>
    </w:p>
    <w:p w:rsidR="005708EB" w:rsidRDefault="005708EB" w:rsidP="00BF4524"/>
    <w:p w:rsidR="0096778F" w:rsidRDefault="00BB53C2" w:rsidP="00BF4524">
      <w:r w:rsidRPr="00A07582">
        <w:rPr>
          <w:b/>
        </w:rPr>
        <w:t>1966</w:t>
      </w:r>
      <w:r>
        <w:rPr>
          <w:b/>
        </w:rPr>
        <w:t xml:space="preserve"> г. </w:t>
      </w:r>
      <w:r w:rsidR="00AF21D1" w:rsidRPr="00AF21D1">
        <w:rPr>
          <w:b/>
        </w:rPr>
        <w:t>334.</w:t>
      </w:r>
      <w:r w:rsidR="0096778F">
        <w:t xml:space="preserve"> (264). </w:t>
      </w:r>
      <w:r w:rsidR="00AF21D1" w:rsidRPr="00AF21D1">
        <w:rPr>
          <w:b/>
        </w:rPr>
        <w:t>(Гуру).</w:t>
      </w:r>
      <w:r w:rsidR="0096778F">
        <w:t xml:space="preserve"> Превозмогайте тревогу, ибо не от Света она, но насылается тьмою. Лучше пресекать ее в самом начале, пока она еще не успела омрачить сознание. Важно не упустить этого момента. Овладевать нежелательными явлениями легче всего в момент их зарождения или проникновения. Вползшие незаметно, они с трудом поддаются изгнанию, ибо уже успели отравить систему. Приходится быть начеку постоянно.</w:t>
      </w:r>
    </w:p>
    <w:p w:rsidR="005708EB" w:rsidRDefault="005708EB" w:rsidP="00BF4524"/>
    <w:p w:rsidR="0096778F" w:rsidRDefault="00BB53C2" w:rsidP="00BF4524">
      <w:r w:rsidRPr="00A07582">
        <w:rPr>
          <w:b/>
        </w:rPr>
        <w:t>1966</w:t>
      </w:r>
      <w:r>
        <w:rPr>
          <w:b/>
        </w:rPr>
        <w:t xml:space="preserve"> г. </w:t>
      </w:r>
      <w:r w:rsidR="00AF21D1" w:rsidRPr="00AF21D1">
        <w:rPr>
          <w:b/>
        </w:rPr>
        <w:t>335.</w:t>
      </w:r>
      <w:r w:rsidR="0096778F">
        <w:t xml:space="preserve"> (265). </w:t>
      </w:r>
      <w:r w:rsidR="00AF21D1" w:rsidRPr="00AF21D1">
        <w:rPr>
          <w:b/>
        </w:rPr>
        <w:t>(Апр. 19).</w:t>
      </w:r>
      <w:r w:rsidR="0096778F">
        <w:t xml:space="preserve"> Преображение духа и освобождение его от наростов происходят не сразу. По мере усиления устремления рождается и решимость сбросить ненужный груз. Правила Наши обязательны для всех учеников. Конечно, они совершенно не приемлемы для неготового духа. Многое приходится просто оставить. Но главное — мысль. Дисциплина мысли — условие первое. Сами знаете, как она непроста. Ступень вседозволения есть прерогатива Архата. Когда не нужно уже ничего и все подчинено воле, дозволено владение всем. Человеку, победившему себя, человеку, победившему мир, уже не нужна власть над миром. Искусители предлагают ее освобожденному духу, но он отвергает ее. Власть-жертва может стать уделом того, кто познал. Также и обладание всем дается тому, кто от всего отказался и кому уже ничего не нужно, ибо Сокровище внутри заменяет все вещи земные. Фокус притяжения </w:t>
      </w:r>
      <w:r w:rsidR="0096778F">
        <w:lastRenderedPageBreak/>
        <w:t>перемещается извне внутрь. Несущий в себе Сокровище Мира не нуждается в сокровищах земных.</w:t>
      </w:r>
    </w:p>
    <w:p w:rsidR="005708EB" w:rsidRDefault="005708EB" w:rsidP="00BF4524"/>
    <w:p w:rsidR="0096778F" w:rsidRDefault="00BB53C2" w:rsidP="00BF4524">
      <w:r w:rsidRPr="00A07582">
        <w:rPr>
          <w:b/>
        </w:rPr>
        <w:t>1966</w:t>
      </w:r>
      <w:r>
        <w:rPr>
          <w:b/>
        </w:rPr>
        <w:t xml:space="preserve"> г. </w:t>
      </w:r>
      <w:r w:rsidR="00AF21D1" w:rsidRPr="00AF21D1">
        <w:rPr>
          <w:b/>
        </w:rPr>
        <w:t>336.</w:t>
      </w:r>
      <w:r w:rsidR="0096778F">
        <w:t xml:space="preserve"> (266). </w:t>
      </w:r>
      <w:r w:rsidR="00AF21D1" w:rsidRPr="00AF21D1">
        <w:rPr>
          <w:b/>
        </w:rPr>
        <w:t>(М.А.Й.).</w:t>
      </w:r>
      <w:r w:rsidR="0096778F">
        <w:t xml:space="preserve"> Ждать награды не будем. Она придет сама собой — причина и следствие. Каждая мысль приносит награду свою, то есть дает результаты. И карма человека есть следствие его мыслей, равно как и каждый поступок. Овладеть мыслью — значит карму свою взять в свои руки.</w:t>
      </w:r>
    </w:p>
    <w:p w:rsidR="005708EB" w:rsidRDefault="005708EB" w:rsidP="00BF4524"/>
    <w:p w:rsidR="0096778F" w:rsidRDefault="00BB53C2" w:rsidP="00BF4524">
      <w:r w:rsidRPr="00A07582">
        <w:rPr>
          <w:b/>
        </w:rPr>
        <w:t>1966</w:t>
      </w:r>
      <w:r>
        <w:rPr>
          <w:b/>
        </w:rPr>
        <w:t xml:space="preserve"> г. </w:t>
      </w:r>
      <w:r w:rsidR="00AF21D1" w:rsidRPr="00AF21D1">
        <w:rPr>
          <w:b/>
        </w:rPr>
        <w:t>337.</w:t>
      </w:r>
      <w:r w:rsidR="0096778F">
        <w:t xml:space="preserve"> (267). </w:t>
      </w:r>
      <w:r w:rsidR="00AF21D1" w:rsidRPr="00AF21D1">
        <w:rPr>
          <w:b/>
        </w:rPr>
        <w:t>(Гуру).</w:t>
      </w:r>
      <w:r w:rsidR="0096778F">
        <w:t xml:space="preserve"> Что делать после очередной победы? Готовиться к новой. Жизнь не заставит себя ждать в поисках того, что подлежит дальнейшему преодолеванию. Ученик, настоящий ученик, не может пожаловаться на то, что в испытаниях своих оставлен судьбою без внимания, ибо она не скупится на них. О жизни счастливой придется забыть, если ученик идет всеми огнями. Распятие духа в материи поймите широко.</w:t>
      </w:r>
    </w:p>
    <w:p w:rsidR="005708EB" w:rsidRDefault="005708EB" w:rsidP="00BF4524"/>
    <w:p w:rsidR="0096778F" w:rsidRDefault="00BB53C2" w:rsidP="00BF4524">
      <w:r w:rsidRPr="00A07582">
        <w:rPr>
          <w:b/>
        </w:rPr>
        <w:t>1966</w:t>
      </w:r>
      <w:r>
        <w:rPr>
          <w:b/>
        </w:rPr>
        <w:t xml:space="preserve"> г. </w:t>
      </w:r>
      <w:r w:rsidR="00AF21D1" w:rsidRPr="00AF21D1">
        <w:rPr>
          <w:b/>
        </w:rPr>
        <w:t>338.</w:t>
      </w:r>
      <w:r w:rsidR="0096778F">
        <w:t xml:space="preserve"> (268). </w:t>
      </w:r>
      <w:r w:rsidR="00AF21D1" w:rsidRPr="00AF21D1">
        <w:rPr>
          <w:b/>
        </w:rPr>
        <w:t>(Апр. 20).</w:t>
      </w:r>
      <w:r w:rsidR="0096778F">
        <w:t xml:space="preserve"> Если все прочие возможности служения Общему Благу отрезаны, остается нести миру Свет в излучениях своей ауры и мыслью своей светоносной. Этой возможности отнять уже нельзя. Среди жестоких и темных Щит Мой над вами. Наблюдайте, как полосы воздействия двух циклов идут перемежающимися волнами. Но Аквариус победит. В Рыбах кровь. Перенося мысль в будущее, освобождаемся от власти настоящего. Жить только настоящим нельзя, если оно лишено будущего, но будущим можно, если закладывать ему в настоящем ступени. Творим мыслью. Не будем удивляться тому, что, несмотря на усилия Носителей Света, мир утопает во зле. Его посеял восставший против Света и слуги его. Восставшего нет, но вековые семена, посеянные им, все еще дают всходы. И все же близок конец Черного Века. Зная это, неистовствует обреченная тьма.</w:t>
      </w:r>
    </w:p>
    <w:p w:rsidR="005708EB" w:rsidRDefault="005708EB" w:rsidP="00BF4524"/>
    <w:p w:rsidR="0096778F" w:rsidRDefault="00BB53C2" w:rsidP="00BF4524">
      <w:r w:rsidRPr="00A07582">
        <w:rPr>
          <w:b/>
        </w:rPr>
        <w:t>1966</w:t>
      </w:r>
      <w:r>
        <w:rPr>
          <w:b/>
        </w:rPr>
        <w:t xml:space="preserve"> г. </w:t>
      </w:r>
      <w:r w:rsidR="00AF21D1" w:rsidRPr="00AF21D1">
        <w:rPr>
          <w:b/>
        </w:rPr>
        <w:t>339.</w:t>
      </w:r>
      <w:r w:rsidR="0096778F">
        <w:t xml:space="preserve"> (269). </w:t>
      </w:r>
      <w:r w:rsidR="00AF21D1" w:rsidRPr="00AF21D1">
        <w:rPr>
          <w:b/>
        </w:rPr>
        <w:t>(М.А.Й.).</w:t>
      </w:r>
      <w:r w:rsidR="0096778F">
        <w:t xml:space="preserve"> Не думайте, что нам было легче. Было и одиночество, и отягощение обстоятельствами. Ведь испытания всегда индивидуальны, то есть человек переживает их сам, независимо от даже близко стоящих. Можно жить в одной комнате или под одной крышей и подвергаться совершенно различным испытаниям. Дело не в них, а в том, чтобы вопреки им устоять во Владыке. Это самое главное. А все остальное — мираж проходящий.</w:t>
      </w:r>
    </w:p>
    <w:p w:rsidR="005708EB" w:rsidRDefault="005708EB" w:rsidP="00BF4524"/>
    <w:p w:rsidR="0096778F" w:rsidRDefault="00BB53C2" w:rsidP="00BF4524">
      <w:r w:rsidRPr="00A07582">
        <w:rPr>
          <w:b/>
        </w:rPr>
        <w:t>1966</w:t>
      </w:r>
      <w:r>
        <w:rPr>
          <w:b/>
        </w:rPr>
        <w:t xml:space="preserve"> г. </w:t>
      </w:r>
      <w:r w:rsidR="00AF21D1" w:rsidRPr="00AF21D1">
        <w:rPr>
          <w:b/>
        </w:rPr>
        <w:t>340.</w:t>
      </w:r>
      <w:r w:rsidR="0096778F">
        <w:t xml:space="preserve"> (270). </w:t>
      </w:r>
      <w:r w:rsidR="00AF21D1" w:rsidRPr="00AF21D1">
        <w:rPr>
          <w:b/>
        </w:rPr>
        <w:t>(Гуру).</w:t>
      </w:r>
      <w:r w:rsidR="0096778F">
        <w:t xml:space="preserve"> Чем же сегодня порадуешь Ведущего? Стойкостью духа? Огнем устремленья или решением твердым идти и дойти? Что же еще сможешь сегодня ты принести из даров духа на алтарь Света? Что?</w:t>
      </w:r>
    </w:p>
    <w:p w:rsidR="005708EB" w:rsidRDefault="005708EB" w:rsidP="00BF4524"/>
    <w:p w:rsidR="0096778F" w:rsidRDefault="00BB53C2" w:rsidP="00BF4524">
      <w:r w:rsidRPr="00A07582">
        <w:rPr>
          <w:b/>
        </w:rPr>
        <w:t>1966</w:t>
      </w:r>
      <w:r>
        <w:rPr>
          <w:b/>
        </w:rPr>
        <w:t xml:space="preserve"> г. </w:t>
      </w:r>
      <w:r w:rsidR="00AF21D1" w:rsidRPr="00AF21D1">
        <w:rPr>
          <w:b/>
        </w:rPr>
        <w:t>341.</w:t>
      </w:r>
      <w:r w:rsidR="0096778F">
        <w:t xml:space="preserve"> (271). </w:t>
      </w:r>
      <w:r w:rsidR="00AF21D1" w:rsidRPr="00AF21D1">
        <w:rPr>
          <w:b/>
        </w:rPr>
        <w:t>(Апр. 21).</w:t>
      </w:r>
      <w:r w:rsidR="0096778F">
        <w:t xml:space="preserve"> (Со сна). ...... считанные часы.</w:t>
      </w:r>
    </w:p>
    <w:p w:rsidR="0096778F" w:rsidRDefault="0096778F" w:rsidP="00DE2FCF">
      <w:pPr>
        <w:pStyle w:val="Quote"/>
      </w:pPr>
      <w:r>
        <w:lastRenderedPageBreak/>
        <w:t>Не смог ничего записать, хотя и пытался в течение почти часа.</w:t>
      </w:r>
    </w:p>
    <w:p w:rsidR="0096778F" w:rsidRDefault="0096778F" w:rsidP="00BF4524">
      <w:r>
        <w:t>С одной стороны, приветствуется сближение миров в сознании, с другой, общение со средними и низшими слоями Тонкого Мира противопоказано и печать молчания крепка на устах тех, кто может рассказать о том, чего еще не следует знать. Общение с указанными слоями неполезно, ибо не может ничем обогатить знание. Люди не становятся лучше, ни более знающими оттого, что сбросили плотное тело, а порою — наоборот. Результаты общения с более высокими сферами видны в творениях поэтов, писателей, композиторов и тех, кто творит поверх уровня обычности. Героические деяния и подвиги вдохновляются свыше. Миры настолько тесно связаны между собою, что ни одно движение человека нельзя отделить от явлений Тонкого Мира, даже движение руки, ибо если астральная рука не придет в движение, физическая не двинется. Человек думает постоянно. Это тоже явление уже не плотного порядка. Каждое мысленное представление и образ творятся на плане тонкой видимости. Анализ позволяет расчленять области плотные от тонких. Сознание человека есть поле объединения всех миров.</w:t>
      </w:r>
    </w:p>
    <w:p w:rsidR="005708EB" w:rsidRDefault="005708EB" w:rsidP="00BF4524"/>
    <w:p w:rsidR="0096778F" w:rsidRDefault="00BB53C2" w:rsidP="00BF4524">
      <w:r w:rsidRPr="00A07582">
        <w:rPr>
          <w:b/>
        </w:rPr>
        <w:t>1966</w:t>
      </w:r>
      <w:r>
        <w:rPr>
          <w:b/>
        </w:rPr>
        <w:t xml:space="preserve"> г. </w:t>
      </w:r>
      <w:r w:rsidR="00AF21D1" w:rsidRPr="00AF21D1">
        <w:rPr>
          <w:b/>
        </w:rPr>
        <w:t>342.</w:t>
      </w:r>
      <w:r w:rsidR="0096778F">
        <w:t xml:space="preserve"> (272). </w:t>
      </w:r>
      <w:r w:rsidR="00AF21D1" w:rsidRPr="00AF21D1">
        <w:rPr>
          <w:b/>
        </w:rPr>
        <w:t>(М.А.Й.).</w:t>
      </w:r>
      <w:r w:rsidR="0096778F">
        <w:t xml:space="preserve"> Не следует насиловать сознание, когда оно замолкает. Возможно, что происходит нечто необычайное, и его приходится охранять. Сейчас время особых свершений, а потому вооружимся терпением, спокойствием и сдержанностью.</w:t>
      </w:r>
    </w:p>
    <w:p w:rsidR="005708EB" w:rsidRDefault="005708EB" w:rsidP="00BF4524"/>
    <w:p w:rsidR="0096778F" w:rsidRDefault="00BB53C2" w:rsidP="00BF4524">
      <w:r w:rsidRPr="00A07582">
        <w:rPr>
          <w:b/>
        </w:rPr>
        <w:t>1966</w:t>
      </w:r>
      <w:r>
        <w:rPr>
          <w:b/>
        </w:rPr>
        <w:t xml:space="preserve"> г. </w:t>
      </w:r>
      <w:r w:rsidR="00AF21D1" w:rsidRPr="00AF21D1">
        <w:rPr>
          <w:b/>
        </w:rPr>
        <w:t>343.</w:t>
      </w:r>
      <w:r w:rsidR="0096778F">
        <w:t xml:space="preserve"> (273). </w:t>
      </w:r>
      <w:r w:rsidR="00AF21D1" w:rsidRPr="00AF21D1">
        <w:rPr>
          <w:b/>
        </w:rPr>
        <w:t>(Гуру).</w:t>
      </w:r>
      <w:r w:rsidR="0096778F">
        <w:t xml:space="preserve"> Мы избегаем прямых указаний о том, как должен вести себя данный человек в том или другом случае, особенно, если он устремляется влево, закусив удила. Каждое прямое указание вызывает ярый протест и противодействие. Но предупредить все же необходимо, чтобы не упрекнули в безразличии и невнимании.</w:t>
      </w:r>
    </w:p>
    <w:p w:rsidR="005708EB" w:rsidRDefault="005708EB" w:rsidP="00BF4524"/>
    <w:p w:rsidR="0096778F" w:rsidRDefault="00BB53C2" w:rsidP="00BF4524">
      <w:r w:rsidRPr="00A07582">
        <w:rPr>
          <w:b/>
        </w:rPr>
        <w:t>1966</w:t>
      </w:r>
      <w:r>
        <w:rPr>
          <w:b/>
        </w:rPr>
        <w:t xml:space="preserve"> г. </w:t>
      </w:r>
      <w:r w:rsidR="00AF21D1" w:rsidRPr="00AF21D1">
        <w:rPr>
          <w:b/>
        </w:rPr>
        <w:t>344.</w:t>
      </w:r>
      <w:r w:rsidR="0096778F">
        <w:t xml:space="preserve"> (274). </w:t>
      </w:r>
      <w:r w:rsidR="00AF21D1" w:rsidRPr="00AF21D1">
        <w:rPr>
          <w:b/>
        </w:rPr>
        <w:t>(Апр. 23).</w:t>
      </w:r>
      <w:r w:rsidR="0096778F">
        <w:t xml:space="preserve"> С усилением духа и ростом его огней возрастает и ответственность за них. Назовем ее огнеответственностью. На Земле ниже земли не опуститься. В Мире Тонком падение (духа) не имеет этих границ. Бездна дна не имеет. На Земле Сыны Света и сыны бездны могут оказаться рядом. Но там твердь уже не поддерживает исчадий тьмы на своей поверхности — они идут вниз. Свет притягивает свое, бездна — свое беспрепятственно. Притяжение устанавливается на Земле. Сферу притяжения легко определить по характеру человека и его склонностям. Тьма во тьму отходит, Свет к Свету. Великое Разделение, ныне совершающееся на планете, фатально, ибо происходит на грани двух циклов и смены рас. Каждый поступок, чувство и мысль либо устанавливает новый фокус притяжения, либо усиливает старый. Воздействие фокусов притяжения к соответствующим им сферам постоянно меняется, то усиливаясь, то </w:t>
      </w:r>
      <w:r w:rsidR="0096778F">
        <w:lastRenderedPageBreak/>
        <w:t>ослабевая, в зависимости от астрологических условий и гороскопа человека. Волны воздействий подчинены своему ритму. Свободная воля человека реагирует на них, сохраняя все же свободу выбора. Для слабой воли притяжение может казаться неодолимым. Это происходит тогда, когда неисчерпаемая сила духа не призвана к действию. Если сила притяжения отрицательного фокуса преодолена при жизни в теле, в Надземном с ней легче бороться и ее нейтрализовать. Каждая победа над собой на Земле имеет далеко идущие следствия. После каждой победы попытки темных лишить победителя ее плодов удваиваются. Тьма и слуги ее напряжены в своих усилиях затянуть сознания землян в воронки темных энергий.</w:t>
      </w:r>
      <w:r w:rsidR="00C377D4" w:rsidRPr="00C377D4">
        <w:t xml:space="preserve"> </w:t>
      </w:r>
      <w:r w:rsidR="0096778F">
        <w:t>Притяжения тьмы опасны тем, что тьма требует своего, то есть заявляет свои права на элементы тьмы, накопленные развоплощенным духом при жизни его на Земле. Накоплению элементов Света или элементов тьмы способствуют свободная воля человека и свобода выбора. Не звучать на воздействия тьмы, устремленные на человека, значит победить элементы тьмы, еще не изжитые в нем. Закон созвучия управляет сферами Света и сферами тьмы. Бороться за утверждение Света в себе надо еще на Земле. Там будет поздно, ибо что связано на Земле, будет связано там, и разрешенное на Земле, разрешено будет там. Не какие-то люди другие, но только сам человек связывает себя или разрешает, то есть освобождает себя. Древняя формула эта остается яро жизненной ныне и останется такою же в веках. Цветы духа тянутся к Свету, но язвы духа влекут дух во тьму. Как пояснить людям, забывшим о Свете, что сами себя обрекают на послесмертное пребывание в сферах, Света лишенных. Усмотреть неизжитые элементы тьмы в своем микрокосме и их устранять упорно и без снисхождения или жалости много полезнее, чем замечать их в других, ибо бревно в собственном глазу много труднее заметить, чем сучок в постороннем. Не вынувший бревна из своего глаза не имеет права учить других, как это следует делать. Право наставлять других дает только победа над собою и только тогда, когда об этом просят. Нет ничего хуже навязывания, которое обычно вызывает ярое противодействие поучаемого.</w:t>
      </w:r>
    </w:p>
    <w:p w:rsidR="0096778F" w:rsidRDefault="0096778F" w:rsidP="00BF4524"/>
    <w:p w:rsidR="0096778F" w:rsidRDefault="0096778F" w:rsidP="00C377D4">
      <w:pPr>
        <w:pStyle w:val="Quote"/>
      </w:pPr>
      <w:r>
        <w:t>Во сне утром скользил над землей, перепрыгивая или поднимаясь над препятствиями.</w:t>
      </w:r>
    </w:p>
    <w:p w:rsidR="0096778F" w:rsidRDefault="00BB53C2" w:rsidP="00BF4524">
      <w:r w:rsidRPr="00A07582">
        <w:rPr>
          <w:b/>
        </w:rPr>
        <w:t>1966</w:t>
      </w:r>
      <w:r>
        <w:rPr>
          <w:b/>
        </w:rPr>
        <w:t xml:space="preserve"> г. </w:t>
      </w:r>
      <w:r w:rsidR="00AF21D1" w:rsidRPr="00AF21D1">
        <w:rPr>
          <w:b/>
        </w:rPr>
        <w:t>345.</w:t>
      </w:r>
      <w:r w:rsidR="0096778F">
        <w:t xml:space="preserve"> (275). Вчера не смог записать ни одной строчки, сегодня писалось легко и свободно вливались мысли в сознание. Причина не внутри, но в пространстве. Много незримых условий окружает человека. Только по следствиям можете судить о причине. Но осознание действительности имеет дело с причинами. Майя — тоже лишь следствие. Вы судите о явлениях по следствиям, Мы — по причинам. Вы судите людей по поступкам, Мы — по причинам, вызвавшим их. Развитие чувствознания позволяет видеть сущность </w:t>
      </w:r>
      <w:r w:rsidR="0096778F">
        <w:lastRenderedPageBreak/>
        <w:t>вещей. Чувствознание сосредоточено в сердце. Развивайте способность познавать явления сердцем.</w:t>
      </w:r>
    </w:p>
    <w:p w:rsidR="005708EB" w:rsidRDefault="005708EB" w:rsidP="00BF4524"/>
    <w:p w:rsidR="0096778F" w:rsidRDefault="00BB53C2" w:rsidP="00BF4524">
      <w:r w:rsidRPr="00A07582">
        <w:rPr>
          <w:b/>
        </w:rPr>
        <w:t>1966</w:t>
      </w:r>
      <w:r>
        <w:rPr>
          <w:b/>
        </w:rPr>
        <w:t xml:space="preserve"> г. </w:t>
      </w:r>
      <w:r w:rsidR="00AF21D1" w:rsidRPr="00AF21D1">
        <w:rPr>
          <w:b/>
        </w:rPr>
        <w:t>346.</w:t>
      </w:r>
      <w:r w:rsidR="0096778F">
        <w:t xml:space="preserve"> </w:t>
      </w:r>
      <w:r w:rsidR="00AF21D1" w:rsidRPr="00AF21D1">
        <w:rPr>
          <w:b/>
        </w:rPr>
        <w:t>(М.А.Й.).</w:t>
      </w:r>
      <w:r w:rsidR="0096778F">
        <w:t xml:space="preserve"> Овладение огнем кундалини приводит к усилению творческих способностей духа. Любовь — это мощное чувство. Даже когда она сильно разгорается в обычном человеческом сердце, человек может творить и обычно творит во много раз напряженнее, чем в другое время, но обычно до тех пор, пока огни кундалини устремлены вверх. Как только ток направляется вниз и получает выход обычный, творчество обычно поникает, то есть оно выражается в деторождении. Несчастная или неудовлетворенная любовь часто служит причиною высоких подъемов творчества многих выдающихся художников, поэтов, писателей и композиторов. Кундалини устремлялся вверх и творил. Поэтому владеть его силою — значит владеть источником творчества духа. В современных книгах о кундалини сказано достаточно много, но все это носит какой-то отвлеченный характер и читающим не дает над ним власти. Поднятие мощной энергии кундалини вверх осуществляется волей с переводом энергии в область солнечного сплетения, которое распределяет ее в желаемом направлении или посылает вовне.</w:t>
      </w:r>
    </w:p>
    <w:p w:rsidR="005708EB" w:rsidRDefault="005708EB" w:rsidP="00BF4524"/>
    <w:p w:rsidR="0096778F" w:rsidRDefault="00BB53C2" w:rsidP="00BF4524">
      <w:r w:rsidRPr="00A07582">
        <w:rPr>
          <w:b/>
        </w:rPr>
        <w:t>1966</w:t>
      </w:r>
      <w:r>
        <w:rPr>
          <w:b/>
        </w:rPr>
        <w:t xml:space="preserve"> г. </w:t>
      </w:r>
      <w:r w:rsidR="00AF21D1" w:rsidRPr="00AF21D1">
        <w:rPr>
          <w:b/>
        </w:rPr>
        <w:t>347.</w:t>
      </w:r>
      <w:r w:rsidR="0096778F">
        <w:t xml:space="preserve"> (276). </w:t>
      </w:r>
      <w:r w:rsidR="00AF21D1" w:rsidRPr="00AF21D1">
        <w:rPr>
          <w:b/>
        </w:rPr>
        <w:t>(Гуру).</w:t>
      </w:r>
      <w:r w:rsidR="0096778F">
        <w:t xml:space="preserve"> Овладение своими огнями имеет особо важное значение после освобождения от тела. Правильно было сказано кем-то, что грешники сами топят ад своими огнями, то есть огни, не подчиненные человеку в его собственном микрокосме, пылают сами по себе, вопреки его воле, и доставляют невыразимые мучения благодаря тому, что не могут быть удовлетворены. При владении ими и при трансмутации энергии и выявлении ее на более высокой шкале она получает более достойное выражение и не жжет своего породителя силою им порожденных огней. Процесс трансмутации огней в организме человека имеет первостепенное значение. Каждое чувство — огонь. И каждое низкое чувство, или эмоция, может быть превращено в высокое, то есть в свою противоположность. Это и будет сущностью процесса трансмутации. Но надо, чтобы были огни, которые можно было бы трансмутировать. Разбойник может стать подвижником, ничтожество — только ничем. Тот, кто ни холоден, ни горяч, выбрасывается из потока Эволюции и становится космическим сором.</w:t>
      </w:r>
    </w:p>
    <w:p w:rsidR="005708EB" w:rsidRDefault="005708EB" w:rsidP="00BF4524"/>
    <w:p w:rsidR="0096778F" w:rsidRDefault="00BB53C2" w:rsidP="00BF4524">
      <w:r w:rsidRPr="00A07582">
        <w:rPr>
          <w:b/>
        </w:rPr>
        <w:t>1966</w:t>
      </w:r>
      <w:r>
        <w:rPr>
          <w:b/>
        </w:rPr>
        <w:t xml:space="preserve"> г. </w:t>
      </w:r>
      <w:r w:rsidR="00AF21D1" w:rsidRPr="00AF21D1">
        <w:rPr>
          <w:b/>
        </w:rPr>
        <w:t>348.</w:t>
      </w:r>
      <w:r w:rsidR="0096778F">
        <w:t xml:space="preserve"> Когда огонь кундалини устремляется в нижние центры, человек служит себе. Когда он направляется вверх, человек получает возможность служить Мне. Так служение Владыке невозможно без овладения своими огнями.</w:t>
      </w:r>
    </w:p>
    <w:p w:rsidR="005708EB" w:rsidRDefault="005708EB" w:rsidP="00BF4524"/>
    <w:p w:rsidR="0096778F" w:rsidRDefault="00BB53C2" w:rsidP="00BF4524">
      <w:r w:rsidRPr="00A07582">
        <w:rPr>
          <w:b/>
        </w:rPr>
        <w:t>1966</w:t>
      </w:r>
      <w:r>
        <w:rPr>
          <w:b/>
        </w:rPr>
        <w:t xml:space="preserve"> г. </w:t>
      </w:r>
      <w:r w:rsidR="00AF21D1" w:rsidRPr="00AF21D1">
        <w:rPr>
          <w:b/>
        </w:rPr>
        <w:t>349.</w:t>
      </w:r>
      <w:r w:rsidR="0096778F">
        <w:t xml:space="preserve"> </w:t>
      </w:r>
      <w:r w:rsidR="00AF21D1" w:rsidRPr="00AF21D1">
        <w:rPr>
          <w:b/>
        </w:rPr>
        <w:t>(Апр. 24).</w:t>
      </w:r>
      <w:r w:rsidR="0096778F">
        <w:t xml:space="preserve"> (Со сна). Счастью идущему меры не будет, не будет ему и числа. Каждая крупинка страдания отзвучит счастьем. </w:t>
      </w:r>
      <w:r w:rsidR="0096778F">
        <w:lastRenderedPageBreak/>
        <w:t>Счастье слиянья со Светом безмерно. Устремленные к Свету сливаются с ним.</w:t>
      </w:r>
    </w:p>
    <w:p w:rsidR="005708EB" w:rsidRDefault="005708EB" w:rsidP="00BF4524"/>
    <w:p w:rsidR="0096778F" w:rsidRDefault="00BB53C2" w:rsidP="00BF4524">
      <w:r w:rsidRPr="00A07582">
        <w:rPr>
          <w:b/>
        </w:rPr>
        <w:t>1966</w:t>
      </w:r>
      <w:r>
        <w:rPr>
          <w:b/>
        </w:rPr>
        <w:t xml:space="preserve"> г. </w:t>
      </w:r>
      <w:r w:rsidR="00AF21D1" w:rsidRPr="00AF21D1">
        <w:rPr>
          <w:b/>
        </w:rPr>
        <w:t>350.</w:t>
      </w:r>
      <w:r w:rsidR="0096778F">
        <w:t xml:space="preserve"> Почему Говорю о будущем? Потому что это магнит. По линиям его притяжения идет реализация будущего. Поле Светлого Града уже осуществлено в нем, и притяжение мощно воздействует на стремящихся. На примере жизни Ленина имеете убедительную иллюстрацию осуществления будущего в настоящем. Ибо планы его были созвучны течению эволюции планеты и ее человечества. Понять будущее и зовы пространства дается Вождю. Пусть, даже не понимая, твердят его имя — явление пользы придет. Это фокус, на который направлены Наши Лучи. Психическую энергию миллионов сознаний надо сосредоточить на имени, зовущем в будущее. Коммунизм — зовущий лозунг момента. Не беда, если до понимания его не все доросли — дорастут. Обратите внимание на то, как изживают себя явления, не созвучные с эволюцией. Они уходят со сцены, равно как уйдут и все те, кто будет звучать диссонансом в этом стремительном беге в эволюцию. Остаются те, чья полезность превышает их вред. Совершенства далеко еще не достигло все то, чему надлежит совершенствоваться в пределах условий Земли. Но Планом эволюции определены возможности этого совершенствования. Они определяются пространственными лучами и приливом новых огненных энергий. Эпоха Огня наступает, сжигая мусор и нагромождения вчерашнего дня.</w:t>
      </w:r>
    </w:p>
    <w:p w:rsidR="005708EB" w:rsidRDefault="005708EB" w:rsidP="00BF4524"/>
    <w:p w:rsidR="0096778F" w:rsidRDefault="00BB53C2" w:rsidP="00BF4524">
      <w:r w:rsidRPr="00A07582">
        <w:rPr>
          <w:b/>
        </w:rPr>
        <w:t>1966</w:t>
      </w:r>
      <w:r>
        <w:rPr>
          <w:b/>
        </w:rPr>
        <w:t xml:space="preserve"> г. </w:t>
      </w:r>
      <w:r w:rsidR="00AF21D1" w:rsidRPr="00AF21D1">
        <w:rPr>
          <w:b/>
        </w:rPr>
        <w:t>351.</w:t>
      </w:r>
      <w:r w:rsidR="0096778F">
        <w:t xml:space="preserve"> (277). </w:t>
      </w:r>
      <w:r w:rsidR="00AF21D1" w:rsidRPr="00AF21D1">
        <w:rPr>
          <w:b/>
        </w:rPr>
        <w:t>(М.А.Й.).</w:t>
      </w:r>
      <w:r w:rsidR="0096778F">
        <w:t xml:space="preserve"> Сочетание огней микрокосма со Светом, посылаемым Нами, дает в результате иные комбинации психической деятельности сознания ученика. Приношение снизу и Посылка сверху устанавливают трассу светоносного продвижения духа. Без этого условия невозможно подниматься по Лестнице Света. Взаимообмен привходящих энергий — условие безусловное. Поэтому вопрос «Что еще смогу принести Тебе, Владыка?» важен необычайно как ручательство все новых и новых поступлений. С одной стороны — приносимые кувшины, с другой — наполнение их тем, что идет от Иерархии. Не принесший не получает. Но принесший даже малое непреложно получит.</w:t>
      </w:r>
    </w:p>
    <w:p w:rsidR="005708EB" w:rsidRDefault="005708EB" w:rsidP="00BF4524"/>
    <w:p w:rsidR="0096778F" w:rsidRDefault="00BB53C2" w:rsidP="00BF4524">
      <w:r w:rsidRPr="00A07582">
        <w:rPr>
          <w:b/>
        </w:rPr>
        <w:t>1966</w:t>
      </w:r>
      <w:r>
        <w:rPr>
          <w:b/>
        </w:rPr>
        <w:t xml:space="preserve"> г. </w:t>
      </w:r>
      <w:r w:rsidR="00AF21D1" w:rsidRPr="00AF21D1">
        <w:rPr>
          <w:b/>
        </w:rPr>
        <w:t>352.</w:t>
      </w:r>
      <w:r w:rsidR="0096778F">
        <w:t xml:space="preserve"> (278). </w:t>
      </w:r>
      <w:r w:rsidR="00AF21D1" w:rsidRPr="00AF21D1">
        <w:rPr>
          <w:b/>
        </w:rPr>
        <w:t>(Гуру).</w:t>
      </w:r>
      <w:r w:rsidR="0096778F">
        <w:t xml:space="preserve"> Если принесете любовь, преданность и устремление, радостно примем ваш дар. Если принесете другие светлые качества духа, тоже приняты будут. Приношение нужно не нам, но вам, ибо дар приносимый дает нам возможность созвучно воздать за него. Приносящие все получают, но по соответствию. Закон безошибочно соизмеряет получение с приношением. Принесший больше всех больше всех и получит. Приношение каждодневное ценится очень высоко.</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353.</w:t>
      </w:r>
      <w:r w:rsidR="0096778F">
        <w:t xml:space="preserve"> (279). </w:t>
      </w:r>
      <w:r w:rsidR="00AF21D1" w:rsidRPr="00AF21D1">
        <w:rPr>
          <w:b/>
        </w:rPr>
        <w:t>(Апр. 25).</w:t>
      </w:r>
      <w:r w:rsidR="0096778F">
        <w:t xml:space="preserve"> «Плач и скрежет зубовный» во «тьме внешней», то есть тернии, и шипы, и трудности плотного существования, остаются уделом земных воплощенных, равно как и болезни, немощи тела, старость и смерть. Недаром в сказке говорится о том, как по приказу царя искали счастливого человека, чтобы взять у него рубашку. Человека-то нашли, правда, с великим трудом, но рубашки у него не оказалось. Этим примером хотели указать на редкость счастья земного. Астрал, требующий постоянной смены впечатлений, самые счастливые условия при их постоянстве и повторении сделает монотонными, скучными, надоедающими, и призрачное счастье исчезнет, как дым. Самые сильные впечатления при повторности притупляются. Астрал требует новых. В достатке и благополучии тупеет сознание. Затем следуют застой и разложение. Зная цель земных воплощений и значение трудностей и испытаний, можно приветствовать трудную жизнь и рассматривать обременение обстоятельствами как ступени лестницы восхождения духа. Это очень легко принять на словах, но как только доходит до дела, вместо понимания появляются недовольство, сетование и ожесточение. Каждое лыко ставится в строку Тому, Кто Ведет. Но подобное отношение служит гораздо большей преградой для продвижения, чем самые тяжкие трудности или испытания. Слова «любим и почитаем» остаются словами. И дальше слов дело не идет. Сколько же нужно твердить о приложении Учения в жизни, чтобы самосложенные преграды исчезли с Пути?</w:t>
      </w:r>
    </w:p>
    <w:p w:rsidR="005708EB" w:rsidRDefault="005708EB" w:rsidP="00BF4524"/>
    <w:p w:rsidR="0096778F" w:rsidRDefault="00BB53C2" w:rsidP="00BF4524">
      <w:r w:rsidRPr="00A07582">
        <w:rPr>
          <w:b/>
        </w:rPr>
        <w:t>1966</w:t>
      </w:r>
      <w:r>
        <w:rPr>
          <w:b/>
        </w:rPr>
        <w:t xml:space="preserve"> г. </w:t>
      </w:r>
      <w:r w:rsidR="00AF21D1" w:rsidRPr="00AF21D1">
        <w:rPr>
          <w:b/>
        </w:rPr>
        <w:t>354.</w:t>
      </w:r>
      <w:r w:rsidR="0096778F">
        <w:t xml:space="preserve"> (280). </w:t>
      </w:r>
      <w:r w:rsidR="00AF21D1" w:rsidRPr="00AF21D1">
        <w:rPr>
          <w:b/>
        </w:rPr>
        <w:t>(М.А.Й.).</w:t>
      </w:r>
      <w:r w:rsidR="0096778F">
        <w:t xml:space="preserve"> Сочетание противоположных начал является основанием каждого проявления, каждой вещи под Солнцем. Даже Свет будущего обуславливается тьмой настоящего. Кровь, насилие и железо Черного Века служат как бы предпосылкою Эпохи Света-Огня. В царстве светотени видимость обуславливается контрастами. Только в Сферах Высоких, где Свет без тени, кончается царство тьмы. Средние слои Тонкого Мира живут светотенью. Что же касается плотного мира, то каждый Носитель Света должен выдерживать напряженнейшую борьбу с энергиями хаоса, разрушения и тьмы и среди них утверждать Свет. Вихри земные и вихри низших слоев разрушают все, построенное на песке. Чтобы устоять, нужна крепкая закалка. Тепличные условия не закалят дух. Если кто хочет дойти, быть надо готовым к самым суровым испытаниям и их встретить достойно.</w:t>
      </w:r>
    </w:p>
    <w:p w:rsidR="005708EB" w:rsidRDefault="005708EB" w:rsidP="00BF4524"/>
    <w:p w:rsidR="0096778F" w:rsidRDefault="00BB53C2" w:rsidP="00BF4524">
      <w:r w:rsidRPr="00A07582">
        <w:rPr>
          <w:b/>
        </w:rPr>
        <w:t>1966</w:t>
      </w:r>
      <w:r>
        <w:rPr>
          <w:b/>
        </w:rPr>
        <w:t xml:space="preserve"> г. </w:t>
      </w:r>
      <w:r w:rsidR="00AF21D1" w:rsidRPr="00AF21D1">
        <w:rPr>
          <w:b/>
        </w:rPr>
        <w:t>355.</w:t>
      </w:r>
      <w:r w:rsidR="0096778F">
        <w:t xml:space="preserve"> (281). </w:t>
      </w:r>
      <w:r w:rsidR="00AF21D1" w:rsidRPr="00AF21D1">
        <w:rPr>
          <w:b/>
        </w:rPr>
        <w:t>(Гуру).</w:t>
      </w:r>
      <w:r w:rsidR="0096778F">
        <w:t xml:space="preserve"> Никакие слова, даже самые возвышенные и прекрасные, не заменят собою дела и не сотрут следствий дел прежних, если были они не от Света.</w:t>
      </w:r>
    </w:p>
    <w:p w:rsidR="005708EB" w:rsidRDefault="005708EB" w:rsidP="00BF4524"/>
    <w:p w:rsidR="0096778F" w:rsidRDefault="00BB53C2" w:rsidP="00BF4524">
      <w:r w:rsidRPr="00A07582">
        <w:rPr>
          <w:b/>
        </w:rPr>
        <w:t>1966</w:t>
      </w:r>
      <w:r>
        <w:rPr>
          <w:b/>
        </w:rPr>
        <w:t xml:space="preserve"> г. </w:t>
      </w:r>
      <w:r w:rsidR="00AF21D1" w:rsidRPr="00AF21D1">
        <w:rPr>
          <w:b/>
        </w:rPr>
        <w:t>356.</w:t>
      </w:r>
      <w:r w:rsidR="0096778F">
        <w:t xml:space="preserve"> (282). </w:t>
      </w:r>
      <w:r w:rsidR="00AF21D1" w:rsidRPr="00AF21D1">
        <w:rPr>
          <w:b/>
        </w:rPr>
        <w:t>(Апр. 26).</w:t>
      </w:r>
      <w:r w:rsidR="0096778F">
        <w:t xml:space="preserve"> Сын Мой, трудно совместить быть в мире сем и принимать самое живое и сердечное участие в его делах и в то же время быть не от мира сего. Но вопрос разрешается просто: </w:t>
      </w:r>
      <w:r w:rsidR="0096778F">
        <w:lastRenderedPageBreak/>
        <w:t>мир сей есть мир самости, мир личности, мир ярых переживаний астрала и приверженности к удобствам и желаниям тела. Но как только личное заменяется сверхличным и личное благо — Благом Общим, яд мира сего и цепи мира сего утрачивают свою власть над сознанием. Следовательно, жить яркою жизнью Общего Блага и его интересов совсем не означает погружения в малый мирок личных иллюзий и порабощения своим личным «я». Многие Великие Духи принимали самое деятельное участие в делах мира, отдавая им свои энергии, но это не мешало им духовно преуспевать, служить Свету и совершенствовать свою Индивидуальность. Отрешение от мира и мирского надо понимать как отрешение от самости и всего, что связано с этим понятием. Жизнь земная дана, чтобы жить ею, не предаваясь культу себеслужения.</w:t>
      </w:r>
    </w:p>
    <w:p w:rsidR="005708EB" w:rsidRDefault="005708EB" w:rsidP="00BF4524"/>
    <w:p w:rsidR="0096778F" w:rsidRDefault="00BB53C2" w:rsidP="00BF4524">
      <w:r w:rsidRPr="00A07582">
        <w:rPr>
          <w:b/>
        </w:rPr>
        <w:t>1966</w:t>
      </w:r>
      <w:r>
        <w:rPr>
          <w:b/>
        </w:rPr>
        <w:t xml:space="preserve"> г. </w:t>
      </w:r>
      <w:r w:rsidR="00AF21D1" w:rsidRPr="00AF21D1">
        <w:rPr>
          <w:b/>
        </w:rPr>
        <w:t>357.</w:t>
      </w:r>
      <w:r w:rsidR="0096778F">
        <w:t xml:space="preserve"> (283). </w:t>
      </w:r>
      <w:r w:rsidR="00AF21D1" w:rsidRPr="00AF21D1">
        <w:rPr>
          <w:b/>
        </w:rPr>
        <w:t>(М.А.Й.).</w:t>
      </w:r>
      <w:r w:rsidR="0096778F">
        <w:t xml:space="preserve"> Будем учиться в себе различать личность свою и Индивидуальность. Все преходящее сосредоточено в первой. Она живет сегодняшним днем и собою. Она подлежит смерти, ибо со смертью кончается все, чем она живет. Влача за собою в Мир Тонкий осколки земных переживаний, мешает это обреченное смерти начало полному проявлению Индивидуальности, пытаясь своим призрачным «я» затемнить ее Свет. Личность, не подчиненная Индивидуальности и живущая только собою, — ее враг.</w:t>
      </w:r>
    </w:p>
    <w:p w:rsidR="005708EB" w:rsidRDefault="005708EB" w:rsidP="00BF4524"/>
    <w:p w:rsidR="0096778F" w:rsidRDefault="00BB53C2" w:rsidP="00BF4524">
      <w:r w:rsidRPr="00A07582">
        <w:rPr>
          <w:b/>
        </w:rPr>
        <w:t>1966</w:t>
      </w:r>
      <w:r>
        <w:rPr>
          <w:b/>
        </w:rPr>
        <w:t xml:space="preserve"> г. </w:t>
      </w:r>
      <w:r w:rsidR="00AF21D1" w:rsidRPr="00AF21D1">
        <w:rPr>
          <w:b/>
        </w:rPr>
        <w:t>358.</w:t>
      </w:r>
      <w:r w:rsidR="0096778F">
        <w:t xml:space="preserve"> </w:t>
      </w:r>
      <w:r w:rsidR="00AF21D1" w:rsidRPr="00AF21D1">
        <w:rPr>
          <w:b/>
        </w:rPr>
        <w:t>(Гуру).</w:t>
      </w:r>
      <w:r w:rsidR="0096778F">
        <w:t xml:space="preserve"> Процесс расчленения проводников необходим для сознательного проявления в каждом отдельно на соответствующих им планах. Сперва он совершается в сознании, а потом уже на практике. Процесс очень опасен и без Учителя невозможен. Но научиться разделять в сознании свои принципы весьма полезно. Индивидуальность и личность, временное в себе и вечное, астрал и ментал — все это подлежит распознаванию и анализу. Владеть можно крепко тем, что хорошо знаешь. Управлять своими телами можно, только их осознав. Я и не я. Волосы, ногти — не я. А зубы? Их можно все потерять, а также и руку, и ногу, и глаз. Где же кончается или начинается я? При выходе в тонком теле плотное остается лежать. Я это или не я? И когда Я стоит рядом и смотрит на свое уже не плотное, но тонкое тело, то что же представляет собою это тонкое тело, не я или я? Так задавайте вопросы себе, чтобы освободить свою бессмертную Индивидуальность от власти над нею облекающих ее временных тел, или оболочек, чтобы ими владеть.</w:t>
      </w:r>
    </w:p>
    <w:p w:rsidR="005708EB" w:rsidRDefault="005708EB" w:rsidP="00BF4524"/>
    <w:p w:rsidR="0096778F" w:rsidRDefault="00BB53C2" w:rsidP="00BF4524">
      <w:r w:rsidRPr="00A07582">
        <w:rPr>
          <w:b/>
        </w:rPr>
        <w:t>1966</w:t>
      </w:r>
      <w:r>
        <w:rPr>
          <w:b/>
        </w:rPr>
        <w:t xml:space="preserve"> г. </w:t>
      </w:r>
      <w:r w:rsidR="00AF21D1" w:rsidRPr="00AF21D1">
        <w:rPr>
          <w:b/>
        </w:rPr>
        <w:t>359.</w:t>
      </w:r>
      <w:r w:rsidR="0096778F">
        <w:t xml:space="preserve"> (284). </w:t>
      </w:r>
      <w:r w:rsidR="00AF21D1" w:rsidRPr="00AF21D1">
        <w:rPr>
          <w:b/>
        </w:rPr>
        <w:t>(Апр. 27).</w:t>
      </w:r>
      <w:r w:rsidR="0096778F">
        <w:t xml:space="preserve"> Во сне слово «Берегись».</w:t>
      </w:r>
    </w:p>
    <w:p w:rsidR="0096778F" w:rsidRDefault="0096778F" w:rsidP="00BF4524">
      <w:r>
        <w:t>Memento mori</w:t>
      </w:r>
      <w:r w:rsidR="00E4421D">
        <w:rPr>
          <w:rStyle w:val="FootnoteReference"/>
        </w:rPr>
        <w:footnoteReference w:id="12"/>
      </w:r>
      <w:r>
        <w:t xml:space="preserve">, ибо это освобождает сознание от сора, суеты и всего, что так ярко захватывает его в свои объятия. Даже понимание преходимости окружающего не мешает звучать суете. Это </w:t>
      </w:r>
      <w:r>
        <w:lastRenderedPageBreak/>
        <w:t>происходит потому, что воздействие прямых и непосредственных вибраций, идущих через органы чувств, ощущается более сильно, чем теоретические положения. И когда болит зуб, эта боль сильнее понимания того, что боль — это только интерпретация мозгом периферических или внутренних раздражений нервов. Тут уже рассуждения не помогают. Так же не помогают утолить голод самые яркие представления пищи. Есть известный предел для каждого человека той власти, которую установил он над телом. Но любой предел ее не является границей ее возможностей, ибо в действительности ее нет. Но власть эта устанавливается на практике путем долгих и упорных усилий. Чтобы держать раскаленные угли на ладони и парализовать их воздействие на кожу, или пройти по огню, или обнаженным пробыть на морозе, надо долгие, долгие годы работать, и даже не одну жизнь. Все достижимо, но работой, усилиями и трудом при вооружении знанием. Обычный факир показывает одно или очень немного представлений-чудес. Но он должен был проработать над ними всю свою жизнь. Кроме них, он ничего показать не может. Процесс овладения телом тоже очень медленен. По опыту знаете, чтобы овладеть некоторыми функциями кишечника, потребовались долгие годы. Но если не останавливаться на избранном пути, ведущем к овладению всеми своими телами, то цель все же достигнута будет. Степени этого овладения различны — от первоначальных и до очень сложных. Хождение по воде и поднятие на воздух иллюстрируют эти степени. Но за высокими следуют высочайшие. Пределов развитию могущества духа нет.</w:t>
      </w:r>
    </w:p>
    <w:p w:rsidR="005708EB" w:rsidRDefault="005708EB" w:rsidP="00BF4524"/>
    <w:p w:rsidR="0096778F" w:rsidRDefault="00BB53C2" w:rsidP="00BF4524">
      <w:r w:rsidRPr="00A07582">
        <w:rPr>
          <w:b/>
        </w:rPr>
        <w:t>1966</w:t>
      </w:r>
      <w:r>
        <w:rPr>
          <w:b/>
        </w:rPr>
        <w:t xml:space="preserve"> г. </w:t>
      </w:r>
      <w:r w:rsidR="00AF21D1" w:rsidRPr="00AF21D1">
        <w:rPr>
          <w:b/>
        </w:rPr>
        <w:t>360.</w:t>
      </w:r>
      <w:r w:rsidR="0096778F">
        <w:t xml:space="preserve"> (285). </w:t>
      </w:r>
      <w:r w:rsidR="00AF21D1" w:rsidRPr="00AF21D1">
        <w:rPr>
          <w:b/>
        </w:rPr>
        <w:t>(М.А.Й.).</w:t>
      </w:r>
      <w:r w:rsidR="0096778F">
        <w:t xml:space="preserve"> Когда сил и решимости не хватает на большие дела, можно обратить внимание на малые, ибо малые овладения плотью череваты следствиями большими. По мере овладения телом оно приучается подчиняться воле. Если воля не подчиняется болезни, или усталости, или другим нежелательным явлениям, то они подчиняются ей. О значении дел малых и малых начинаний уже достаточно знаете, чтобы понять, насколько они важны. Нет великого и нет малого в общей схеме вещей. Имеет значение все.</w:t>
      </w:r>
    </w:p>
    <w:p w:rsidR="005708EB" w:rsidRDefault="005708EB" w:rsidP="00BF4524"/>
    <w:p w:rsidR="0096778F" w:rsidRDefault="00BB53C2" w:rsidP="00BF4524">
      <w:r w:rsidRPr="00A07582">
        <w:rPr>
          <w:b/>
        </w:rPr>
        <w:t>1966</w:t>
      </w:r>
      <w:r>
        <w:rPr>
          <w:b/>
        </w:rPr>
        <w:t xml:space="preserve"> г. </w:t>
      </w:r>
      <w:r w:rsidR="00AF21D1" w:rsidRPr="00AF21D1">
        <w:rPr>
          <w:b/>
        </w:rPr>
        <w:t>361.</w:t>
      </w:r>
      <w:r w:rsidR="0096778F">
        <w:t xml:space="preserve"> (286). </w:t>
      </w:r>
      <w:r w:rsidR="00AF21D1" w:rsidRPr="00AF21D1">
        <w:rPr>
          <w:b/>
        </w:rPr>
        <w:t>(Гуру).</w:t>
      </w:r>
      <w:r w:rsidR="0096778F">
        <w:t xml:space="preserve"> На берегу реки жизни сидят двое: ученик и Учитель, и смотрят на калейдоскоп явлений, мелькающих в ней. Но для этого ученик должен быть с Учителем, чтобы с Его помощью выбраться из потока и, отделив то, что осталось в потоке, от своей, могущей созерцать поток отделенно Индивидуальности, вернее, Смотрящего в ней, понять в себе то, что от вечности, и то, что в потоке. Вечный высший принцип в себе требует осознания, иначе волны жизни скрывают его и делают неощутимым.</w:t>
      </w:r>
    </w:p>
    <w:p w:rsidR="005708EB" w:rsidRDefault="005708EB" w:rsidP="00BF4524"/>
    <w:p w:rsidR="0096778F" w:rsidRDefault="00BB53C2" w:rsidP="00BF4524">
      <w:r w:rsidRPr="00A07582">
        <w:rPr>
          <w:b/>
        </w:rPr>
        <w:t>1966</w:t>
      </w:r>
      <w:r>
        <w:rPr>
          <w:b/>
        </w:rPr>
        <w:t xml:space="preserve"> г. </w:t>
      </w:r>
      <w:r w:rsidR="00AF21D1" w:rsidRPr="00AF21D1">
        <w:rPr>
          <w:b/>
        </w:rPr>
        <w:t>362.</w:t>
      </w:r>
      <w:r w:rsidR="0096778F">
        <w:t xml:space="preserve"> Итак, несмотря на тяжкое состояние духа, можно все же писать, и можно читать Учение с пользой, и можно останавливать </w:t>
      </w:r>
      <w:r w:rsidR="0096778F">
        <w:lastRenderedPageBreak/>
        <w:t>боли тела, то есть упорно, ритмично и неуклонно двигаться к цели и, хотя бы и по крупинкам, но накапливать Сокровище. Это и есть путь сужденного победителя, который при всех обстоятельствах, даже самых неблагоприятных, тяжких и противодействующих, идет все же вперед. Из песчинок состоит огромная гора, и большой холм земли можно нанести даже горстями, лишь бы не перестать в делании.</w:t>
      </w:r>
    </w:p>
    <w:p w:rsidR="005708EB" w:rsidRDefault="005708EB" w:rsidP="00BF4524"/>
    <w:p w:rsidR="0096778F" w:rsidRDefault="00BB53C2" w:rsidP="00BF4524">
      <w:r w:rsidRPr="00A07582">
        <w:rPr>
          <w:b/>
        </w:rPr>
        <w:t>1966</w:t>
      </w:r>
      <w:r>
        <w:rPr>
          <w:b/>
        </w:rPr>
        <w:t xml:space="preserve"> г. </w:t>
      </w:r>
      <w:r w:rsidR="00AF21D1" w:rsidRPr="00AF21D1">
        <w:rPr>
          <w:b/>
        </w:rPr>
        <w:t>363.</w:t>
      </w:r>
      <w:r w:rsidR="0096778F">
        <w:t xml:space="preserve"> (287). </w:t>
      </w:r>
      <w:r w:rsidR="00AF21D1" w:rsidRPr="00AF21D1">
        <w:rPr>
          <w:b/>
        </w:rPr>
        <w:t>(Апр. 28).</w:t>
      </w:r>
      <w:r w:rsidR="0096778F">
        <w:t xml:space="preserve"> Как знаете вы, пришедшие ко Мне за Светом, что Мне в вас угоднее всего? И как можете вы решать за Меня? Мне предоставьте «Мою печаль и Мою радость за вас». Вы же идите за Мною. За Мною идти — значит со Мною быть в мыслях во всех, делах и поступках. И какие это такие дела, чтобы мешали быть вместе? Разве что очень плохие. Но все, что не от тьмы, разделять нас не может. Даже занятость не мешает, но при условии, если сердце со Мною. Быть сердцем со Мною — значит отдать Мне себя безвозвратно и навсегда. Половинчатой отдачи не нужно. Кто же захочет назваться половинчатым учеником или сыном! Мой — весь без остатка и навсегда. При этом условии доступно все: и успех, и богатство, и слава земная, и все возможно, и все достижимо. Мера вседозволения есть мера преданности и полноты предания сердца Владыке. Итак, имейте все, владейте всем, делайте всё, но со Мною. И если Я — ничто без Отца, то и вы — ничто без Меня. Но со Мною вы боги. Ибо Я в Отце, вы во Мне и Я в вас едины и нераздельны. Разделяет Земля и земное, но, когда вместе, бессильна Земля или тьма вас отнять у Меня и заменить Свет тьмою (собою). Вы Мои, от Луча Моего, от начала времен, от зари вашей сознательной жизни.</w:t>
      </w:r>
    </w:p>
    <w:p w:rsidR="005708EB" w:rsidRDefault="005708EB" w:rsidP="00BF4524"/>
    <w:p w:rsidR="0096778F" w:rsidRDefault="00BB53C2" w:rsidP="00BF4524">
      <w:r w:rsidRPr="00A07582">
        <w:rPr>
          <w:b/>
        </w:rPr>
        <w:t>1966</w:t>
      </w:r>
      <w:r>
        <w:rPr>
          <w:b/>
        </w:rPr>
        <w:t xml:space="preserve"> г. </w:t>
      </w:r>
      <w:r w:rsidR="00AF21D1" w:rsidRPr="00AF21D1">
        <w:rPr>
          <w:b/>
        </w:rPr>
        <w:t>364.</w:t>
      </w:r>
      <w:r w:rsidR="0096778F">
        <w:t xml:space="preserve"> </w:t>
      </w:r>
      <w:r w:rsidR="00AF21D1" w:rsidRPr="00AF21D1">
        <w:rPr>
          <w:b/>
        </w:rPr>
        <w:t>(Апр. 29).</w:t>
      </w:r>
      <w:r w:rsidR="0096778F">
        <w:t xml:space="preserve"> Наша близость поверх всего, что вас окружает, окружало или будет окружать, ибо все это временное и на срок. Всё, что во временных ваших оболочках — плотной, астральной и ментальной, вас окружает, всё преходяще. Только тело света бессменно — носитель бессмертной Индивидуальности. И Моя Близость утверждается через него. Когда оболочки служат Мне безраздельно, свет шестого принципа проявляется в них и через них. Но оболочки хотят жить своей личной жизнью и требуют своего. Своеволие оболочек отдает дух в их власть. Они хотят созвучать каждая со своей сферой, особенно астрал: земная — с земным, астральная — с миром переживаний, ментальная — со сферой мыслей привычных. И только тело света, которое выше их всех и бессмертно, поднимает дух в сферы непреходящего, приобщая его к вечной жизни. Для освобождения духа приходится упорно, настойчиво и повторно внедрять в сознание понимание того, что как бы крепко и властно текущий момент или обстоятельства ни захватывали ум, внимание и чувства, все это пройдет. «Даже и это пройдет» — великая формула духа, познавшего еще одно освобождение. Этой формулой и будем идти через жизнь, твердо памятуя, что нельзя ухватиться ни за что, опереться ни на что или </w:t>
      </w:r>
      <w:r w:rsidR="0096778F">
        <w:lastRenderedPageBreak/>
        <w:t>продолжить явление дальше положенного ему срока, ибо все эти сны земной жизни закончатся вместе с Майей плотного мира и смертью физического тела, чтобы смениться Майей астрального и Тонкого Миров. Мир огненной действительности над ними.</w:t>
      </w:r>
    </w:p>
    <w:p w:rsidR="005708EB" w:rsidRDefault="005708EB" w:rsidP="00BF4524"/>
    <w:p w:rsidR="0096778F" w:rsidRDefault="00BB53C2" w:rsidP="00BF4524">
      <w:r w:rsidRPr="00A07582">
        <w:rPr>
          <w:b/>
        </w:rPr>
        <w:t>1966</w:t>
      </w:r>
      <w:r>
        <w:rPr>
          <w:b/>
        </w:rPr>
        <w:t xml:space="preserve"> г. </w:t>
      </w:r>
      <w:r w:rsidR="00AF21D1" w:rsidRPr="00AF21D1">
        <w:rPr>
          <w:b/>
        </w:rPr>
        <w:t>365.</w:t>
      </w:r>
      <w:r w:rsidR="0096778F">
        <w:t xml:space="preserve"> (288). </w:t>
      </w:r>
      <w:r w:rsidR="00AF21D1" w:rsidRPr="00AF21D1">
        <w:rPr>
          <w:b/>
        </w:rPr>
        <w:t>(М.А.Й.).</w:t>
      </w:r>
      <w:r w:rsidR="0096778F">
        <w:t xml:space="preserve"> Питание духа столь же необходимо для человека, как и питание тела, и даже еще больше. Тело, лишенное пищи, умирает, так же возможна и смерть в духе, лишенного питания. Ходячих мертвецов, в духе умерших, гораздо больше, чем кажется людям, ибо они и двигаются, и говорят, и пьют, и едят, и даже что-то делают, как обычные люди. Их много, этих живых мертвецов. Когда умирает тело, дух продолжает жить. Но когда умирает тело живого мертвеца, не имеет он жизни в Мире Надземном. Ему нечем жить там, где жизнь поддерживается силою Агни, накопленного и сохраненного еще на Земле.</w:t>
      </w:r>
    </w:p>
    <w:p w:rsidR="005708EB" w:rsidRDefault="005708EB" w:rsidP="00BF4524"/>
    <w:p w:rsidR="0096778F" w:rsidRDefault="00BB53C2" w:rsidP="00BF4524">
      <w:r w:rsidRPr="00A07582">
        <w:rPr>
          <w:b/>
        </w:rPr>
        <w:t>1966</w:t>
      </w:r>
      <w:r>
        <w:rPr>
          <w:b/>
        </w:rPr>
        <w:t xml:space="preserve"> г. </w:t>
      </w:r>
      <w:r w:rsidR="00AF21D1" w:rsidRPr="00AF21D1">
        <w:rPr>
          <w:b/>
        </w:rPr>
        <w:t>366.</w:t>
      </w:r>
      <w:r w:rsidR="0096778F">
        <w:t xml:space="preserve"> (289). </w:t>
      </w:r>
      <w:r w:rsidR="00AF21D1" w:rsidRPr="00AF21D1">
        <w:rPr>
          <w:b/>
        </w:rPr>
        <w:t>(Гуру).</w:t>
      </w:r>
      <w:r w:rsidR="0096778F">
        <w:t xml:space="preserve"> Лучше ждать и не дождаться, устремляясь и восходя, чем не ждать ничего, опускаясь все ниже и ниже. Ожидание будущего вдохновляет и дает духу крылья. Будущее человека — полеты. Будущее означает не только сужденное преображение мира, но и преображение самого человека. Удел человека — летать, и не только на самолетах или космических кораблях, но и в своем тонком теле и теле ментальном и огненном. Будущее человека сияюще. В этом будущем можно жить, и стремиться к нему, и о нем вдохновенно мечтать.</w:t>
      </w:r>
    </w:p>
    <w:p w:rsidR="005708EB" w:rsidRDefault="005708EB" w:rsidP="00BF4524"/>
    <w:p w:rsidR="0096778F" w:rsidRDefault="00BB53C2" w:rsidP="00BF4524">
      <w:r w:rsidRPr="00A07582">
        <w:rPr>
          <w:b/>
        </w:rPr>
        <w:t>1966</w:t>
      </w:r>
      <w:r>
        <w:rPr>
          <w:b/>
        </w:rPr>
        <w:t xml:space="preserve"> г. </w:t>
      </w:r>
      <w:r w:rsidR="00AF21D1" w:rsidRPr="00AF21D1">
        <w:rPr>
          <w:b/>
        </w:rPr>
        <w:t>367.</w:t>
      </w:r>
      <w:r w:rsidR="0096778F">
        <w:t xml:space="preserve"> </w:t>
      </w:r>
      <w:r w:rsidR="00AF21D1" w:rsidRPr="00AF21D1">
        <w:rPr>
          <w:b/>
        </w:rPr>
        <w:t>(Апр. 30).</w:t>
      </w:r>
      <w:r w:rsidR="0096778F">
        <w:t xml:space="preserve"> Сын Мой, оставь за стенами Башни все, что сегодня волнует тебя. Ведь завтра волновать уже будет другое, а прежнее будет забыто. Но Я Пребываю с тобою. Мое не забывается, если воля преодолевает воздействия со стороны и сопротивления среды. Меня удержать победою будет и над материей соответствующих планов, текущей постоянным потоком через все оболочки, и (победою) над стараниями темных, стремящихся оторвать и отдалить от Меня. Вот почему так трудно удержать Лик Мой в третьем глазу. Ведь это уже Света победа над своеволием трех. Как хотели, как старались они, ненавистники Света, потушить его в сердце твоем и подменить его тьмою. Но вот ты со Мной и чуешь уже шаги идущего счастья к тебе.</w:t>
      </w:r>
    </w:p>
    <w:p w:rsidR="005708EB" w:rsidRDefault="005708EB" w:rsidP="00BF4524"/>
    <w:p w:rsidR="0096778F" w:rsidRDefault="00BB53C2" w:rsidP="00BF4524">
      <w:r w:rsidRPr="00A07582">
        <w:rPr>
          <w:b/>
        </w:rPr>
        <w:t>1966</w:t>
      </w:r>
      <w:r>
        <w:rPr>
          <w:b/>
        </w:rPr>
        <w:t xml:space="preserve"> г. </w:t>
      </w:r>
      <w:r w:rsidR="00AF21D1" w:rsidRPr="00AF21D1">
        <w:rPr>
          <w:b/>
        </w:rPr>
        <w:t>368.</w:t>
      </w:r>
      <w:r w:rsidR="0096778F">
        <w:t xml:space="preserve"> (290). Многие умершие, переходя в Тот Мир, не осознают того, что они умерли и что окружение их изменилось. Происходит это по двум причинам. Первая — это незнание, вторая, и черезвычайно важная, заключается в следующем: сбросив плотное тело, человек ощущает, что сам он от этого ничего не потерял из того, что он считает собою: его «я», он сам остался во всей своей полноте. После ампутации рук или ног человек продолжает их чувствовать и ощущать в них даже боли. Точно такие же ощущения, </w:t>
      </w:r>
      <w:r w:rsidR="0096778F">
        <w:lastRenderedPageBreak/>
        <w:t>идущие как бы от физического тела, остаются в нем в виде пережитков его ощущений и после освобождения от тела, то есть после его смерти. Тела нет, а привычные ощущения остаются на какое-то время. И голод, и холод, и жажда тоже сразу не исчезают. Знание освобождает быстро от земных пережитков, но его надо приобрести. Трудно это сделать при отрицании возможности жизни вне тела. Нечто подобное происходит и при «второй смерти», то есть сбрасывании ставшей уже ненужной тонкой оболочки. Человек даже не чувствует, что он что-то потерял, так как весь он, он сам, его «Я», уходит вместе с ним выше. Он думает об этом не более чем о сброшенной старой одежде, пришедшей в негодность, ни на миг не отождествляя себя, свое «Я», с нею. Потому смерть физического тела, смерть тонкого тела и смерть третью — ментального — Мы Называем освобождением. Воистину, только в огненном теле Света, уже не сменяемом, дух получает свободу. Жизнь в теле Света обуславливается количеством и качеством элементов Света-Огня, накопленных человеком во время его земных воплощений, то есть в мире причинности. Ничего не собравший, ничего не накопивший будет нищ в Мире Света. Тот, кто ничего не посеял, ничего не пожнет. Тот, кто посеял, пожнет по соответствию с природой и качеством посеянных зерен. Посев психических зерен важен необычайно. Поле посева — пространство. А зерна сеются мыслью. Мыслями и устремлениями каждого дня творится посев на пространственной ниве и в ауре своего микрокосма. Сеятель и посев неотделимы один от другого. Созвучием энергий ауры со всходами пространственного жнива своих собственных психических зерен происходит сужденная жатва. Творец и его творение, порождающий и его порождения неотделимы в пространстве, ибо связаны магнитною силой огня.</w:t>
      </w:r>
    </w:p>
    <w:p w:rsidR="005708EB" w:rsidRDefault="005708EB" w:rsidP="00BF4524"/>
    <w:p w:rsidR="0096778F" w:rsidRDefault="00BB53C2" w:rsidP="00BF4524">
      <w:r w:rsidRPr="00A07582">
        <w:rPr>
          <w:b/>
        </w:rPr>
        <w:t>1966</w:t>
      </w:r>
      <w:r>
        <w:rPr>
          <w:b/>
        </w:rPr>
        <w:t xml:space="preserve"> г. </w:t>
      </w:r>
      <w:r w:rsidR="00AF21D1" w:rsidRPr="00AF21D1">
        <w:rPr>
          <w:b/>
        </w:rPr>
        <w:t>369.</w:t>
      </w:r>
      <w:r w:rsidR="0096778F">
        <w:t xml:space="preserve"> </w:t>
      </w:r>
      <w:r w:rsidR="00AF21D1" w:rsidRPr="00AF21D1">
        <w:rPr>
          <w:b/>
        </w:rPr>
        <w:t>(М.А.Й.).</w:t>
      </w:r>
      <w:r w:rsidR="0096778F">
        <w:t xml:space="preserve"> Как много того, что мешает нам быть еще ближе и вместе всегда. Это возможно лишь в духе. Тела умирают, и много условий земных ставят свои преграды. Но нет их для духа. Вот умерли мы, а наша духовная близость усилилась и возросла и будет расти еще больше, разрушая преграды времени, пространства и расстояний. Утверждая нас в сердце своем, попираете ограничения плоти, утверждаете действительность перед ликом Майи земной.</w:t>
      </w:r>
    </w:p>
    <w:p w:rsidR="005708EB" w:rsidRDefault="005708EB" w:rsidP="00BF4524"/>
    <w:p w:rsidR="0096778F" w:rsidRDefault="00BB53C2" w:rsidP="00BF4524">
      <w:r w:rsidRPr="00A07582">
        <w:rPr>
          <w:b/>
        </w:rPr>
        <w:t>1966</w:t>
      </w:r>
      <w:r>
        <w:rPr>
          <w:b/>
        </w:rPr>
        <w:t xml:space="preserve"> г. </w:t>
      </w:r>
      <w:r w:rsidR="00AF21D1" w:rsidRPr="00AF21D1">
        <w:rPr>
          <w:b/>
        </w:rPr>
        <w:t>370.</w:t>
      </w:r>
      <w:r w:rsidR="0096778F">
        <w:t xml:space="preserve"> </w:t>
      </w:r>
      <w:r w:rsidR="00AF21D1" w:rsidRPr="00AF21D1">
        <w:rPr>
          <w:b/>
        </w:rPr>
        <w:t>(Гуру).</w:t>
      </w:r>
      <w:r w:rsidR="0096778F">
        <w:t xml:space="preserve"> Тактика Adversa в действии. Каждое умышление противников Эволюции вызывает мощную волну противодействия. Чем более удушающими становятся их мероприятия, тем мощнее становятся волны противодействий, захватывая всю планету. Это очень хорошо, что во всех уголках земного шара повторяются те же лозунги, призывающие к освобождению народов от оков старого мира. Девятый вал может оказаться фатальным для его существования.</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371.</w:t>
      </w:r>
      <w:r w:rsidR="0096778F">
        <w:t xml:space="preserve"> (291). </w:t>
      </w:r>
      <w:r w:rsidR="00AF21D1" w:rsidRPr="00AF21D1">
        <w:rPr>
          <w:b/>
        </w:rPr>
        <w:t>(Май 1).</w:t>
      </w:r>
      <w:r w:rsidR="0096778F">
        <w:t xml:space="preserve"> Каждое выполненное Указание Учителя приближает к Нему и служит ручательством продвижения дальше. Почаще следует спрашивать себя, все ли силы приложены к выполнению? Можно ли что-либо поставить выше стремления следовать Указаниям? Все, поставленное выше желания Учителя, отзвучит на низшей волне и лишит чего-то более нужного и важного. Мало поймать ускользающие Указы, их надо исполнить. Осознание будущего и жизнь в нем, как в отношении развития и эволюции Индивидуальности, так и в аспекте мировом и общечеловеческом, несказанно ускоряют начертанный Путь.</w:t>
      </w:r>
    </w:p>
    <w:p w:rsidR="005708EB" w:rsidRDefault="005708EB" w:rsidP="00BF4524"/>
    <w:p w:rsidR="0096778F" w:rsidRDefault="00BB53C2" w:rsidP="00BF4524">
      <w:r w:rsidRPr="00A07582">
        <w:rPr>
          <w:b/>
        </w:rPr>
        <w:t>1966</w:t>
      </w:r>
      <w:r>
        <w:rPr>
          <w:b/>
        </w:rPr>
        <w:t xml:space="preserve"> г. </w:t>
      </w:r>
      <w:r w:rsidR="00AF21D1" w:rsidRPr="00AF21D1">
        <w:rPr>
          <w:b/>
        </w:rPr>
        <w:t>372.</w:t>
      </w:r>
      <w:r w:rsidR="0096778F">
        <w:t xml:space="preserve"> (292). </w:t>
      </w:r>
      <w:r w:rsidR="00AF21D1" w:rsidRPr="00AF21D1">
        <w:rPr>
          <w:b/>
        </w:rPr>
        <w:t>(М.А.Й.).</w:t>
      </w:r>
      <w:r w:rsidR="0096778F">
        <w:t xml:space="preserve"> Быстрота передвижения по планете имеет большое значение, так как освобождает ауру от приставших к ней тяжелых частиц материи. При быстроте передвижения аура уже не так прочно прирастает к обжитому месту и легче отрывается от него. Но надо, чтобы сознание соответствовало, ибо в</w:t>
      </w:r>
      <w:r w:rsidR="009C6E73" w:rsidRPr="009C6E73">
        <w:t xml:space="preserve"> </w:t>
      </w:r>
      <w:r w:rsidR="0096778F">
        <w:t>противном случае порождается безответственность. Пожиратели пространства не склонны считаться ни с чем, если сознание недостаточно расширено.</w:t>
      </w:r>
    </w:p>
    <w:p w:rsidR="005708EB" w:rsidRDefault="005708EB" w:rsidP="00BF4524"/>
    <w:p w:rsidR="0096778F" w:rsidRDefault="00BB53C2" w:rsidP="00BF4524">
      <w:r w:rsidRPr="00A07582">
        <w:rPr>
          <w:b/>
        </w:rPr>
        <w:t>1966</w:t>
      </w:r>
      <w:r>
        <w:rPr>
          <w:b/>
        </w:rPr>
        <w:t xml:space="preserve"> г. </w:t>
      </w:r>
      <w:r w:rsidR="00AF21D1" w:rsidRPr="00AF21D1">
        <w:rPr>
          <w:b/>
        </w:rPr>
        <w:t>373.</w:t>
      </w:r>
      <w:r w:rsidR="0096778F">
        <w:t xml:space="preserve"> (293). </w:t>
      </w:r>
      <w:r w:rsidR="00AF21D1" w:rsidRPr="00AF21D1">
        <w:rPr>
          <w:b/>
        </w:rPr>
        <w:t>(Гуру).</w:t>
      </w:r>
      <w:r w:rsidR="0096778F">
        <w:t xml:space="preserve"> День новый будем всегда начинать мыслью, посвященной Владыкам. Она даст направление дню. И заканчивать день будем мыслью о Них же. Так начало и конец приобретут целеустремленность. Хорошо, когда каждое движение осмысленно, в какой бы оболочке оно ни происходило. Это и будет соизмеримостью действий с целью далекой, к ней приводящей.</w:t>
      </w:r>
    </w:p>
    <w:p w:rsidR="005708EB" w:rsidRDefault="005708EB" w:rsidP="00BF4524"/>
    <w:p w:rsidR="0096778F" w:rsidRDefault="00BB53C2" w:rsidP="00BF4524">
      <w:r w:rsidRPr="00A07582">
        <w:rPr>
          <w:b/>
        </w:rPr>
        <w:t>1966</w:t>
      </w:r>
      <w:r>
        <w:rPr>
          <w:b/>
        </w:rPr>
        <w:t xml:space="preserve"> г. </w:t>
      </w:r>
      <w:r w:rsidR="00AF21D1" w:rsidRPr="00AF21D1">
        <w:rPr>
          <w:b/>
        </w:rPr>
        <w:t>374.</w:t>
      </w:r>
      <w:r w:rsidR="0096778F">
        <w:t xml:space="preserve"> (294). </w:t>
      </w:r>
      <w:r w:rsidR="00AF21D1" w:rsidRPr="00AF21D1">
        <w:rPr>
          <w:b/>
        </w:rPr>
        <w:t>(Май 2).</w:t>
      </w:r>
      <w:r w:rsidR="0096778F">
        <w:t xml:space="preserve"> Я — будущее ваше: и возможность полетов, и познание Тайны себя, и овладение Агни, и достижение бессмертия, то есть состояния непрерываемого сознания, и мир на Земле, и Пастырь единого стада единой семьи всех </w:t>
      </w:r>
      <w:r w:rsidR="00461CA2">
        <w:t>н</w:t>
      </w:r>
      <w:r w:rsidR="0096778F">
        <w:t>ародов Земли, и Носитель Сокровенного Знания. Шамбала — это будущее человечества, и Майтрейя — Владыка его. Учение Света людям дано. От принятия его зависит судьба мира. Неужели не видите, что без Учения в будущее уже не пройти? Чудовищные деяния тьмы вызовут мощное огненное противодействие всех, в ком теплится возможность преображения. Последняя великая революция — это восстание духа против тирании тьмы, против войн, насилия, порабощения и власти золота и борьба за свободу, за счастье народов. Оно будет означать рушение старого мира и всех, кто за него, и Новое Небо, и Новую Землю, и полное преображение жизни. Родина Ленина победно несет знамя Нового Мира, знамя Шамбалы, и ничто, никакие усилия, и происки, и планы ее врагов не сокрушат ее мощи, ибо Мы Стоим зорко на страже ее счастья и преуспеяний.</w:t>
      </w:r>
    </w:p>
    <w:p w:rsidR="005708EB" w:rsidRDefault="005708EB" w:rsidP="00BF4524"/>
    <w:p w:rsidR="0096778F" w:rsidRDefault="00BB53C2" w:rsidP="00BF4524">
      <w:r w:rsidRPr="00A07582">
        <w:rPr>
          <w:b/>
        </w:rPr>
        <w:t>1966</w:t>
      </w:r>
      <w:r>
        <w:rPr>
          <w:b/>
        </w:rPr>
        <w:t xml:space="preserve"> г. </w:t>
      </w:r>
      <w:r w:rsidR="00AF21D1" w:rsidRPr="00AF21D1">
        <w:rPr>
          <w:b/>
        </w:rPr>
        <w:t>375.</w:t>
      </w:r>
      <w:r w:rsidR="0096778F">
        <w:t xml:space="preserve"> (295). </w:t>
      </w:r>
      <w:r w:rsidR="00AF21D1" w:rsidRPr="00AF21D1">
        <w:rPr>
          <w:b/>
        </w:rPr>
        <w:t>(М.А.Й.).</w:t>
      </w:r>
      <w:r w:rsidR="0096778F">
        <w:t xml:space="preserve"> Слияние в духе и близость в духе сильнее всех прочих связей земных, ибо они продолжаются за </w:t>
      </w:r>
      <w:r w:rsidR="0096778F">
        <w:lastRenderedPageBreak/>
        <w:t>пределы плотного мира и не зависят от преходящих условий земных. Что утверждаете вы на</w:t>
      </w:r>
      <w:r w:rsidR="009C6E73" w:rsidRPr="009C6E73">
        <w:t xml:space="preserve"> </w:t>
      </w:r>
      <w:r w:rsidR="0096778F">
        <w:t>Земле, утверждено будет в Мире Надземном, и что отвергаете, отвергнуто будет и там. Ритм повторений усиливает утверждение. Ручательство нерушимости близости этой даем, если утверждается она каждодневно.</w:t>
      </w:r>
    </w:p>
    <w:p w:rsidR="005708EB" w:rsidRDefault="005708EB" w:rsidP="00BF4524"/>
    <w:p w:rsidR="0096778F" w:rsidRDefault="00BB53C2" w:rsidP="00BF4524">
      <w:r w:rsidRPr="00A07582">
        <w:rPr>
          <w:b/>
        </w:rPr>
        <w:t>1966</w:t>
      </w:r>
      <w:r>
        <w:rPr>
          <w:b/>
        </w:rPr>
        <w:t xml:space="preserve"> г. </w:t>
      </w:r>
      <w:r w:rsidR="00AF21D1" w:rsidRPr="00AF21D1">
        <w:rPr>
          <w:b/>
        </w:rPr>
        <w:t>376.</w:t>
      </w:r>
      <w:r w:rsidR="0096778F">
        <w:t xml:space="preserve"> </w:t>
      </w:r>
      <w:r w:rsidR="00AF21D1" w:rsidRPr="00AF21D1">
        <w:rPr>
          <w:b/>
        </w:rPr>
        <w:t>(Гуру).</w:t>
      </w:r>
      <w:r w:rsidR="0096778F">
        <w:t xml:space="preserve"> Прошлым не будем смущаться ни перед кем и ни перед чем, ибо ошибки, заблуждения и попустительства возможны у всех, к Свету идущих. Не в них дело, а в том, чтобы идти, именно несмотря на них, вперед и вперед. Велика перед миром заслуга совершенного человека, миру несущего Свет, но еще больше она, если человек Свет миру несет, несмотря на несовершенства свои, и к Свету стремится. Заслуга его в наших глазах превышает его несовершенства. И когда кто-то и где-то будет пытаться судить вас или же осуждать за то, что было когда-то, скажи: «Одного лишь судью признаю над собой, имеющего право судить — это Владыку, а вы мне не судьи, не ваш я. Но Он не судья мне, но Заступник, и Друг, и Отец. А вы кто? Не Светом, который должен быть в вас, но тьмою, взлелеянной вами, хотите судить вы меня, отвергшие Учителя Света, не ваш я, — Владыкин».</w:t>
      </w:r>
    </w:p>
    <w:p w:rsidR="005708EB" w:rsidRDefault="005708EB" w:rsidP="00BF4524"/>
    <w:p w:rsidR="0096778F" w:rsidRDefault="00BB53C2" w:rsidP="00BF4524">
      <w:r w:rsidRPr="00A07582">
        <w:rPr>
          <w:b/>
        </w:rPr>
        <w:t>1966</w:t>
      </w:r>
      <w:r>
        <w:rPr>
          <w:b/>
        </w:rPr>
        <w:t xml:space="preserve"> г. </w:t>
      </w:r>
      <w:r w:rsidR="00AF21D1" w:rsidRPr="00AF21D1">
        <w:rPr>
          <w:b/>
        </w:rPr>
        <w:t>377.</w:t>
      </w:r>
      <w:r w:rsidR="0096778F">
        <w:t xml:space="preserve"> </w:t>
      </w:r>
      <w:r w:rsidR="00AF21D1" w:rsidRPr="00AF21D1">
        <w:rPr>
          <w:b/>
        </w:rPr>
        <w:t>(Май 2).</w:t>
      </w:r>
      <w:r w:rsidR="0096778F">
        <w:t xml:space="preserve"> Сын Мой, надо, чтобы сознание из личного малого дома-тюрьмы вырвалось на космический простор. И не столько самый домик-курятник, сколько скорлупа аурического яйца мешает этому освобождению. Раньше мысли были около человека, окружая его сферою малой. Теперь мысль, благодаря радио, телевидению и быстроте наземного и воздушного транспорта, как бы уже частично раскрепощена и обращена на часто отдаленные точки планеты. Как бы вся планета входит в орбиту человеческой мысли. Личные курятники, по которым ютятся люди, разрушаются новыми условиями жизни. Но все самость делает непроницаемой скорлупу психического яйца. Те, кто живет для других, интересами Общего Блага и всего человечества, легко преодолевают это ограничение. Их сознание вырывается сперва на планетный, а</w:t>
      </w:r>
      <w:r w:rsidR="009C6E73" w:rsidRPr="009C6E73">
        <w:t xml:space="preserve"> </w:t>
      </w:r>
      <w:r w:rsidR="0096778F">
        <w:t xml:space="preserve">потом уже и на космический простор. Ценная энергия мысли тратится не на себя, но на строительство величественного здания мировой культуры, ибо Общее Благо и культура тесно связаны между собою. Без культуры не может быть никакого Общего Блага. Таким образом, культура сознания — основное условие Эволюции. Культ-Ура, культ — Огня еще не осознан человечеством. Огнем в той или иной форме его выявления обладает каждый человек. Но культурой, или развитием его, занимаются сознательно только те, кто следует путями Агни Йоги. Срочное время приходит спешного утверждения Учения Жизни. Волны пространственного Огня, устремленные на планету, должны быть встречены внутренними огнями. Только тогда возможна их безболезненная ассимиляция, не разрушающая организм и не пережигающая его провода. Иначе неусвоенные энергии выразятся и </w:t>
      </w:r>
      <w:r w:rsidR="0096778F">
        <w:lastRenderedPageBreak/>
        <w:t>уже выражаются в целом ряде разрушительных действий. Огненная энергия требует овладения ею, иначе разрушит она неподготовленное вместилище. И так столько неуравновесий происходит уже на планете. Спасение от огненных волн только в духе. Но как же люди овладеют огнем, если и дух, и огонь отрицаются? Огненная профилактика без знания Агни Йоги невозможна. Это указывает на спешность и необходимость скорейшего ознакомления с Учением Жизни. Пространство насыщено его зовами. Напряженность времени возрастает. Многие организмы уже перегорают. Свирепствует рак, поражая тех, кто не защитился огнем. И многие безумия вызываются своеволием и разнузданностью низших огней. Овладение своими огнями явится вскоре тем условием, без которого человеческий организм уже не в состоянии будет выдержать пространственного огненного нагнетения, которое стремительно уже начало усиливаться. Это чувствуют уже многие, и особенно остро — чуткие организмы, но невежество мешает понять причину. Учение Жизни спасение людям несет.</w:t>
      </w:r>
    </w:p>
    <w:p w:rsidR="005708EB" w:rsidRDefault="005708EB" w:rsidP="00BF4524"/>
    <w:p w:rsidR="0096778F" w:rsidRDefault="00BB53C2" w:rsidP="00BF4524">
      <w:r w:rsidRPr="00A07582">
        <w:rPr>
          <w:b/>
        </w:rPr>
        <w:t>1966</w:t>
      </w:r>
      <w:r>
        <w:rPr>
          <w:b/>
        </w:rPr>
        <w:t xml:space="preserve"> г. </w:t>
      </w:r>
      <w:r w:rsidR="00AF21D1" w:rsidRPr="00AF21D1">
        <w:rPr>
          <w:b/>
        </w:rPr>
        <w:t>378.</w:t>
      </w:r>
      <w:r w:rsidR="0096778F">
        <w:t xml:space="preserve"> (296). </w:t>
      </w:r>
      <w:r w:rsidR="00AF21D1" w:rsidRPr="00AF21D1">
        <w:rPr>
          <w:b/>
        </w:rPr>
        <w:t>(Май 3).</w:t>
      </w:r>
      <w:r w:rsidR="0096778F">
        <w:t xml:space="preserve"> Люди корчатся в пароксизме необъяснимых ощущений, люди тяжко страдают от наплыва новых и трудных заболеваний. Им даются новые наименования и пробуются новые лекарства. Но болезни растут и растут и поражают все большее и большее число людей. Они не щадят уже ни детей, ни юношества, ни взрослых или стариков. Отсутствие сознательно утвержденных в организме огней понижает сопротивляемость тела. Уже сказано было, что от огненных волн будут погибать толпами. Огненная профилактика срочно необходима. Но глухи уши людей. Бич ужаса заставит уши открыть и глаза протереть. Лишь бы только не слишком поздно сделали это.</w:t>
      </w:r>
    </w:p>
    <w:p w:rsidR="005708EB" w:rsidRDefault="005708EB" w:rsidP="00BF4524"/>
    <w:p w:rsidR="0096778F" w:rsidRDefault="00BB53C2" w:rsidP="00BF4524">
      <w:r w:rsidRPr="00A07582">
        <w:rPr>
          <w:b/>
        </w:rPr>
        <w:t>1966</w:t>
      </w:r>
      <w:r>
        <w:rPr>
          <w:b/>
        </w:rPr>
        <w:t xml:space="preserve"> г. </w:t>
      </w:r>
      <w:r w:rsidR="00AF21D1" w:rsidRPr="00AF21D1">
        <w:rPr>
          <w:b/>
        </w:rPr>
        <w:t>379.</w:t>
      </w:r>
      <w:r w:rsidR="0096778F">
        <w:t xml:space="preserve"> (297). </w:t>
      </w:r>
      <w:r w:rsidR="00AF21D1" w:rsidRPr="00AF21D1">
        <w:rPr>
          <w:b/>
        </w:rPr>
        <w:t>(М.А.Й.).</w:t>
      </w:r>
      <w:r w:rsidR="0096778F">
        <w:t xml:space="preserve"> Борьба — это условие существования огненного сознания или сознания, поставившего перед собою задачу овладения Агни. За здоровье тела — борьба, за равновесие духа — борьба, с воинством темных — борьба, борьба за утверждение Нового Мира, борьба за утверждение Света. Так от состояния постоянного борения никуда не уйти. Поэтому Называет Владыка людей своих воинами. Бессменна борьба, и нет ей конца. Эволюция заключается в постоянном утверждении нового и борьбе против старого, сопротивляющегося замене. Эволюция сущего не имеет конца, ибо устремлена в Беспредельность. Воины Света на страже стоят Эволюции мира.</w:t>
      </w:r>
    </w:p>
    <w:p w:rsidR="005708EB" w:rsidRDefault="005708EB" w:rsidP="00BF4524"/>
    <w:p w:rsidR="0096778F" w:rsidRDefault="00BB53C2" w:rsidP="00BF4524">
      <w:r w:rsidRPr="00A07582">
        <w:rPr>
          <w:b/>
        </w:rPr>
        <w:t>1966</w:t>
      </w:r>
      <w:r>
        <w:rPr>
          <w:b/>
        </w:rPr>
        <w:t xml:space="preserve"> г. </w:t>
      </w:r>
      <w:r w:rsidR="00AF21D1" w:rsidRPr="00AF21D1">
        <w:rPr>
          <w:b/>
        </w:rPr>
        <w:t>380.</w:t>
      </w:r>
      <w:r w:rsidR="0096778F">
        <w:t xml:space="preserve"> (298). </w:t>
      </w:r>
      <w:r w:rsidR="00AF21D1" w:rsidRPr="00AF21D1">
        <w:rPr>
          <w:b/>
        </w:rPr>
        <w:t>(Гуру).</w:t>
      </w:r>
      <w:r w:rsidR="0096778F">
        <w:t xml:space="preserve"> Обещано спасение всем, кто идет за Владыкой. Следовательно, надо только идти. Следование за Владыкой означает с Ним постоянную связь в духе и постоянное устремление, кующее эту связь. Взаимоотношения строятся на принципе постоянства — качества, нужного безусловно. Качания и </w:t>
      </w:r>
      <w:r w:rsidR="0096778F">
        <w:lastRenderedPageBreak/>
        <w:t>колебания непостоянных пусть служат сугубым примером того, к чему приводит отсутствие качества постоянства и как трагично отзывается оно на судьбе человека. Среди отпадающих и отставших этого качества не ищите. Редко в людях оно.</w:t>
      </w:r>
    </w:p>
    <w:p w:rsidR="005708EB" w:rsidRDefault="005708EB" w:rsidP="00BF4524"/>
    <w:p w:rsidR="0096778F" w:rsidRDefault="0096778F" w:rsidP="00863269">
      <w:pPr>
        <w:pStyle w:val="Quote"/>
      </w:pPr>
      <w:r>
        <w:t>Сегодня ночью видел во сне нашу О. Чувствовал ее устремление и близость к нам, говорил ей то, о чем говорилось днем, и ощущал реальность контакта.</w:t>
      </w:r>
    </w:p>
    <w:p w:rsidR="0096778F" w:rsidRDefault="00BB53C2" w:rsidP="00BF4524">
      <w:r w:rsidRPr="00A07582">
        <w:rPr>
          <w:b/>
        </w:rPr>
        <w:t>1966</w:t>
      </w:r>
      <w:r>
        <w:rPr>
          <w:b/>
        </w:rPr>
        <w:t xml:space="preserve"> г. </w:t>
      </w:r>
      <w:r w:rsidR="00AF21D1" w:rsidRPr="00AF21D1">
        <w:rPr>
          <w:b/>
        </w:rPr>
        <w:t>381.</w:t>
      </w:r>
      <w:r w:rsidR="0096778F">
        <w:t xml:space="preserve"> (299). </w:t>
      </w:r>
      <w:r w:rsidR="00AF21D1" w:rsidRPr="00AF21D1">
        <w:rPr>
          <w:b/>
        </w:rPr>
        <w:t>(Май 4).</w:t>
      </w:r>
      <w:r w:rsidR="0096778F">
        <w:t xml:space="preserve"> Сознание человеческое тяготеет ко злу. Легче объедаться, опиваться, раздражаться, думать о себе и потворствовать слабостям своим и недостаткам и желаниям тела, чем делать противоположное тому, чего хочет самость. Легче в тепле, чем на холоде; легче на сытый желудок, чем на пустой; легче на боку, чем в труде; легче в благополучии, чем в нужде; легче с деньгами, чем без них; легче властвовать, чем подчиняться; легче служить себе, чем людям, — так помышляет обычность и яро служит себе. Требование «Отвергнись от себя» остается не приложенным в жизни, и тьма, но не Свет господствует в мире. Таково положение вещей на сегодня. Но завтра иное сулит. Дальше так продолжаться не может, ибо Огонь устремился на Землю, и он либо очистит сердца человеческие от векового сора, либо сожжет. Дети Великой Страны, Родины вашей, даже в неведении своем служащие делу Эволюции и утверждающие Новый Мир на Земле, тем самым не враждебны Огню, и Великой Стране суждено великое будущее. Но горе идущим против потока Космической Эволюции, горе против Нового Мира идущим. Волны Космического потока выбросят их по его берегам в виде Космического сора, и не будут они уже иметь части ни в чем ни в сем веке, ни в будущем.</w:t>
      </w:r>
    </w:p>
    <w:p w:rsidR="005708EB" w:rsidRDefault="005708EB" w:rsidP="00BF4524"/>
    <w:p w:rsidR="0096778F" w:rsidRDefault="00BB53C2" w:rsidP="00BF4524">
      <w:r w:rsidRPr="00A07582">
        <w:rPr>
          <w:b/>
        </w:rPr>
        <w:t>1966</w:t>
      </w:r>
      <w:r>
        <w:rPr>
          <w:b/>
        </w:rPr>
        <w:t xml:space="preserve"> г. </w:t>
      </w:r>
      <w:r w:rsidR="00AF21D1" w:rsidRPr="00AF21D1">
        <w:rPr>
          <w:b/>
        </w:rPr>
        <w:t>382.</w:t>
      </w:r>
      <w:r w:rsidR="0096778F">
        <w:t xml:space="preserve"> (300). </w:t>
      </w:r>
      <w:r w:rsidR="00AF21D1" w:rsidRPr="00AF21D1">
        <w:rPr>
          <w:b/>
        </w:rPr>
        <w:t>(М.А.Й.).</w:t>
      </w:r>
      <w:r w:rsidR="0096778F">
        <w:t xml:space="preserve"> Мы на Земле, чтобы земным заниматься и земное творить, не парить в Эмпиреях, но именно ступать по Земле ногой человеческой и работать руками. Заоблачный идеализм нами не признается. Мы практики жизни земной. Через все, что предназначено кармой на Земле, надо пройти, от земного не отвращаясь, и в равновесии соединить в сознании требования Земли и требования духа. Ибо земное — земному, а высшее — Высшему.</w:t>
      </w:r>
    </w:p>
    <w:p w:rsidR="005708EB" w:rsidRDefault="005708EB" w:rsidP="00BF4524"/>
    <w:p w:rsidR="0096778F" w:rsidRDefault="00BB53C2" w:rsidP="00BF4524">
      <w:r w:rsidRPr="00A07582">
        <w:rPr>
          <w:b/>
        </w:rPr>
        <w:t>1966</w:t>
      </w:r>
      <w:r>
        <w:rPr>
          <w:b/>
        </w:rPr>
        <w:t xml:space="preserve"> г. </w:t>
      </w:r>
      <w:r w:rsidR="00AF21D1" w:rsidRPr="00AF21D1">
        <w:rPr>
          <w:b/>
        </w:rPr>
        <w:t>383.</w:t>
      </w:r>
      <w:r w:rsidR="0096778F">
        <w:t xml:space="preserve"> </w:t>
      </w:r>
      <w:r w:rsidR="00AF21D1" w:rsidRPr="00AF21D1">
        <w:rPr>
          <w:b/>
        </w:rPr>
        <w:t>(Гуру).</w:t>
      </w:r>
      <w:r w:rsidR="0096778F">
        <w:t xml:space="preserve"> ...... «...ибо все суета и томление духа». Нужно очень расширенное сознание, чтобы отделить суету от действительности и служить делу Общего Блага. Общее Благо не суета. Служение человечеству благо. Служение Иерархии благо. Служение Свету благо. «Хороша мудрость с наследством, и особенно для видящих Солнце». Солнце Великого Сердца светит над миром, и благо тому, кто увидел Его.</w:t>
      </w:r>
    </w:p>
    <w:p w:rsidR="005708EB" w:rsidRDefault="005708EB" w:rsidP="00BF4524"/>
    <w:p w:rsidR="0096778F" w:rsidRDefault="00BB53C2" w:rsidP="00BF4524">
      <w:r w:rsidRPr="00A07582">
        <w:rPr>
          <w:b/>
        </w:rPr>
        <w:lastRenderedPageBreak/>
        <w:t>1966</w:t>
      </w:r>
      <w:r>
        <w:rPr>
          <w:b/>
        </w:rPr>
        <w:t xml:space="preserve"> г. </w:t>
      </w:r>
      <w:r w:rsidR="00AF21D1" w:rsidRPr="00AF21D1">
        <w:rPr>
          <w:b/>
        </w:rPr>
        <w:t>384.</w:t>
      </w:r>
      <w:r w:rsidR="0096778F">
        <w:t xml:space="preserve"> </w:t>
      </w:r>
      <w:r w:rsidR="00AF21D1" w:rsidRPr="00AF21D1">
        <w:rPr>
          <w:b/>
        </w:rPr>
        <w:t>(Май 5).</w:t>
      </w:r>
      <w:r w:rsidR="0096778F">
        <w:t xml:space="preserve"> Можно взять себе за правило: с каждым недомоганием, болью или болезнью, какова бы она ни была, бороться до конца. Крепость не сдается ни при каких условиях. Капитуляция исключается категорически. Дух непобедим, сила его неисчерпаема, результатов не может не быть. Это совершенно не значит, что йог не может болеть, но лишь указывает на понимание аппарата, который находится в его пользовании. Знаете, что некоторые из Нас очень долго Живут в одном теле. Это возможно лишь при полном овладении им. Знаете также, что Махатма </w:t>
      </w:r>
      <w:r w:rsidR="00170204" w:rsidRPr="00170204">
        <w:rPr>
          <w:rFonts w:ascii="Cambria Math" w:hAnsi="Cambria Math" w:cs="Cambria Math"/>
        </w:rPr>
        <w:t>∴</w:t>
      </w:r>
      <w:r w:rsidR="0096778F">
        <w:t xml:space="preserve"> тяжко болел после нужного и длительного соприкосновения с людьми и пребывания в отравленной их эманациями атмосфере. Но это был подвиг Служения. Заболевание было прекращено, опять же при условии, что дух победил немощь тела, как только причина была устранена и следствия нейтрализованы. Организм человека подобен крепости, постоянно осаждаемой врагами и нуждающейся в постоянной охране, защите и дозоре. Поддаваться болезням — значит допускать врага внутрь, когда защита становится невозможной. При каждом приступе необходимо собирать нужные силы для сопротивления и сражаться с врагами, пока приступ не будет отбит. Уже по опыту знаете, как нелегко поддерживать это постоянное противодействие всевозможным болезнетворным началам и вредным влияниям. Замечали, как некоторые люди, красочно и со смаком рассказывая о своих болезнях, пытаются при этом коснуться вас пальцами рук, и именно того самого органа, который у них заболел. Понимаете всю опасность подобной, обычно бессознательной, но тем не менее очень эффективной попытки передать вам свою болезнь. Надо очень избегать ненужных физических прикосновений, даже рукопожатий, так как хорошего от этого ничего нельзя получить. Наполнять же своими эманациями прорву чужого и часто вампиричного сознания нецелесообразно. Соизмеримость во всем. И без того очень много энергии идет на погашение окружающего несовершенства. И всякая ненужная выдача может оказаться фатальной. Помогать следует всегда и везде, но соблюдая пределы законной раздачи сил, ибо даже паровой котел, израсходовавший весь свой запас пара, работы не может уже дать и останавливается. Лучше всего необходимая для помощи людям энергия накапливается сдержанностью и молчаливостью. Всякое бесцельно и попусту сказанное слово будет растратой психической энергии. Только плотина, надежная и без щелей, может накопить достаточно воды для работы.</w:t>
      </w:r>
    </w:p>
    <w:p w:rsidR="005708EB" w:rsidRDefault="005708EB" w:rsidP="00BF4524"/>
    <w:p w:rsidR="0096778F" w:rsidRDefault="00BB53C2" w:rsidP="00BF4524">
      <w:r w:rsidRPr="00A07582">
        <w:rPr>
          <w:b/>
        </w:rPr>
        <w:t>1966</w:t>
      </w:r>
      <w:r>
        <w:rPr>
          <w:b/>
        </w:rPr>
        <w:t xml:space="preserve"> г. </w:t>
      </w:r>
      <w:r w:rsidR="00AF21D1" w:rsidRPr="00AF21D1">
        <w:rPr>
          <w:b/>
        </w:rPr>
        <w:t>385.</w:t>
      </w:r>
      <w:r w:rsidR="0096778F">
        <w:t xml:space="preserve"> (301). </w:t>
      </w:r>
      <w:r w:rsidR="00AF21D1" w:rsidRPr="00AF21D1">
        <w:rPr>
          <w:b/>
        </w:rPr>
        <w:t>(М.А.Й.).</w:t>
      </w:r>
      <w:r w:rsidR="0096778F">
        <w:t xml:space="preserve"> Неслыханное упорство надо явить, чтобы удержаться в Свете. Разновесие проникает повсюду. Пространство пронизано антагонистическими токами, и тяжко горящему сердцу. Смотрите, как поникают сознания даже друзей! И сколько отпавших. Где они, столь ярко пылавшие когда-то своим </w:t>
      </w:r>
      <w:r w:rsidR="0096778F">
        <w:lastRenderedPageBreak/>
        <w:t>устремлением? Когда Учитель Сказал: «Останетесь одни», Предвидел нагнетение тьмы. Но внешнее одиночество совсем не означает пространственной изоляции. Те, кто остались верны, сердцем постоянно тянутся к вам, и эти незримые нити крепнут и упрочиваются во времени. Верность, преданность и постоянство особенно ценим. И вы «верного друга цените — верных так мало друзей».</w:t>
      </w:r>
    </w:p>
    <w:p w:rsidR="005708EB" w:rsidRDefault="005708EB" w:rsidP="00BF4524"/>
    <w:p w:rsidR="0096778F" w:rsidRDefault="00BB53C2" w:rsidP="00BF4524">
      <w:r w:rsidRPr="00A07582">
        <w:rPr>
          <w:b/>
        </w:rPr>
        <w:t>1966</w:t>
      </w:r>
      <w:r>
        <w:rPr>
          <w:b/>
        </w:rPr>
        <w:t xml:space="preserve"> г. </w:t>
      </w:r>
      <w:r w:rsidR="00AF21D1" w:rsidRPr="00AF21D1">
        <w:rPr>
          <w:b/>
        </w:rPr>
        <w:t>386.</w:t>
      </w:r>
      <w:r w:rsidR="0096778F">
        <w:t xml:space="preserve"> (302). </w:t>
      </w:r>
      <w:r w:rsidR="00AF21D1" w:rsidRPr="00AF21D1">
        <w:rPr>
          <w:b/>
        </w:rPr>
        <w:t>(Гуру).</w:t>
      </w:r>
      <w:r w:rsidR="0096778F">
        <w:t xml:space="preserve"> Радио, телефон — полезные изобретения. Но сколь же надежнее аппарат человеческого организма, пользуясь которым можно мысленно сноситься с любой точкой Земного шара. Чуткость такого усовершенствованного аппарата изумительна. Вот и вы иногда получаете весточку от тех, кто устремляется к вам. Эти проблески будущих достижений ручательством служат того, что когда-то своим тренированным аппаратом духа можно будет входить в общение с далекими друзьями и получать от них вести. Когда-то аппаратура человеческого микрокосма заменит все аппараты, созданные рукой человека. Это следует знать, об этом следует помнить. И способности эти, находящиеся сейчас в спящем и скрытом состоянии, следует начинать развивать уже теперь, отдавая себе ясный отчет в том, что малые семена этих начинаний дадут в свое время нужные всходы — причина породит следствие.</w:t>
      </w:r>
    </w:p>
    <w:p w:rsidR="005708EB" w:rsidRDefault="005708EB" w:rsidP="00BF4524"/>
    <w:p w:rsidR="0096778F" w:rsidRDefault="00BB53C2" w:rsidP="00BF4524">
      <w:r w:rsidRPr="00A07582">
        <w:rPr>
          <w:b/>
        </w:rPr>
        <w:t>1966</w:t>
      </w:r>
      <w:r>
        <w:rPr>
          <w:b/>
        </w:rPr>
        <w:t xml:space="preserve"> г. </w:t>
      </w:r>
      <w:r w:rsidR="00AF21D1" w:rsidRPr="00AF21D1">
        <w:rPr>
          <w:b/>
        </w:rPr>
        <w:t>387.</w:t>
      </w:r>
      <w:r w:rsidR="0096778F">
        <w:t xml:space="preserve"> </w:t>
      </w:r>
      <w:r w:rsidR="00AF21D1" w:rsidRPr="00AF21D1">
        <w:rPr>
          <w:b/>
        </w:rPr>
        <w:t>(Май 6).</w:t>
      </w:r>
      <w:r w:rsidR="0096778F">
        <w:t xml:space="preserve"> Друг Мой, и ты не судья даже неверному другу. Знать надо. Знать не значит судить, то есть осуждать. Знание человека без осуждения — достижение высокой ступени. Знанию без желания осудить будем учиться. Оно нелегко. За ним следует отсутствие стремления поучать и давать непрошенные советы. Хорошо в этих случаях себя потушить совершенно и выслушать без поправок и вторжений в чужое мышление все, что имеет сказать неверный друг. А сказать он обычно имеет многое, чтобы как-то себя оправдать. И когда он совершенно освободит себя от всего груза и опустошит свое сознание, тогда можно сказать свое слово, которое, конечно, не должно быть гробовым гвоздем. Лучше выслушать до конца и понять, чем, не выслушав, поторопиться осудить. Понимание нужно, но не осуждение. Критика хороша, но только конструктивная, то есть с исчерпывающими указаниями, как поступить или сделать лучше. Кармический узел крепко стянут у пошатнувшегося друга. Освободить от него ты не в силах. Следовательно, помочь можно только доброжелательным отношением. Сознательного предательства не было, несмотря на явные ошибки.</w:t>
      </w:r>
    </w:p>
    <w:p w:rsidR="005708EB" w:rsidRDefault="005708EB" w:rsidP="00BF4524"/>
    <w:p w:rsidR="0096778F" w:rsidRDefault="00BB53C2" w:rsidP="00BF4524">
      <w:r w:rsidRPr="00A07582">
        <w:rPr>
          <w:b/>
        </w:rPr>
        <w:t>1966</w:t>
      </w:r>
      <w:r>
        <w:rPr>
          <w:b/>
        </w:rPr>
        <w:t xml:space="preserve"> г. </w:t>
      </w:r>
      <w:r w:rsidR="00AF21D1" w:rsidRPr="00AF21D1">
        <w:rPr>
          <w:b/>
        </w:rPr>
        <w:t>388.</w:t>
      </w:r>
      <w:r w:rsidR="0096778F">
        <w:t xml:space="preserve"> </w:t>
      </w:r>
      <w:r w:rsidR="00AF21D1" w:rsidRPr="00AF21D1">
        <w:rPr>
          <w:b/>
        </w:rPr>
        <w:t>(М.А.Й.).</w:t>
      </w:r>
      <w:r w:rsidR="0096778F">
        <w:t xml:space="preserve"> Даже в случае явных ошибок прямые указания обычно встречаются в штыки. Только когда сам человек доходит до осознания своих ошибок и их вреда, только тогда можно </w:t>
      </w:r>
      <w:r w:rsidR="0096778F">
        <w:lastRenderedPageBreak/>
        <w:t>сказать свое слово. Надо право иметь на то, чтобы заботливо указать другу, где его кольчуга слаба.</w:t>
      </w:r>
    </w:p>
    <w:p w:rsidR="005708EB" w:rsidRDefault="005708EB" w:rsidP="00BF4524"/>
    <w:p w:rsidR="0096778F" w:rsidRDefault="00BB53C2" w:rsidP="00BF4524">
      <w:r w:rsidRPr="00A07582">
        <w:rPr>
          <w:b/>
        </w:rPr>
        <w:t>1966</w:t>
      </w:r>
      <w:r>
        <w:rPr>
          <w:b/>
        </w:rPr>
        <w:t xml:space="preserve"> г. </w:t>
      </w:r>
      <w:r w:rsidR="00AF21D1" w:rsidRPr="00AF21D1">
        <w:rPr>
          <w:b/>
        </w:rPr>
        <w:t>389.</w:t>
      </w:r>
      <w:r w:rsidR="0096778F">
        <w:t xml:space="preserve"> (303). </w:t>
      </w:r>
      <w:r w:rsidR="00AF21D1" w:rsidRPr="00AF21D1">
        <w:rPr>
          <w:b/>
        </w:rPr>
        <w:t>(Гуру).</w:t>
      </w:r>
      <w:r w:rsidR="0096778F">
        <w:t xml:space="preserve"> Во всем, даже плохом, можно найти менее плохое и даже полезное. И если нечто плохое содействовало тому, чтобы выявить лики, то это уже хорошо. Каждый приближающийся к Фокусу Света должен выявить сущность свою до конца.</w:t>
      </w:r>
    </w:p>
    <w:p w:rsidR="005708EB" w:rsidRDefault="005708EB" w:rsidP="00BF4524"/>
    <w:p w:rsidR="0096778F" w:rsidRDefault="0096778F" w:rsidP="00727662">
      <w:pPr>
        <w:pStyle w:val="Quote"/>
      </w:pPr>
      <w:r>
        <w:t>Видел во сне Ильича, но подробности не помню.</w:t>
      </w:r>
    </w:p>
    <w:p w:rsidR="0096778F" w:rsidRDefault="00BB53C2" w:rsidP="00BF4524">
      <w:r w:rsidRPr="00A07582">
        <w:rPr>
          <w:b/>
        </w:rPr>
        <w:t>1966</w:t>
      </w:r>
      <w:r>
        <w:rPr>
          <w:b/>
        </w:rPr>
        <w:t xml:space="preserve"> г. </w:t>
      </w:r>
      <w:r w:rsidR="00AF21D1" w:rsidRPr="00AF21D1">
        <w:rPr>
          <w:b/>
        </w:rPr>
        <w:t>390.</w:t>
      </w:r>
      <w:r w:rsidR="0096778F">
        <w:t xml:space="preserve"> (304). </w:t>
      </w:r>
      <w:r w:rsidR="00AF21D1" w:rsidRPr="00AF21D1">
        <w:rPr>
          <w:b/>
        </w:rPr>
        <w:t>(Май 7).</w:t>
      </w:r>
      <w:r w:rsidR="0096778F">
        <w:t xml:space="preserve"> Область запрещенного Знания обширна. Но область Сокровенного Знания намного превышает ее. Тайны металлов утеряны современной наукой — она их не признает. А между тем уже по опыту пришлось столкнуться с интересным явлением — тонкое тело не смогло проникнуть через металлический лист. Электричество, то есть пространственный огонь, собирается на проводниках. В прошлом при построении магического круга оператор защищался от тонких сущностей металлическим острием. Металл в крови необходим. Металлизация растений дает им особые свойства. Знаете, какое значение имеют металлы в лекарствах. Это всё отрывки забытого знания. Для начала положим в основание мысль, что металлы — это вещества, имеющие особые, только им присущие свойства. Можно о них собрать очень много подробностей. Связь металла с магнетизмом очень показательна. Пространственный Огонь как бы конденсируется в металле. Связь между металлом, магнетизмом и электричеством несомненна, но до конца не понята. Энергия магнита и психическая энергия человека — явления родственные. Если нарушена нормальная металлизация человеческой крови, наступает болезнь. О тайне металлов следует думать, чтобы положить начало приобретению забытого знания.</w:t>
      </w:r>
    </w:p>
    <w:p w:rsidR="005708EB" w:rsidRDefault="005708EB" w:rsidP="00BF4524"/>
    <w:p w:rsidR="0096778F" w:rsidRDefault="00BB53C2" w:rsidP="00BF4524">
      <w:r w:rsidRPr="00A07582">
        <w:rPr>
          <w:b/>
        </w:rPr>
        <w:t>1966</w:t>
      </w:r>
      <w:r>
        <w:rPr>
          <w:b/>
        </w:rPr>
        <w:t xml:space="preserve"> г. </w:t>
      </w:r>
      <w:r w:rsidR="00AF21D1" w:rsidRPr="00AF21D1">
        <w:rPr>
          <w:b/>
        </w:rPr>
        <w:t>391.</w:t>
      </w:r>
      <w:r w:rsidR="0096778F">
        <w:t xml:space="preserve"> (305). Это хорошо, когда ясно и четко ставите перед собой задачи ознакомления с определенными областями знания. Когда-то и где-то возможности будут даны, если положено начало. Устремление — это сильный магнит. В Тонком Мире, где нет преград плотного мира, приобретение Сокровенного Знания становится более доступным, чем на Земле. Кельи знания сделают это реально достижимым. Но цель должна быть точно очерчена еще при жизни земной, то есть в мире причинности. И желаемые результаты в Мире Тонком, то есть в Мире следствий, уж не замедлят себя уявить.</w:t>
      </w:r>
    </w:p>
    <w:p w:rsidR="005708EB" w:rsidRDefault="005708EB" w:rsidP="00BF4524"/>
    <w:p w:rsidR="0096778F" w:rsidRDefault="00BB53C2" w:rsidP="00BF4524">
      <w:r w:rsidRPr="00A07582">
        <w:rPr>
          <w:b/>
        </w:rPr>
        <w:t>1966</w:t>
      </w:r>
      <w:r>
        <w:rPr>
          <w:b/>
        </w:rPr>
        <w:t xml:space="preserve"> г. </w:t>
      </w:r>
      <w:r w:rsidR="00AF21D1" w:rsidRPr="00AF21D1">
        <w:rPr>
          <w:b/>
        </w:rPr>
        <w:t>392.</w:t>
      </w:r>
      <w:r w:rsidR="0096778F">
        <w:t xml:space="preserve"> (306). </w:t>
      </w:r>
      <w:r w:rsidR="00AF21D1" w:rsidRPr="00AF21D1">
        <w:rPr>
          <w:b/>
        </w:rPr>
        <w:t>(М.А.Й.).</w:t>
      </w:r>
      <w:r w:rsidR="0096778F">
        <w:t xml:space="preserve"> Формула «Что свяжете (то есть утвердите) на Земле, будет связано (то есть утверждено) в небесах» имеет гораздо более широкое значение и применение, чем это думают. Так, например, любое устремление человека, утвердившееся в его сущности, достигает своей кульминации и завершения в Мире Надземном, насыщая его по степени силы, </w:t>
      </w:r>
      <w:r w:rsidR="0096778F">
        <w:lastRenderedPageBreak/>
        <w:t>заложенной в устремлении. Если же устремление высокого порядка, оно получает полное удовлетворение; если чисто земного, то вполне очевидно, что земных вожделений в Мире Надземном насытить нельзя, хотя и возможно утопать в их удушьях. Пределом, ограничивающим устремление, является мысль. Подобно лучу прожектора, мысль может быть направлена в желаемую сферу и осветить соответствующее ей поле нужных изысканий. Стартовой площадкой для устремления мысли будет Земля, когда человек еще находится в своем физическом теле. В Мире Тонком можно продолжать двигаться только по линии устремлений, утвержденных волею на Земле, их варьируя и расширяя.</w:t>
      </w:r>
    </w:p>
    <w:p w:rsidR="005708EB" w:rsidRDefault="005708EB" w:rsidP="00BF4524"/>
    <w:p w:rsidR="0096778F" w:rsidRDefault="00BB53C2" w:rsidP="00BF4524">
      <w:r w:rsidRPr="00A07582">
        <w:rPr>
          <w:b/>
        </w:rPr>
        <w:t>1966</w:t>
      </w:r>
      <w:r>
        <w:rPr>
          <w:b/>
        </w:rPr>
        <w:t xml:space="preserve"> г. </w:t>
      </w:r>
      <w:r w:rsidR="00AF21D1" w:rsidRPr="00AF21D1">
        <w:rPr>
          <w:b/>
        </w:rPr>
        <w:t>393.</w:t>
      </w:r>
      <w:r w:rsidR="0096778F">
        <w:t xml:space="preserve"> (307). </w:t>
      </w:r>
      <w:r w:rsidR="00AF21D1" w:rsidRPr="00AF21D1">
        <w:rPr>
          <w:b/>
        </w:rPr>
        <w:t>(Гуру).</w:t>
      </w:r>
      <w:r w:rsidR="0096778F">
        <w:t xml:space="preserve"> Планирование своего Надземного пребывания вполне возможно, когда человек еще на Земле. Если это планирование отвечает требованиям Эволюции — благо такому плановику. Растерянность вновь туда переходящих обуславливается полным незнанием, куда идти, и что делать, и как быть вообще.</w:t>
      </w:r>
      <w:r w:rsidR="00727662" w:rsidRPr="00727662">
        <w:t xml:space="preserve"> </w:t>
      </w:r>
      <w:r w:rsidR="0096778F">
        <w:t>Знающий цель и утвердивший ее своими устремлениями имеет перед собою открытый к ней путь. Хорошо, когда устремления светоносны и сверхличны в основе своей.</w:t>
      </w:r>
    </w:p>
    <w:p w:rsidR="0096778F" w:rsidRDefault="0096778F" w:rsidP="00BF4524"/>
    <w:p w:rsidR="0096778F" w:rsidRDefault="00BB53C2" w:rsidP="00BF4524">
      <w:r w:rsidRPr="00A07582">
        <w:rPr>
          <w:b/>
        </w:rPr>
        <w:t>1966</w:t>
      </w:r>
      <w:r>
        <w:rPr>
          <w:b/>
        </w:rPr>
        <w:t xml:space="preserve"> г. </w:t>
      </w:r>
      <w:r w:rsidR="00AF21D1" w:rsidRPr="00AF21D1">
        <w:rPr>
          <w:b/>
        </w:rPr>
        <w:t>394.</w:t>
      </w:r>
      <w:r w:rsidR="0096778F">
        <w:t xml:space="preserve"> </w:t>
      </w:r>
      <w:r w:rsidR="00AF21D1" w:rsidRPr="00AF21D1">
        <w:rPr>
          <w:b/>
        </w:rPr>
        <w:t>(Май 8).</w:t>
      </w:r>
      <w:r w:rsidR="0096778F">
        <w:t xml:space="preserve"> Вчера ночью, переходя двор, видел перед глазами свет из своих глаз. Когда вскидывал глаза кверху, свет поднимался вместе со взором. Очень устал от друга.</w:t>
      </w:r>
    </w:p>
    <w:p w:rsidR="0096778F" w:rsidRDefault="0096778F" w:rsidP="00BF4524"/>
    <w:p w:rsidR="0096778F" w:rsidRDefault="0096778F" w:rsidP="00727662">
      <w:pPr>
        <w:pStyle w:val="Quote"/>
      </w:pPr>
      <w:r>
        <w:t>Во сне лежа летал легко и свободно по комнате вокруг стола, потом по улице невысоко над землей тоже лежа.</w:t>
      </w:r>
    </w:p>
    <w:p w:rsidR="0096778F" w:rsidRDefault="00BB53C2" w:rsidP="00BF4524">
      <w:r w:rsidRPr="00A07582">
        <w:rPr>
          <w:b/>
        </w:rPr>
        <w:t>1966</w:t>
      </w:r>
      <w:r>
        <w:rPr>
          <w:b/>
        </w:rPr>
        <w:t xml:space="preserve"> г. </w:t>
      </w:r>
      <w:r w:rsidR="00AF21D1" w:rsidRPr="00AF21D1">
        <w:rPr>
          <w:b/>
        </w:rPr>
        <w:t>395.</w:t>
      </w:r>
      <w:r w:rsidR="0096778F">
        <w:t xml:space="preserve"> </w:t>
      </w:r>
      <w:r w:rsidR="00AF21D1" w:rsidRPr="00AF21D1">
        <w:rPr>
          <w:b/>
        </w:rPr>
        <w:t>(Май 9).</w:t>
      </w:r>
      <w:r w:rsidR="0096778F">
        <w:t xml:space="preserve"> Усталость от людей, даже близких по духу, происходит вследствие большей отдачи психической энергии. Избежать ее невозможно. Краткий, но полный покой, сода, валериан и мускус быстро восстановят силы. Вино даст только кажущееся восстановление сил. Соприкасание с людьми, обладающими меньшим потенциалом, обычно сопровождается утечкой энергии даже против воли отдающего. Выдачу можно остановить при усилении заградительной сети и зоркой настороженности и охране, но тогда нуждающийся помощи не получит. Умейте раздать мудро.</w:t>
      </w:r>
    </w:p>
    <w:p w:rsidR="005708EB" w:rsidRDefault="005708EB" w:rsidP="00BF4524"/>
    <w:p w:rsidR="0096778F" w:rsidRDefault="00BB53C2" w:rsidP="00BF4524">
      <w:r w:rsidRPr="00A07582">
        <w:rPr>
          <w:b/>
        </w:rPr>
        <w:t>1966</w:t>
      </w:r>
      <w:r>
        <w:rPr>
          <w:b/>
        </w:rPr>
        <w:t xml:space="preserve"> г. </w:t>
      </w:r>
      <w:r w:rsidR="00AF21D1" w:rsidRPr="00AF21D1">
        <w:rPr>
          <w:b/>
        </w:rPr>
        <w:t>396.</w:t>
      </w:r>
      <w:r w:rsidR="0096778F">
        <w:t xml:space="preserve"> (308). Опустошение сокровищницы недопустимо. Часто носитель Огня страдает от черезмерной выдачи энергии. Принцип: светить, но не отдавать самого светильника в другие руки.</w:t>
      </w:r>
    </w:p>
    <w:p w:rsidR="005708EB" w:rsidRDefault="005708EB" w:rsidP="00BF4524"/>
    <w:p w:rsidR="0096778F" w:rsidRDefault="00BB53C2" w:rsidP="00BF4524">
      <w:r w:rsidRPr="00A07582">
        <w:rPr>
          <w:b/>
        </w:rPr>
        <w:t>1966</w:t>
      </w:r>
      <w:r>
        <w:rPr>
          <w:b/>
        </w:rPr>
        <w:t xml:space="preserve"> г. </w:t>
      </w:r>
      <w:r w:rsidR="00AF21D1" w:rsidRPr="00AF21D1">
        <w:rPr>
          <w:b/>
        </w:rPr>
        <w:t>397.</w:t>
      </w:r>
      <w:r w:rsidR="0096778F">
        <w:t xml:space="preserve"> (309). </w:t>
      </w:r>
      <w:r w:rsidR="00AF21D1" w:rsidRPr="00AF21D1">
        <w:rPr>
          <w:b/>
        </w:rPr>
        <w:t>(М.А.Й.).</w:t>
      </w:r>
      <w:r w:rsidR="0096778F">
        <w:t xml:space="preserve"> Хочу указать на то, что, с одной стороны, необходимо иметь известный потенциал Агни, с другой — им владеть. Часто психическая энергия устремляется в низшие центры и овладевает волею человека. Разделение на горячих, холодных и тепленьких показывает на наличие в первых двух огненной силы, причем холодные могут трансмутировать имеющуюся </w:t>
      </w:r>
      <w:r w:rsidR="0096778F">
        <w:lastRenderedPageBreak/>
        <w:t>у них энергию. Тепленьким же трансмутировать нечего, так как они не имеют ничего. О неимеющих же сказано следующее: «Имеющему будет дано, а у неимеющего отнимется и то, что имеет». Таким образом, обладание даже неправильно направленной энергией лучше, нежели ее отсутствие, ибо направление можно всегда изменить. Горе тому, кому изменить нечего, ибо ничего не имеет. Другу надо помочь и объяснить, что имеет нужный запас огня, но устремляет его по ложному направлению, допуская, чтобы не он сам владел своими огнями, а устремляемые им в нижние центры огни владели его сознанием и порабощали его волю. И даже нельзя сказать, чтобы воля полностью порабощалась. Скорее она все же сама дает неправильное направление своей психической энергии.</w:t>
      </w:r>
    </w:p>
    <w:p w:rsidR="005708EB" w:rsidRDefault="005708EB" w:rsidP="00BF4524"/>
    <w:p w:rsidR="0096778F" w:rsidRDefault="00BB53C2" w:rsidP="00BF4524">
      <w:r w:rsidRPr="00A07582">
        <w:rPr>
          <w:b/>
        </w:rPr>
        <w:t>1966</w:t>
      </w:r>
      <w:r>
        <w:rPr>
          <w:b/>
        </w:rPr>
        <w:t xml:space="preserve"> г. </w:t>
      </w:r>
      <w:r w:rsidR="00AF21D1" w:rsidRPr="00AF21D1">
        <w:rPr>
          <w:b/>
        </w:rPr>
        <w:t>398.</w:t>
      </w:r>
      <w:r w:rsidR="0096778F">
        <w:t xml:space="preserve"> </w:t>
      </w:r>
      <w:r w:rsidR="00AF21D1" w:rsidRPr="00AF21D1">
        <w:rPr>
          <w:b/>
        </w:rPr>
        <w:t>(Гуру).</w:t>
      </w:r>
      <w:r w:rsidR="0096778F">
        <w:t xml:space="preserve"> Вопрос очень важен, и каждый в конце концов должен его себе задать: «Не могу или не хочу овладеть своей силой?» Обычно распущенность психической энергии указывает на нежелание взять себя в руки и явить нужную степень сдержанности и самоконтроля. Когда человек говорит «Не могу», ему можно помочь. Когда он говорит «Не хочу» — помочь невозможно. Против воли помогать вообще очень трудно. Можно все объяснить и растолковать, но если воля не хочет и не будет приведена в действие самим человеком, никакая помощь результатов не даст.</w:t>
      </w:r>
    </w:p>
    <w:p w:rsidR="005708EB" w:rsidRDefault="005708EB" w:rsidP="00BF4524"/>
    <w:p w:rsidR="0096778F" w:rsidRDefault="0096778F" w:rsidP="00727662">
      <w:pPr>
        <w:pStyle w:val="Quote"/>
      </w:pPr>
      <w:r>
        <w:t>Видел во сне, что какие-то люди меня хотели ущемить, но вступились такие, что те поджали хвосты и ретировались. А я поднял голову и почувствовал почву под ногами. Ощущение было приятным.</w:t>
      </w:r>
    </w:p>
    <w:p w:rsidR="0096778F" w:rsidRDefault="00BB53C2" w:rsidP="00BF4524">
      <w:r w:rsidRPr="00A07582">
        <w:rPr>
          <w:b/>
        </w:rPr>
        <w:t>1966</w:t>
      </w:r>
      <w:r>
        <w:rPr>
          <w:b/>
        </w:rPr>
        <w:t xml:space="preserve"> г. </w:t>
      </w:r>
      <w:r w:rsidR="00AF21D1" w:rsidRPr="00AF21D1">
        <w:rPr>
          <w:b/>
        </w:rPr>
        <w:t>399.</w:t>
      </w:r>
      <w:r w:rsidR="0096778F">
        <w:t xml:space="preserve"> </w:t>
      </w:r>
      <w:r w:rsidR="00AF21D1" w:rsidRPr="00AF21D1">
        <w:rPr>
          <w:b/>
        </w:rPr>
        <w:t>(Май 10).</w:t>
      </w:r>
      <w:r w:rsidR="0096778F">
        <w:t xml:space="preserve"> Друг Мой, если сердце не хочет общаться с несозвучным для него человеком, то лучше поверить ему, то есть сердцу, но не человеку. Настойчивость некоторых лиц во что бы то ни стало как-то связать себя с вами, оставив у вас свои вещи, или подарки, или что-либо другое, очень подозрительна. Часто темные именно такими путями стремятся установить канал для воздействия, и особенно опасно, когда входят они или ставленники их с вашей молитвой на устах. Кто же предупредит, как не сердце!</w:t>
      </w:r>
    </w:p>
    <w:p w:rsidR="005708EB" w:rsidRDefault="005708EB" w:rsidP="00BF4524"/>
    <w:p w:rsidR="0096778F" w:rsidRDefault="00BB53C2" w:rsidP="00BF4524">
      <w:r w:rsidRPr="00A07582">
        <w:rPr>
          <w:b/>
        </w:rPr>
        <w:t>1966</w:t>
      </w:r>
      <w:r>
        <w:rPr>
          <w:b/>
        </w:rPr>
        <w:t xml:space="preserve"> г. </w:t>
      </w:r>
      <w:r w:rsidR="00AF21D1" w:rsidRPr="00AF21D1">
        <w:rPr>
          <w:b/>
        </w:rPr>
        <w:t>400.</w:t>
      </w:r>
      <w:r w:rsidR="0096778F">
        <w:t xml:space="preserve"> </w:t>
      </w:r>
      <w:r w:rsidR="00AF21D1" w:rsidRPr="00AF21D1">
        <w:rPr>
          <w:b/>
        </w:rPr>
        <w:t>(М.А.Й.).</w:t>
      </w:r>
      <w:r w:rsidR="0096778F">
        <w:t xml:space="preserve"> Часто мы непомерно устаем даже от близких людей. Что же сказать о неблизких и даже отвратных для сердца? Потеря сердечной энергии на них велика. Всякое насилие над сердцем парализует его чуткость.</w:t>
      </w:r>
    </w:p>
    <w:p w:rsidR="005708EB" w:rsidRDefault="005708EB" w:rsidP="00BF4524"/>
    <w:p w:rsidR="0096778F" w:rsidRDefault="00BB53C2" w:rsidP="00BF4524">
      <w:r w:rsidRPr="00A07582">
        <w:rPr>
          <w:b/>
        </w:rPr>
        <w:t>1966</w:t>
      </w:r>
      <w:r>
        <w:rPr>
          <w:b/>
        </w:rPr>
        <w:t xml:space="preserve"> г. </w:t>
      </w:r>
      <w:r w:rsidR="00AF21D1" w:rsidRPr="00AF21D1">
        <w:rPr>
          <w:b/>
        </w:rPr>
        <w:t>401.</w:t>
      </w:r>
      <w:r w:rsidR="0096778F">
        <w:t xml:space="preserve"> (310). </w:t>
      </w:r>
      <w:r w:rsidR="00AF21D1" w:rsidRPr="00AF21D1">
        <w:rPr>
          <w:b/>
        </w:rPr>
        <w:t>(Гуру).</w:t>
      </w:r>
      <w:r w:rsidR="0096778F">
        <w:t xml:space="preserve"> Когда сердце говорит «нет», его следует слушать.</w:t>
      </w:r>
    </w:p>
    <w:p w:rsidR="005708EB" w:rsidRDefault="005708EB" w:rsidP="00BF4524"/>
    <w:p w:rsidR="0096778F" w:rsidRDefault="0096778F" w:rsidP="00727662">
      <w:pPr>
        <w:pStyle w:val="Quote"/>
      </w:pPr>
      <w:r>
        <w:t xml:space="preserve">Вчера был на природе с утра. Бросил собаке кусок хлеба, а ночью видел во сне, что бросил собаке кусок хлеба. Он попал ей в пасть. Потом быстро взбежал вверх по лестнице, </w:t>
      </w:r>
      <w:r>
        <w:lastRenderedPageBreak/>
        <w:t>высокой очень, с белыми ступенями из изразцов. Потом поднимался на крутую горку, покрытую хоженым снегом, и поднялся.</w:t>
      </w:r>
    </w:p>
    <w:p w:rsidR="0096778F" w:rsidRDefault="00BB53C2" w:rsidP="00BF4524">
      <w:r w:rsidRPr="00A07582">
        <w:rPr>
          <w:b/>
        </w:rPr>
        <w:t>1966</w:t>
      </w:r>
      <w:r>
        <w:rPr>
          <w:b/>
        </w:rPr>
        <w:t xml:space="preserve"> г. </w:t>
      </w:r>
      <w:r w:rsidR="00AF21D1" w:rsidRPr="00AF21D1">
        <w:rPr>
          <w:b/>
        </w:rPr>
        <w:t>402.</w:t>
      </w:r>
      <w:r w:rsidR="0096778F">
        <w:t xml:space="preserve"> (311). </w:t>
      </w:r>
      <w:r w:rsidR="00AF21D1" w:rsidRPr="00AF21D1">
        <w:rPr>
          <w:b/>
        </w:rPr>
        <w:t>(Май 11).</w:t>
      </w:r>
      <w:r w:rsidR="0096778F">
        <w:t xml:space="preserve"> Звенья иерархической цепи протянуты сверху до низа. Каждое звено связано с верхним и нижним. Цепь поднимается к Высшему Иерарху. Цепь протянута по Лучу. Есть твердое правило, следуя которому Высший Иерарх не Вмешивается никогда в звенья иерархической цепи другого Иерарха. Правило это касается всех Учителей и учеников и всех иерархических цепей. В Руководство одного наставника, на какой бы ступени он ни был, никогда не вторгается наставник другой, не входящий в данную цепь. Внизу часто один руководитель по невежеству присваивает или хочет присвоить себе учеников другого или зазвать к себе. Делается это по малости сознания. Учительство — это жертва. Ученики кармически приближаются к наставнику. Зазывание на свой двор вообще недопустимо. Правило невмешательства в другое руководство обуславливается тем, что руководитель связывает себя с руководимым и навсегда берет на себя до известной степени его карму. Крест этот тяжек. Чужое вторжение нарушает основы наставничества. Каждый ученик имеет свою иерархическую цепь. Когда связь со своим ближайшим звеном порывается, ведомый остается без руководства, если разрыв совершается по вине ученика. Признание по линии Иерархии идет по поручительству наставника за ведомого. Если он скажет Учителю, что он не может ручаться или же ведомый сам прервал связь, то есть отказывается от предстательства за него перед Высшими, ведомый остается один и должен снова искать себе нового руководителя и начинать утверждение связи сначала. Законы иерархической связи нерушимы. Связи не прерываются ни жизнью, ни смертью, ни чем бы то ни было. Учеников не зазывают, учеников не ищут — они приходят сами. Когда Видим, что ученик готов, Направляем его по Лучу.</w:t>
      </w:r>
    </w:p>
    <w:p w:rsidR="005708EB" w:rsidRDefault="005708EB" w:rsidP="00BF4524"/>
    <w:p w:rsidR="0096778F" w:rsidRDefault="00BB53C2" w:rsidP="00BF4524">
      <w:r w:rsidRPr="00A07582">
        <w:rPr>
          <w:b/>
        </w:rPr>
        <w:t>1966</w:t>
      </w:r>
      <w:r>
        <w:rPr>
          <w:b/>
        </w:rPr>
        <w:t xml:space="preserve"> г. </w:t>
      </w:r>
      <w:r w:rsidR="00AF21D1" w:rsidRPr="00AF21D1">
        <w:rPr>
          <w:b/>
        </w:rPr>
        <w:t>403.</w:t>
      </w:r>
      <w:r w:rsidR="0096778F">
        <w:t xml:space="preserve"> (312). Чесотка руководительства очень характерна для начинающих. Стремление поучать и набрать как можно больше слушателей вызывается распухающей самостью. Руководство идет для себя и ради самоудовлетворения стремления учительствовать. Только когда наставничество становится жертвой и не хочет наставник его, начинается стезя истинного учительства. Власть — это жертва, как вы уже знаете. Учительство — тоже жертва. Так, когда дух может сказать: «Да минует меня Чаша сия», — начинается служение Свету.</w:t>
      </w:r>
    </w:p>
    <w:p w:rsidR="005708EB" w:rsidRDefault="005708EB" w:rsidP="00BF4524"/>
    <w:p w:rsidR="0096778F" w:rsidRDefault="00BB53C2" w:rsidP="00BF4524">
      <w:r w:rsidRPr="00A07582">
        <w:rPr>
          <w:b/>
        </w:rPr>
        <w:t>1966</w:t>
      </w:r>
      <w:r>
        <w:rPr>
          <w:b/>
        </w:rPr>
        <w:t xml:space="preserve"> г. </w:t>
      </w:r>
      <w:r w:rsidR="00AF21D1" w:rsidRPr="00AF21D1">
        <w:rPr>
          <w:b/>
        </w:rPr>
        <w:t>404.</w:t>
      </w:r>
      <w:r w:rsidR="0096778F">
        <w:t xml:space="preserve"> (313). </w:t>
      </w:r>
      <w:r w:rsidR="00AF21D1" w:rsidRPr="00AF21D1">
        <w:rPr>
          <w:b/>
        </w:rPr>
        <w:t>(М.А.Й.).</w:t>
      </w:r>
      <w:r w:rsidR="0096778F">
        <w:t xml:space="preserve"> Сознание человеческое нуждается в перемене ритма для активизации своих энергий. Однообразие и особенно монотонность притупляют восприятия, и жизнь сознания как бы замирает. Поэтому отвлечение от однообразия обыденности можно приветствовать. Йог-отшельник в пещере, в горах не может </w:t>
      </w:r>
      <w:r w:rsidR="0096778F">
        <w:lastRenderedPageBreak/>
        <w:t>пожаловаться на скуку или однообразие, ибо принимает самое деятельное участие в жизни планеты. Но для этого надо иметь уже оформившееся ментальное и огненное тела и уметь действовать в них сознательно. Пока этого нет, перемены в окружающих условиях необходимы, если они способствуют оживлению деятельности сознания.</w:t>
      </w:r>
    </w:p>
    <w:p w:rsidR="005708EB" w:rsidRDefault="005708EB" w:rsidP="00BF4524"/>
    <w:p w:rsidR="0096778F" w:rsidRDefault="00BB53C2" w:rsidP="00BF4524">
      <w:r w:rsidRPr="00A07582">
        <w:rPr>
          <w:b/>
        </w:rPr>
        <w:t>1966</w:t>
      </w:r>
      <w:r>
        <w:rPr>
          <w:b/>
        </w:rPr>
        <w:t xml:space="preserve"> г. </w:t>
      </w:r>
      <w:r w:rsidR="00AF21D1" w:rsidRPr="00AF21D1">
        <w:rPr>
          <w:b/>
        </w:rPr>
        <w:t>405.</w:t>
      </w:r>
      <w:r w:rsidR="0096778F">
        <w:t xml:space="preserve"> (314). </w:t>
      </w:r>
      <w:r w:rsidR="00AF21D1" w:rsidRPr="00AF21D1">
        <w:rPr>
          <w:b/>
        </w:rPr>
        <w:t>(Гуру).</w:t>
      </w:r>
      <w:r w:rsidR="0096778F">
        <w:t xml:space="preserve"> Временная замена руководства возможна только в одном случае: это когда руководитель просит временно заменить его вследствие своего отсутствия или по какой-либо другой причине, временной тоже, или помочь, когда он занят другой работой, требующей полного отвлечения его энергий.</w:t>
      </w:r>
    </w:p>
    <w:p w:rsidR="005708EB" w:rsidRDefault="005708EB" w:rsidP="00BF4524"/>
    <w:p w:rsidR="0096778F" w:rsidRDefault="00BB53C2" w:rsidP="00BF4524">
      <w:r w:rsidRPr="00A07582">
        <w:rPr>
          <w:b/>
        </w:rPr>
        <w:t>1966</w:t>
      </w:r>
      <w:r>
        <w:rPr>
          <w:b/>
        </w:rPr>
        <w:t xml:space="preserve"> г. </w:t>
      </w:r>
      <w:r w:rsidR="00AF21D1" w:rsidRPr="00AF21D1">
        <w:rPr>
          <w:b/>
        </w:rPr>
        <w:t>406.</w:t>
      </w:r>
      <w:r w:rsidR="0096778F">
        <w:t xml:space="preserve"> (315). </w:t>
      </w:r>
      <w:r w:rsidR="00AF21D1" w:rsidRPr="00AF21D1">
        <w:rPr>
          <w:b/>
        </w:rPr>
        <w:t>(Май 12).</w:t>
      </w:r>
      <w:r w:rsidR="0096778F">
        <w:t xml:space="preserve"> Сколь же непрочно каждое земное положение! Нельзя утвердиться ни на чем. Все может измениться в мгновение ока. И здоровье, и достаток, и благополучие — на весах. На весах все обстоятельства и условия жизни. Но среди всей этой неустойчивости и непрочности личного окружения человека можно пытаться найти то, что не подлежит этим условиям. Это будет Иерархия Света. Неизменяем Владыка, и незыблема Лестница Иерархии. Утвердившись на Ней, можно спокойно взирать на изменчивость всего того, что окружает человека, зная устойчивость и надежность этой опоры духа.</w:t>
      </w:r>
    </w:p>
    <w:p w:rsidR="005708EB" w:rsidRDefault="005708EB" w:rsidP="00BF4524"/>
    <w:p w:rsidR="0096778F" w:rsidRDefault="00BB53C2" w:rsidP="00BF4524">
      <w:r w:rsidRPr="00A07582">
        <w:rPr>
          <w:b/>
        </w:rPr>
        <w:t>1966</w:t>
      </w:r>
      <w:r>
        <w:rPr>
          <w:b/>
        </w:rPr>
        <w:t xml:space="preserve"> г. </w:t>
      </w:r>
      <w:r w:rsidR="00AF21D1" w:rsidRPr="00AF21D1">
        <w:rPr>
          <w:b/>
        </w:rPr>
        <w:t>407.</w:t>
      </w:r>
      <w:r w:rsidR="0096778F">
        <w:t xml:space="preserve"> (316). </w:t>
      </w:r>
      <w:r w:rsidR="00AF21D1" w:rsidRPr="00AF21D1">
        <w:rPr>
          <w:b/>
        </w:rPr>
        <w:t>(М.А.Й.).</w:t>
      </w:r>
      <w:r w:rsidR="0096778F">
        <w:t xml:space="preserve"> Поношений, искажений его дел и клеветы не избежать ни одному Носителю Света. Многие из исказителей придут и скажут: не именем ли вашим учительствовали? Вспомните, что Ответил Учитель подобным исказителям истины: «Отойдите от Меня, не Знаю вас, делающих беззаконие», — так судьба сознательных и бессознательных исказителей истины и самоутвержденных глашатаев ее сходна: в будущем части не будут иметь.</w:t>
      </w:r>
    </w:p>
    <w:p w:rsidR="005708EB" w:rsidRDefault="005708EB" w:rsidP="00BF4524"/>
    <w:p w:rsidR="0096778F" w:rsidRDefault="00BB53C2" w:rsidP="00BF4524">
      <w:r w:rsidRPr="00A07582">
        <w:rPr>
          <w:b/>
        </w:rPr>
        <w:t>1966</w:t>
      </w:r>
      <w:r>
        <w:rPr>
          <w:b/>
        </w:rPr>
        <w:t xml:space="preserve"> г. </w:t>
      </w:r>
      <w:r w:rsidR="00AF21D1" w:rsidRPr="00AF21D1">
        <w:rPr>
          <w:b/>
        </w:rPr>
        <w:t>408.</w:t>
      </w:r>
      <w:r w:rsidR="0096778F">
        <w:t xml:space="preserve"> (317). </w:t>
      </w:r>
      <w:r w:rsidR="00AF21D1" w:rsidRPr="00AF21D1">
        <w:rPr>
          <w:b/>
        </w:rPr>
        <w:t>(Гуру).</w:t>
      </w:r>
      <w:r w:rsidR="0096778F">
        <w:t xml:space="preserve"> ...... но молчит дух человеческий... Сколько же нужно людям еще перестрадать, чтобы проснулся?</w:t>
      </w:r>
    </w:p>
    <w:p w:rsidR="005708EB" w:rsidRDefault="005708EB" w:rsidP="00BF4524"/>
    <w:p w:rsidR="0096778F" w:rsidRDefault="00BB53C2" w:rsidP="00BF4524">
      <w:r w:rsidRPr="00A07582">
        <w:rPr>
          <w:b/>
        </w:rPr>
        <w:t>1966</w:t>
      </w:r>
      <w:r>
        <w:rPr>
          <w:b/>
        </w:rPr>
        <w:t xml:space="preserve"> г. </w:t>
      </w:r>
      <w:r w:rsidR="00AF21D1" w:rsidRPr="00AF21D1">
        <w:rPr>
          <w:b/>
        </w:rPr>
        <w:t>409.</w:t>
      </w:r>
      <w:r w:rsidR="0096778F">
        <w:t xml:space="preserve"> (318). </w:t>
      </w:r>
      <w:r w:rsidR="00AF21D1" w:rsidRPr="00AF21D1">
        <w:rPr>
          <w:b/>
        </w:rPr>
        <w:t>(Май 13).</w:t>
      </w:r>
      <w:r w:rsidR="0096778F">
        <w:t xml:space="preserve"> Народные сказки примечательны тем, что в них отражена не только народная мудрость или смекалка, но и ощущение Тонкого Мира, ибо элементы чудесности и необычности не укладываются в земные условия. И ковры-самолеты, и шапки-невидимки, мертвая и живая вода, оборотни, волшебные палочки и прочие подробности явно указывают на неосознанное знание двух миров. Так же и полеты в тонком теле не чужды этим сказкам. Темное и светлое начала отражены в них. Волшебники, колдуны, добрые феи, заклятия, наговоры — все это нередко составляет их содержание и подробности. Заколдованные замки, злые чудовища и герои, побеждающие их, явно указуют на элементы </w:t>
      </w:r>
      <w:r w:rsidR="0096778F">
        <w:lastRenderedPageBreak/>
        <w:t>Тонкого Мира. Можно было бы составить целый и очень поучительный сборник народных сказок, пока техника и механизация еще не убили живости и реальности народного творчества.</w:t>
      </w:r>
    </w:p>
    <w:p w:rsidR="005708EB" w:rsidRDefault="005708EB" w:rsidP="00BF4524"/>
    <w:p w:rsidR="0096778F" w:rsidRDefault="00BB53C2" w:rsidP="00BF4524">
      <w:r w:rsidRPr="00A07582">
        <w:rPr>
          <w:b/>
        </w:rPr>
        <w:t>1966</w:t>
      </w:r>
      <w:r>
        <w:rPr>
          <w:b/>
        </w:rPr>
        <w:t xml:space="preserve"> г. </w:t>
      </w:r>
      <w:r w:rsidR="00AF21D1" w:rsidRPr="00AF21D1">
        <w:rPr>
          <w:b/>
        </w:rPr>
        <w:t>410.</w:t>
      </w:r>
      <w:r w:rsidR="0096778F">
        <w:t xml:space="preserve"> (319). </w:t>
      </w:r>
      <w:r w:rsidR="00AF21D1" w:rsidRPr="00AF21D1">
        <w:rPr>
          <w:b/>
        </w:rPr>
        <w:t>(М.А.Й.).</w:t>
      </w:r>
      <w:r w:rsidR="0096778F">
        <w:t xml:space="preserve"> Не надо касаться недобрых сознаний и входить с ними в общение, чтобы не создавать каналов психической связи. И нужно говорить еще меньше. Ведь если промолчать или сказать нечто малозначащее вместо значительного, то и это послужит только на благо, ибо недоброе сознание даже добрую мысль обратит во зло, если этого захочет. А что же ему хотеть, как не умаления Света, в какой бы форме оно ни выражалось. Иногда мысленный приказ будет очень эффективен, особенно когда он не идет вразрез с течением собственной кармы. Но молчаливость приветствуем. Когда сказано мало или ничего, не приходится раздумывать о возможных вредных последствиях слов, которых можно было бы и не говорить. А разговаривать очень хотят, и очень многие, чтобы часто поставить в строку каждое лыко.</w:t>
      </w:r>
    </w:p>
    <w:p w:rsidR="005708EB" w:rsidRDefault="005708EB" w:rsidP="00BF4524"/>
    <w:p w:rsidR="0096778F" w:rsidRDefault="00BB53C2" w:rsidP="00BF4524">
      <w:r w:rsidRPr="00A07582">
        <w:rPr>
          <w:b/>
        </w:rPr>
        <w:t>1966</w:t>
      </w:r>
      <w:r>
        <w:rPr>
          <w:b/>
        </w:rPr>
        <w:t xml:space="preserve"> г. </w:t>
      </w:r>
      <w:r w:rsidR="00AF21D1" w:rsidRPr="00AF21D1">
        <w:rPr>
          <w:b/>
        </w:rPr>
        <w:t>411.</w:t>
      </w:r>
      <w:r w:rsidR="0096778F">
        <w:t xml:space="preserve"> (320). </w:t>
      </w:r>
      <w:r w:rsidR="00AF21D1" w:rsidRPr="00AF21D1">
        <w:rPr>
          <w:b/>
        </w:rPr>
        <w:t>(Гуру).</w:t>
      </w:r>
      <w:r w:rsidR="0096778F">
        <w:t xml:space="preserve"> Когда становится очень темно, хорошо представить себя в Луче Света Владыки. Это и защита, и поддержка, и зов в будущее. Как же пройти через трудности и огорчения настоящего, если не по Лучу. Осознание себя в Луче должно быть постоянным, равно как и представление Лика. Отчетливость Образа углубляет его непосредственное воздействие. Все окружающее будет яро противодействовать осуществлению этих двух указаний, и вопрос в том, на чьей стороне будет победа. Без Лика в третьем глазу по Лучу не пройти, ибо движение чертою Луча заключает в себе и это условие.</w:t>
      </w:r>
    </w:p>
    <w:p w:rsidR="005708EB" w:rsidRDefault="005708EB" w:rsidP="00BF4524"/>
    <w:p w:rsidR="0096778F" w:rsidRDefault="00BB53C2" w:rsidP="00BF4524">
      <w:r w:rsidRPr="00A07582">
        <w:rPr>
          <w:b/>
        </w:rPr>
        <w:t>1966</w:t>
      </w:r>
      <w:r>
        <w:rPr>
          <w:b/>
        </w:rPr>
        <w:t xml:space="preserve"> г. </w:t>
      </w:r>
      <w:r w:rsidR="00AF21D1" w:rsidRPr="00AF21D1">
        <w:rPr>
          <w:b/>
        </w:rPr>
        <w:t>412.</w:t>
      </w:r>
      <w:r w:rsidR="0096778F">
        <w:t xml:space="preserve"> (321). </w:t>
      </w:r>
      <w:r w:rsidR="00AF21D1" w:rsidRPr="00AF21D1">
        <w:rPr>
          <w:b/>
        </w:rPr>
        <w:t>(Май 15).</w:t>
      </w:r>
      <w:r w:rsidR="0096778F">
        <w:t xml:space="preserve"> Задача овладения мыслью снова становится первоочередной, ибо с обострением яркости впечатлений они стремятся заполнять сознание и остаться в нем. Поэтому полный перенос сознания с одного предмета на другой и умение выключать предшествовавшую мысль так, чтобы она не мешала и не появлялась вновь, становится необходимым. Иначе получается рабство у впечатлений, которые будут захватывать сознание и не пожелают из него уходить, даже несмотря на приказ воли. Психическими продуктами надо владеть, и подчинять их воле, и ни в коем случае не допускать их пребывания в сознании вопреки ей или желанию. Это рабство у мыслей и впечатлений создается в момент их допуска при особенно повышенном эмоциональном к ним интересе. Приглашенные гости, достаточно посидев, уходить не желают. Давно уже Сказал, что Учитель в сознании Должен первенствовать — Ему место в переднем углу. Если этого нет, первенство может захватить любая мысль, а вместе с ним и власть. При пробуждении — первая мысль Учителю. При отходе ко сну — тоже. И в течение дня Лик Его в третьем глазу должен быть </w:t>
      </w:r>
      <w:r w:rsidR="0096778F">
        <w:lastRenderedPageBreak/>
        <w:t>постоянно. Неужели так уж трудно утвердить то, без чего дальнейшее продвижение становится невозможным? «Довлеет дневи злоба его», — так сказано в ваших священных книгах. День полон своими заботами, но они преходящи и постоянно заменяются все новыми и новыми. Нельзя отдавать им всего сознания. Мысль о близости Высочайшего, что имеем, первее и важнее всего. Неужели право своего огненного первородства и возможность продвижения отдадим за временное удовлетворение чечевичной похлебкой из очередных призраков Майи, стремящихся заслонить путь ваш ко Мне?!</w:t>
      </w:r>
    </w:p>
    <w:p w:rsidR="005708EB" w:rsidRDefault="005708EB" w:rsidP="00BF4524"/>
    <w:p w:rsidR="0096778F" w:rsidRDefault="00BB53C2" w:rsidP="00BF4524">
      <w:r w:rsidRPr="00A07582">
        <w:rPr>
          <w:b/>
        </w:rPr>
        <w:t>1966</w:t>
      </w:r>
      <w:r>
        <w:rPr>
          <w:b/>
        </w:rPr>
        <w:t xml:space="preserve"> г. </w:t>
      </w:r>
      <w:r w:rsidR="00AF21D1" w:rsidRPr="00AF21D1">
        <w:rPr>
          <w:b/>
        </w:rPr>
        <w:t>413.</w:t>
      </w:r>
      <w:r w:rsidR="0096778F">
        <w:t xml:space="preserve"> (322). </w:t>
      </w:r>
      <w:r w:rsidR="00AF21D1" w:rsidRPr="00AF21D1">
        <w:rPr>
          <w:b/>
        </w:rPr>
        <w:t>(М.А.Й.).</w:t>
      </w:r>
      <w:r w:rsidR="0096778F">
        <w:t xml:space="preserve"> Когда старания темных утопить сознание в вожделениях терпят фиаско, они стараются подменить их чем угодно, раздувая интерес к самым обычным и безвредным явлениям. Одежда, конечно, необходима. Но вспомните, как раздували они у нашей О. интерес к тряпкам и вязанью только лишь для того, чтобы отдалить от вас. И когда в этом преуспели и вас разделило огромное расстояние, интерес сразу пропал. Темные искусственно его не воспламеняли, так как цели достигли. Зоркость научает в самых безобидных вещах усматривать темную руку, если эти кажущиеся безобидными вещи отдаляют от Учителя. Сперва Учитель, а потом все остальное, даже самое хорошее и нужное. Делайте все, что вам надо, но совместно с Учителем Света — это единственное решение.</w:t>
      </w:r>
    </w:p>
    <w:p w:rsidR="005708EB" w:rsidRDefault="005708EB" w:rsidP="00BF4524"/>
    <w:p w:rsidR="0096778F" w:rsidRDefault="00BB53C2" w:rsidP="00BF4524">
      <w:r w:rsidRPr="00A07582">
        <w:rPr>
          <w:b/>
        </w:rPr>
        <w:t>1966</w:t>
      </w:r>
      <w:r>
        <w:rPr>
          <w:b/>
        </w:rPr>
        <w:t xml:space="preserve"> г. </w:t>
      </w:r>
      <w:r w:rsidR="00AF21D1" w:rsidRPr="00AF21D1">
        <w:rPr>
          <w:b/>
        </w:rPr>
        <w:t>414.</w:t>
      </w:r>
      <w:r w:rsidR="0096778F">
        <w:t xml:space="preserve"> </w:t>
      </w:r>
      <w:r w:rsidR="00AF21D1" w:rsidRPr="00AF21D1">
        <w:rPr>
          <w:b/>
        </w:rPr>
        <w:t>(Гуру).</w:t>
      </w:r>
      <w:r w:rsidR="0096778F">
        <w:t xml:space="preserve"> А вы между собою и чем бы то ни было — приятным или неприятным, хорошим или плохим, внешним или внутренним, добрым или злым, желательным или нежелательным, светлым или темным, другом или недругом, благополучием или горем, и всем, что преподносит вам жизнь, ставьте избранный Образ и как бы через него смотрите на все, окружающее вас и приближающееся к вам. Это будет мощной защитой от того, что стремится отделить вас от Учителя. Лик будет щитом.</w:t>
      </w:r>
    </w:p>
    <w:p w:rsidR="005708EB" w:rsidRDefault="005708EB" w:rsidP="00BF4524"/>
    <w:p w:rsidR="0096778F" w:rsidRDefault="00BB53C2" w:rsidP="00BF4524">
      <w:r w:rsidRPr="00A07582">
        <w:rPr>
          <w:b/>
        </w:rPr>
        <w:t>1966</w:t>
      </w:r>
      <w:r>
        <w:rPr>
          <w:b/>
        </w:rPr>
        <w:t xml:space="preserve"> г. </w:t>
      </w:r>
      <w:r w:rsidR="00AF21D1" w:rsidRPr="00AF21D1">
        <w:rPr>
          <w:b/>
        </w:rPr>
        <w:t>415.</w:t>
      </w:r>
      <w:r w:rsidR="0096778F">
        <w:t xml:space="preserve"> (323). </w:t>
      </w:r>
      <w:r w:rsidR="00AF21D1" w:rsidRPr="00AF21D1">
        <w:rPr>
          <w:b/>
        </w:rPr>
        <w:t>(Май 16).</w:t>
      </w:r>
      <w:r w:rsidR="0096778F">
        <w:t xml:space="preserve"> Друг Мой, жизнь поворачивается иногда своею изнанкой, чтобы лучше видеть могли, где оно, настоящее и стоящее того, чтобы на него опереться. Второе: нужно пройти через все, и нужно карму исчерпать, заплатив все долги. И, кроме всего, плата за Свет велика. Не закалится клинок духа ни в чем так хорошо, как в горниле испытаний. Каждое успешно пройденное будем рассматривать как ступеньку подъема. Каждое противодействие примем как удар в щит Света. И когда слишком уж тяжело, спросим себя, не Света ли луч стучится в сердце.</w:t>
      </w:r>
    </w:p>
    <w:p w:rsidR="005708EB" w:rsidRDefault="005708EB" w:rsidP="00BF4524"/>
    <w:p w:rsidR="0096778F" w:rsidRDefault="00BB53C2" w:rsidP="00BF4524">
      <w:r w:rsidRPr="00A07582">
        <w:rPr>
          <w:b/>
        </w:rPr>
        <w:t>1966</w:t>
      </w:r>
      <w:r>
        <w:rPr>
          <w:b/>
        </w:rPr>
        <w:t xml:space="preserve"> г. </w:t>
      </w:r>
      <w:r w:rsidR="00AF21D1" w:rsidRPr="00AF21D1">
        <w:rPr>
          <w:b/>
        </w:rPr>
        <w:t>416.</w:t>
      </w:r>
      <w:r w:rsidR="0096778F">
        <w:t xml:space="preserve"> (324). </w:t>
      </w:r>
      <w:r w:rsidR="00AF21D1" w:rsidRPr="00AF21D1">
        <w:rPr>
          <w:b/>
        </w:rPr>
        <w:t>(М.А.Й.).</w:t>
      </w:r>
      <w:r w:rsidR="0096778F">
        <w:t xml:space="preserve"> Мысленная помощь нам и всем трудящимся для Эволюции мира заключается хотя бы в том, чтобы каждое не соответствующее ей явление мысленно перестраивать на </w:t>
      </w:r>
      <w:r w:rsidR="0096778F">
        <w:lastRenderedPageBreak/>
        <w:t>соответствующее и заменять им, мыслью разрушая негодное. Этим процессом можно заменить обычную бесплодную критику или осуждение. Критика обычная заменяется критикой строительной, указующей, как сделать лучше.</w:t>
      </w:r>
    </w:p>
    <w:p w:rsidR="005708EB" w:rsidRDefault="005708EB" w:rsidP="00BF4524"/>
    <w:p w:rsidR="0096778F" w:rsidRDefault="00BB53C2" w:rsidP="00BF4524">
      <w:r w:rsidRPr="00A07582">
        <w:rPr>
          <w:b/>
        </w:rPr>
        <w:t>1966</w:t>
      </w:r>
      <w:r>
        <w:rPr>
          <w:b/>
        </w:rPr>
        <w:t xml:space="preserve"> г. </w:t>
      </w:r>
      <w:r w:rsidR="00AF21D1" w:rsidRPr="00AF21D1">
        <w:rPr>
          <w:b/>
        </w:rPr>
        <w:t>417.</w:t>
      </w:r>
      <w:r w:rsidR="0096778F">
        <w:t xml:space="preserve"> (325). </w:t>
      </w:r>
      <w:r w:rsidR="00AF21D1" w:rsidRPr="00AF21D1">
        <w:rPr>
          <w:b/>
        </w:rPr>
        <w:t>(Гуру).</w:t>
      </w:r>
      <w:r w:rsidR="0096778F">
        <w:t xml:space="preserve"> Все мышление приходится перестраивать на новый лад в созвучии с требованиями Эволюции. Личные мысли этому очень мешают. Самость — враг Эволюции, враг номер первый. Его одолев, можно думать начать о победе над остальными врагами.</w:t>
      </w:r>
    </w:p>
    <w:p w:rsidR="005708EB" w:rsidRDefault="005708EB" w:rsidP="00BF4524"/>
    <w:p w:rsidR="0096778F" w:rsidRDefault="0096778F" w:rsidP="00727662">
      <w:pPr>
        <w:pStyle w:val="Quote"/>
      </w:pPr>
      <w:r>
        <w:t>Во сне летал. Выше домов подняться не мог. Видел сон, яркий, радостный и красочный о том, что наступило сужденное время. Я это знал и какую-то играл значительную роль в этом. Кругом было много людей, радостно идущих его встречать. Видел много матросов с ленточками на груди. Потом военных. Жену одного сопровождал. От слишком большого любопытства уходил через стены, но они шли за мной, три женщины. Потом видел Дорогую</w:t>
      </w:r>
      <w:r w:rsidR="00E4421D">
        <w:rPr>
          <w:rStyle w:val="FootnoteReference"/>
        </w:rPr>
        <w:footnoteReference w:id="13"/>
      </w:r>
      <w:r>
        <w:t>, улыбавшуюся и радостно меня обнявшую и поцеловавшую явно. Видел приготовления к какому-то заседанию, а мы должны были смотреть через окошко сбоку. Потом я в тонком теле явился какому-то деятелю, чуть ли не немцу, но он меня учуял. Сон был долгий и радостный и означал наступление срока.</w:t>
      </w:r>
    </w:p>
    <w:p w:rsidR="0096778F" w:rsidRDefault="00BB53C2" w:rsidP="00BF4524">
      <w:r w:rsidRPr="00A07582">
        <w:rPr>
          <w:b/>
        </w:rPr>
        <w:t>1966</w:t>
      </w:r>
      <w:r>
        <w:rPr>
          <w:b/>
        </w:rPr>
        <w:t xml:space="preserve"> г. </w:t>
      </w:r>
      <w:r w:rsidR="00AF21D1" w:rsidRPr="00AF21D1">
        <w:rPr>
          <w:b/>
        </w:rPr>
        <w:t>418.</w:t>
      </w:r>
      <w:r w:rsidR="0096778F">
        <w:t xml:space="preserve"> </w:t>
      </w:r>
      <w:r w:rsidR="00AF21D1" w:rsidRPr="00AF21D1">
        <w:rPr>
          <w:b/>
        </w:rPr>
        <w:t>(Май 17).</w:t>
      </w:r>
      <w:r w:rsidR="0096778F">
        <w:t xml:space="preserve"> (Ночью со сна и утром). На Нашей волне настроен весь мир — слушает новые вести. Теперь все уж скоро.</w:t>
      </w:r>
    </w:p>
    <w:p w:rsidR="0096778F" w:rsidRDefault="0096778F" w:rsidP="00BF4524">
      <w:r>
        <w:t>С нею должен совершать работу на протяжении всей истории человечества.</w:t>
      </w:r>
    </w:p>
    <w:p w:rsidR="0096778F" w:rsidRDefault="0096778F" w:rsidP="00BF4524">
      <w:r>
        <w:t>Я вас Предупреждаю о близких переменах. Чего хотите, всё уже у порога. Ты крепко стой — так мало осталось (ждать). Ты встреть Нас сильным, окрепшим, достойным. Хочу тебе сказать: «Гораздо трубите победу». Всё скоро останется позади, всё, что так тяжко терзало. Радость Шлю. Когда Прилагаю Руку Мою, сметаются все противодействия и препятствия. Сын Мой, окончились муки твои. Ты ждал от жизни только плохое, теперь жди только хорошего. Размету противодействия и противодействующих. Явлю силу. Голову выше: победа Света пришла.</w:t>
      </w:r>
    </w:p>
    <w:p w:rsidR="0096778F" w:rsidRDefault="0096778F" w:rsidP="00BF4524">
      <w:r>
        <w:t>Для жителей Тонкого Мира предметы и вещи его и всё, что в нем, так же реальны, как реально для вас все земное, но не реальны все вещи земные. Радость освобождения безмерна.</w:t>
      </w:r>
    </w:p>
    <w:p w:rsidR="0096778F" w:rsidRDefault="0096778F" w:rsidP="00BF4524">
      <w:r>
        <w:t>Да, да, да, время Мое наступает.</w:t>
      </w:r>
    </w:p>
    <w:p w:rsidR="0096778F" w:rsidRDefault="0096778F" w:rsidP="00821538">
      <w:pPr>
        <w:pStyle w:val="Quote"/>
      </w:pPr>
      <w:r>
        <w:t xml:space="preserve">Еще видел во сне, что забирался вверх по камням, крутым и запачканным. Поднялся. Поднявшись, спустился немного по черному шесту. Еще видел, что пришли, посмотрели вокруг, ничего не тронули. Только спросили, нет ли чего на мне. </w:t>
      </w:r>
      <w:r>
        <w:lastRenderedPageBreak/>
        <w:t>Были дружественны и с приязнью смотрели на портрет Н[иколая] К[онстантиновича] на стене. (Дорогая была радостная, улыбающаяся, полная энергии).</w:t>
      </w:r>
    </w:p>
    <w:p w:rsidR="005708EB" w:rsidRDefault="005708EB" w:rsidP="00BF4524"/>
    <w:p w:rsidR="0096778F" w:rsidRDefault="00BB53C2" w:rsidP="00BF4524">
      <w:r w:rsidRPr="00A07582">
        <w:rPr>
          <w:b/>
        </w:rPr>
        <w:t>1966</w:t>
      </w:r>
      <w:r>
        <w:rPr>
          <w:b/>
        </w:rPr>
        <w:t xml:space="preserve"> г. </w:t>
      </w:r>
      <w:r w:rsidR="00AF21D1" w:rsidRPr="00AF21D1">
        <w:rPr>
          <w:b/>
        </w:rPr>
        <w:t>419.</w:t>
      </w:r>
      <w:r w:rsidR="0096778F">
        <w:t xml:space="preserve"> (326). Родные Мои, сужденное время неотвратимо. Этим сознанием нужно идти через жизнь. И не все ли равно в конечном итоге, какой путь приведет ближе к нему. Ведь когда оно станет реальностью, забудется все, что так болезненно и остро отягощало дух. Магнит будущего мощен. Его сила в непреложности продвижения к нему (к будущему). Мы Знаем его, ибо Видим. Чуете и вы, но не видите. Ведь сужденное будущее существует уже в настоящем, хотя и не видно для вас. Но чуять сердцем его можно, даже не видя. В нем радость победы Света над тьмою. Отягощает тьма сердце. Но радуется сердце Свету. Победа Света и радость неотделимы. Живите радостью будущему, закрывая сердце для тьмы. Она хочет лишить вас этой радости. Но радость Свету есть уже победа над тьмою. Временна тьма, но Свет вечен. Царствованию темных приходит конец. «Гораздо трубите победу», ибо победа близка.</w:t>
      </w:r>
    </w:p>
    <w:p w:rsidR="005708EB" w:rsidRDefault="005708EB" w:rsidP="00BF4524"/>
    <w:p w:rsidR="0096778F" w:rsidRDefault="00BB53C2" w:rsidP="00BF4524">
      <w:r w:rsidRPr="00A07582">
        <w:rPr>
          <w:b/>
        </w:rPr>
        <w:t>1966</w:t>
      </w:r>
      <w:r>
        <w:rPr>
          <w:b/>
        </w:rPr>
        <w:t xml:space="preserve"> г. </w:t>
      </w:r>
      <w:r w:rsidR="00AF21D1" w:rsidRPr="00AF21D1">
        <w:rPr>
          <w:b/>
        </w:rPr>
        <w:t>420.</w:t>
      </w:r>
      <w:r w:rsidR="0096778F">
        <w:t xml:space="preserve"> (327). </w:t>
      </w:r>
      <w:r w:rsidR="00AF21D1" w:rsidRPr="00AF21D1">
        <w:rPr>
          <w:b/>
        </w:rPr>
        <w:t>(Гуру).</w:t>
      </w:r>
      <w:r w:rsidR="0096778F">
        <w:t xml:space="preserve"> В моменты, когда дух в состоянии огненно воспрянуть сердцем, отпадает от него, как ненужная шелуха, все, что препятствием служит для духа и отягощает его. Огненные крылья дают возможность подняться над малостью личной своей, чтобы к великости Иерархии прикоснуться и явно почуять вибрации того, что уже существует и суждено, но еще скрыто от глаза земного. Порадуемся вместе тому, что суждено и участниками чего нам надлежит стать волею сроков. Духи, сужденные срокам, зависят от них. Велика их печаль, но и радость зато непомерна, когда наступают они.</w:t>
      </w:r>
    </w:p>
    <w:p w:rsidR="005708EB" w:rsidRDefault="005708EB" w:rsidP="00BF4524"/>
    <w:p w:rsidR="0096778F" w:rsidRDefault="00BB53C2" w:rsidP="00BF4524">
      <w:r w:rsidRPr="00A07582">
        <w:rPr>
          <w:b/>
        </w:rPr>
        <w:t>1966</w:t>
      </w:r>
      <w:r>
        <w:rPr>
          <w:b/>
        </w:rPr>
        <w:t xml:space="preserve"> г. </w:t>
      </w:r>
      <w:r w:rsidR="00AF21D1" w:rsidRPr="00AF21D1">
        <w:rPr>
          <w:b/>
        </w:rPr>
        <w:t>421.</w:t>
      </w:r>
      <w:r w:rsidR="0096778F">
        <w:t xml:space="preserve"> </w:t>
      </w:r>
      <w:r w:rsidR="00AF21D1" w:rsidRPr="00AF21D1">
        <w:rPr>
          <w:b/>
        </w:rPr>
        <w:t>(М.А.Й.).</w:t>
      </w:r>
      <w:r w:rsidR="0096778F">
        <w:t xml:space="preserve"> Радость у нас. Вибрации ее коснулись и вашего сердца. Ощущение это реально. Причина его в том, что Радость победы Света звучит над планетой. Радость эта на близость к нам указует. Вместе разделяем ее. Ждущие, знаете, ждете чего! Радость осуществления заповеданного будущего звучит в близких сердцах. После ночи день, после бури Солнце, после тьмы Свет. Наступлению Света порадуемся.</w:t>
      </w:r>
    </w:p>
    <w:p w:rsidR="0096778F" w:rsidRDefault="0096778F" w:rsidP="00BF4524">
      <w:r>
        <w:t>Хотящему быть с нами и близко что может мешать?!</w:t>
      </w:r>
    </w:p>
    <w:p w:rsidR="005708EB" w:rsidRDefault="005708EB" w:rsidP="00BF4524"/>
    <w:p w:rsidR="0096778F" w:rsidRDefault="00BB53C2" w:rsidP="00BF4524">
      <w:r w:rsidRPr="00A07582">
        <w:rPr>
          <w:b/>
        </w:rPr>
        <w:t>1966</w:t>
      </w:r>
      <w:r>
        <w:rPr>
          <w:b/>
        </w:rPr>
        <w:t xml:space="preserve"> г. </w:t>
      </w:r>
      <w:r w:rsidR="00AF21D1" w:rsidRPr="00AF21D1">
        <w:rPr>
          <w:b/>
        </w:rPr>
        <w:t>422.</w:t>
      </w:r>
      <w:r w:rsidR="0096778F">
        <w:t xml:space="preserve"> </w:t>
      </w:r>
      <w:r w:rsidR="00AF21D1" w:rsidRPr="00AF21D1">
        <w:rPr>
          <w:b/>
        </w:rPr>
        <w:t>(Май 18).</w:t>
      </w:r>
      <w:r w:rsidR="0096778F">
        <w:t xml:space="preserve"> Со сна слова: «Скажут ведь, что ты Мой сын».</w:t>
      </w:r>
    </w:p>
    <w:p w:rsidR="0096778F" w:rsidRDefault="0096778F" w:rsidP="00BF4524">
      <w:r>
        <w:t xml:space="preserve">Самости и личному началу нет места в Твердыне. Личность заменяется Индивидуальностью, и энергии ее устремляются на продвижение человечества. Мысли о себе допустимы, но при условии, если они касаются Индивидуальности. Под Индивидуальностью подразумевается перевоплощающаяся </w:t>
      </w:r>
      <w:r>
        <w:lastRenderedPageBreak/>
        <w:t>бессмертная Триада человека, сбрасывающая при каждом очередном воплощении четыре низших проводника, четвертый из которых является вместилищем и носителем смертной личности человека. Различие между личностью и Индивидуальностью следует твердо усвоить, чтобы отделить в себе низшее от высшего, смертное от бессмертного. В жизни каждого дня можно с пользою упражняться в этом умении распознавания элементов бессмертия в своем микрокосме, чтобы бережно и заботливо накапливать их для сознательной жизни в Надземном. И, действительно, становится очевидным тогда, что все, чего нельзя взять с собою при смерти физического тела, относится к области личности малой, смертной и временной на Земле. Расширяя сферу элементов непреходящего в сознании своем, приближаем возможности состояния его непрерываемости при переходе Великих Границ. Можно даже упорно себе повторять, смотря на то, что окружает плотное тело: «Это вот не мое, а это мое. Это могу взять с собою и дальше, а это оставляю на Земле. Это дается судьбою на время, а это мое навсегда». Так рассуждая, углубляем разделение проводников, отдавая земное Земле, а вневременное — духу. При этом в понятие «мое» входит только то, что относится к бессмертной Триаде, но не самости личности малой, обреченной на смерть.</w:t>
      </w:r>
    </w:p>
    <w:p w:rsidR="005708EB" w:rsidRDefault="005708EB" w:rsidP="00BF4524"/>
    <w:p w:rsidR="0096778F" w:rsidRDefault="00BB53C2" w:rsidP="00BF4524">
      <w:r w:rsidRPr="00A07582">
        <w:rPr>
          <w:b/>
        </w:rPr>
        <w:t>1966</w:t>
      </w:r>
      <w:r>
        <w:rPr>
          <w:b/>
        </w:rPr>
        <w:t xml:space="preserve"> г. </w:t>
      </w:r>
      <w:r w:rsidR="00AF21D1" w:rsidRPr="00AF21D1">
        <w:rPr>
          <w:b/>
        </w:rPr>
        <w:t>423.</w:t>
      </w:r>
      <w:r w:rsidR="0096778F">
        <w:t xml:space="preserve"> (328). </w:t>
      </w:r>
      <w:r w:rsidR="00AF21D1" w:rsidRPr="00AF21D1">
        <w:rPr>
          <w:b/>
        </w:rPr>
        <w:t>(М.А.Й.).</w:t>
      </w:r>
      <w:r w:rsidR="0096778F">
        <w:t xml:space="preserve"> Не будем огорчаться тем, что долго нельзя удержать ни одного ощущения, даже радости ощущения близости тех, кого любим. Чередование и ритм восприятий — условие жизни сознания. Если бы оно прекратилось, то монотонность поступлений омертвила бы жизнь духа. Потому день сменяется ночью, а ночь — новой зарею, весною — зима и радостью — горе, а наша далекость — сужденною близостью встречи. Так же сменяются и впечатления и ощущения всего того, что течет через оболочки. Принцип Манвантары и пралайи, то есть пульсации явлений, проявляется во всем. Поэтому мудро и спокойно можно встречать волны противоположных манифестаций в окружающем нас мире.</w:t>
      </w:r>
    </w:p>
    <w:p w:rsidR="005708EB" w:rsidRDefault="005708EB" w:rsidP="00BF4524"/>
    <w:p w:rsidR="0096778F" w:rsidRDefault="00BB53C2" w:rsidP="00BF4524">
      <w:r w:rsidRPr="00A07582">
        <w:rPr>
          <w:b/>
        </w:rPr>
        <w:t>1966</w:t>
      </w:r>
      <w:r>
        <w:rPr>
          <w:b/>
        </w:rPr>
        <w:t xml:space="preserve"> г. </w:t>
      </w:r>
      <w:r w:rsidR="00AF21D1" w:rsidRPr="00AF21D1">
        <w:rPr>
          <w:b/>
        </w:rPr>
        <w:t>424.</w:t>
      </w:r>
      <w:r w:rsidR="0096778F">
        <w:t xml:space="preserve"> (329). </w:t>
      </w:r>
      <w:r w:rsidR="00AF21D1" w:rsidRPr="00AF21D1">
        <w:rPr>
          <w:b/>
        </w:rPr>
        <w:t>(Гуру).</w:t>
      </w:r>
      <w:r w:rsidR="0096778F">
        <w:t xml:space="preserve"> Сила и глубина каждодневных общений с Высшими, благодаря неизменному ритму, возрастает во времени и ручательством служит того, что в Надземном, когда убраны будут преграды плотного мира, они приобретут аспект еще большей реальности, ибо невидимое и только ощущаемое сердцем станет явным и видимым. В Надземном — там, где мысль, там и мы. Следовательно, устремление является там решающим условием. Благо тем, кто в теснинах и ущемлениях жизни земной устремляется духом к Владыке Света.</w:t>
      </w:r>
    </w:p>
    <w:p w:rsidR="005708EB" w:rsidRDefault="005708EB" w:rsidP="00BF4524"/>
    <w:p w:rsidR="0096778F" w:rsidRDefault="00BB53C2" w:rsidP="00BF4524">
      <w:r w:rsidRPr="00A07582">
        <w:rPr>
          <w:b/>
        </w:rPr>
        <w:t>1966</w:t>
      </w:r>
      <w:r>
        <w:rPr>
          <w:b/>
        </w:rPr>
        <w:t xml:space="preserve"> г. </w:t>
      </w:r>
      <w:r w:rsidR="00AF21D1" w:rsidRPr="00AF21D1">
        <w:rPr>
          <w:b/>
        </w:rPr>
        <w:t>425.</w:t>
      </w:r>
      <w:r w:rsidR="0096778F">
        <w:t xml:space="preserve"> (330). </w:t>
      </w:r>
      <w:r w:rsidR="00AF21D1" w:rsidRPr="00AF21D1">
        <w:rPr>
          <w:b/>
        </w:rPr>
        <w:t>(Май 20).</w:t>
      </w:r>
      <w:r w:rsidR="0096778F">
        <w:t xml:space="preserve"> Утверждение в сознании непреходящего сопровождается постоянной борьбою между наинужнейшим и заботами и подробностями текущего дня. Только </w:t>
      </w:r>
      <w:r w:rsidR="0096778F">
        <w:lastRenderedPageBreak/>
        <w:t>сосредоточение помогает всецело не погружаться в преходящее. Майя плотного мира очень сильна. И все же, чтобы войти в вечную жизнь, звучание Земли надо умерить. Смерть есть благо хотя бы только потому, что заставляет расставаться со всем тем, к чему так яро привязываются мысли и что человек считает своим, принадлежащим ему. Все это приходится оставлять на Земле. Было... и нет... И никогда уже больше не будет в тех формах, что было. Приобретая и теряя все земные вещи в каждом воплощении, дух научается освобождаться от них. Поистине, смерть — это освобождение. И если нет сил в данное время сбросить с себя власть окружающего, то смерть этому помогает. Потому Называем смерть освободительницей. Она действительно является таковой, если есть достаточные накопления, то есть есть то, чем жить и что реализовать там, где безраздельно царствует мысль. Чем же жить там тому человеку, который никогда не давал себе труда помыслить о чем-либо, выходящем за пределы земного обихода? Имеющему дается, а у неимеющего отнимется и то, что имеет. Нищие мыслью останутся нищими там, и особенно — нищие сердцем.</w:t>
      </w:r>
    </w:p>
    <w:p w:rsidR="005708EB" w:rsidRDefault="005708EB" w:rsidP="00BF4524"/>
    <w:p w:rsidR="0096778F" w:rsidRDefault="00BB53C2" w:rsidP="00BF4524">
      <w:r w:rsidRPr="00A07582">
        <w:rPr>
          <w:b/>
        </w:rPr>
        <w:t>1966</w:t>
      </w:r>
      <w:r>
        <w:rPr>
          <w:b/>
        </w:rPr>
        <w:t xml:space="preserve"> г. </w:t>
      </w:r>
      <w:r w:rsidR="00AF21D1" w:rsidRPr="00AF21D1">
        <w:rPr>
          <w:b/>
        </w:rPr>
        <w:t>426.</w:t>
      </w:r>
      <w:r w:rsidR="0096778F">
        <w:t xml:space="preserve"> (331). </w:t>
      </w:r>
      <w:r w:rsidR="00AF21D1" w:rsidRPr="00AF21D1">
        <w:rPr>
          <w:b/>
        </w:rPr>
        <w:t>(М.А.Й.).</w:t>
      </w:r>
      <w:r w:rsidR="0096778F">
        <w:t xml:space="preserve"> Спросят, почему так много говорится о смерти, когда жизнь земная дана, чтобы жить на Земле и земным. Это верно, но жить на Земле осмысленной жизнью можно лишь при осознании всех трех миров, нашего участия в них и понимании цели земных воплощений. При отрицании их земное существование превращается в нелепость. Кто же захочет примириться со своим полным и окончательным уничтожением? Живут бессознательно и не отдавая себе отчета, но все-таки ощущая, что дух не умирает. Живут, потому что мертвыми никто не может представить себя, хотя рассудок их убеждает в противном. Живут, ибо не думают и не хотят думать о будущем. Но мы предлагаем помыслить хотя бы ради того, чтобы не предать себя смерти. Жизнь и смерть — в духе. Смерть в духе страшнее, чем в теле. Живые мертвецы служат страшным свидетельством того, что смерть в духе возможна.</w:t>
      </w:r>
    </w:p>
    <w:p w:rsidR="005708EB" w:rsidRDefault="005708EB" w:rsidP="00BF4524"/>
    <w:p w:rsidR="0096778F" w:rsidRDefault="00BB53C2" w:rsidP="00BF4524">
      <w:r w:rsidRPr="00A07582">
        <w:rPr>
          <w:b/>
        </w:rPr>
        <w:t>1966</w:t>
      </w:r>
      <w:r>
        <w:rPr>
          <w:b/>
        </w:rPr>
        <w:t xml:space="preserve"> г. </w:t>
      </w:r>
      <w:r w:rsidR="00AF21D1" w:rsidRPr="00AF21D1">
        <w:rPr>
          <w:b/>
        </w:rPr>
        <w:t>427.</w:t>
      </w:r>
      <w:r w:rsidR="0096778F">
        <w:t xml:space="preserve"> (332). </w:t>
      </w:r>
      <w:r w:rsidR="00AF21D1" w:rsidRPr="00AF21D1">
        <w:rPr>
          <w:b/>
        </w:rPr>
        <w:t>(Гуру).</w:t>
      </w:r>
      <w:r w:rsidR="0096778F">
        <w:t xml:space="preserve"> Сознание есть поле встречи всех трех миров. Мысль, даже земная, уже явление Тонкого Плана. Психические продукты несут на себе отпечатки того или иного мира. В этом можно внимательно разбираться и расчленять их характер. Откуда порою тоска или невыносимая тяжесть, когда внешне ничто не изменилось и все будто бы обстоит хорошо? Откуда неприятное ощущение при беседе с дурным человеком, когда лицо его улыбается и слова заботливо скрыли мысли? Сердце — ведун. Оно ощущает порою поверх внешней видимости. Сердце больше живет в Мире Тонком, но рассудок всецело — в земном. Будем внимательно присматриваться ко всему, что попадает в поле сознания, чтобы научиться различать вестников Высших Миров.</w:t>
      </w:r>
    </w:p>
    <w:p w:rsidR="0096778F" w:rsidRDefault="0096778F" w:rsidP="009A12F8">
      <w:pPr>
        <w:pStyle w:val="Quote"/>
      </w:pPr>
      <w:r>
        <w:lastRenderedPageBreak/>
        <w:t>Видел себя во сне, что хотел оторваться от земли и взлететь, но ноги были словно привязаны, и подняться нисколько не смог.</w:t>
      </w:r>
    </w:p>
    <w:p w:rsidR="005708EB" w:rsidRDefault="005708EB" w:rsidP="00BF4524"/>
    <w:p w:rsidR="0096778F" w:rsidRDefault="00BB53C2" w:rsidP="00BF4524">
      <w:r w:rsidRPr="00A07582">
        <w:rPr>
          <w:b/>
        </w:rPr>
        <w:t>1966</w:t>
      </w:r>
      <w:r>
        <w:rPr>
          <w:b/>
        </w:rPr>
        <w:t xml:space="preserve"> г. </w:t>
      </w:r>
      <w:r w:rsidR="00AF21D1" w:rsidRPr="00AF21D1">
        <w:rPr>
          <w:b/>
        </w:rPr>
        <w:t>428.</w:t>
      </w:r>
      <w:r w:rsidR="0096778F">
        <w:t xml:space="preserve"> (333). Мало понятые слова «нищие духом» придется пояснять. Нищие — это не имеющие, но очень хотящие иметь, и потому просящие дать им то, чего у них нет. Нищие духом — это значит не имеющие, но очень хотящие иметь дары духа. О хотящих иметь дары духа, но не имеющих их и было Сказано, что они утешатся, то есть получат то, к чему стремится их сердце. Если мысль, сердце и сознание устремлены к тому, чтобы получить дары духа, получение последует непреложно.</w:t>
      </w:r>
    </w:p>
    <w:p w:rsidR="005708EB" w:rsidRDefault="005708EB" w:rsidP="00BF4524"/>
    <w:p w:rsidR="0096778F" w:rsidRDefault="00BB53C2" w:rsidP="00BF4524">
      <w:r w:rsidRPr="00A07582">
        <w:rPr>
          <w:b/>
        </w:rPr>
        <w:t>1966</w:t>
      </w:r>
      <w:r>
        <w:rPr>
          <w:b/>
        </w:rPr>
        <w:t xml:space="preserve"> г. </w:t>
      </w:r>
      <w:r w:rsidR="00AF21D1" w:rsidRPr="00AF21D1">
        <w:rPr>
          <w:b/>
        </w:rPr>
        <w:t>429.</w:t>
      </w:r>
      <w:r w:rsidR="0096778F">
        <w:t xml:space="preserve"> (334). </w:t>
      </w:r>
      <w:r w:rsidR="00AF21D1" w:rsidRPr="00AF21D1">
        <w:rPr>
          <w:b/>
        </w:rPr>
        <w:t>(Май 21).</w:t>
      </w:r>
      <w:r w:rsidR="0096778F">
        <w:t xml:space="preserve"> Когда наяву и во сне человек поступает одинаково и следует избранным путем овладения своей низшей природой, тогда победа близка. Именно во сне следование приказу воли является свидетельством искренности решения бодрствующего сознания. Но часто бывает так, что как будто бы нечто преодолено, но во сне человек продолжает поступать так же, как и раньше. Состояние сна служит очень хорошим показателем нравственной чистоты духа. Сон — очень правдивое состояние. Можно порадоваться, когда сны и сонные видения подтверждают глубину процесса очищения проводников от всякого сора. Скажут: как можно судить по снам, ведь сны вне контроля воли. Но человек — владыка своего микрокосма. День — время причин, ночь — следствий. Причина и следствие односущны по своей природе. Так и считайте, что сон будет показателем степени очищения дневного сознания от всякого сора. В чистое сердце и чистое сознание не проникнет ничто нечистое и не найдет в нем созвучных себе элементов, если убран весь сор, не найдет его ни во сне, ни наяву.</w:t>
      </w:r>
    </w:p>
    <w:p w:rsidR="005708EB" w:rsidRDefault="005708EB" w:rsidP="00BF4524"/>
    <w:p w:rsidR="0096778F" w:rsidRDefault="00BB53C2" w:rsidP="00BF4524">
      <w:r w:rsidRPr="00A07582">
        <w:rPr>
          <w:b/>
        </w:rPr>
        <w:t>1966</w:t>
      </w:r>
      <w:r>
        <w:rPr>
          <w:b/>
        </w:rPr>
        <w:t xml:space="preserve"> г. </w:t>
      </w:r>
      <w:r w:rsidR="00AF21D1" w:rsidRPr="00AF21D1">
        <w:rPr>
          <w:b/>
        </w:rPr>
        <w:t>430.</w:t>
      </w:r>
      <w:r w:rsidR="0096778F">
        <w:t xml:space="preserve"> (335). </w:t>
      </w:r>
      <w:r w:rsidR="00AF21D1" w:rsidRPr="00AF21D1">
        <w:rPr>
          <w:b/>
        </w:rPr>
        <w:t>(М.А.Й.).</w:t>
      </w:r>
      <w:r w:rsidR="0096778F">
        <w:t xml:space="preserve"> Это очень хорошо, когда некоторые Лики внедряются прочно в сознание. Если Они запечатлены при жизни земной ярче всего остального, то и в Надземном они будут светить и пребудут с духом прежде всего остального. Когда идущий к Владыке дорастает до понимания этого явления, тогда процесс этот становится сознательным и приобретает особое значение. Чтобы Лик вошел в сердце и утвердился в нем, как камень, прочно «вточенный горной водою в расселину», надо и время, и желание, и упорство.</w:t>
      </w:r>
    </w:p>
    <w:p w:rsidR="005708EB" w:rsidRDefault="005708EB" w:rsidP="00BF4524"/>
    <w:p w:rsidR="0096778F" w:rsidRDefault="00BB53C2" w:rsidP="00BF4524">
      <w:r w:rsidRPr="00A07582">
        <w:rPr>
          <w:b/>
        </w:rPr>
        <w:t>1966</w:t>
      </w:r>
      <w:r>
        <w:rPr>
          <w:b/>
        </w:rPr>
        <w:t xml:space="preserve"> г. </w:t>
      </w:r>
      <w:r w:rsidR="00AF21D1" w:rsidRPr="00AF21D1">
        <w:rPr>
          <w:b/>
        </w:rPr>
        <w:t>431.</w:t>
      </w:r>
      <w:r w:rsidR="0096778F">
        <w:t xml:space="preserve"> (336). </w:t>
      </w:r>
      <w:r w:rsidR="00AF21D1" w:rsidRPr="00AF21D1">
        <w:rPr>
          <w:b/>
        </w:rPr>
        <w:t>(Гуру).</w:t>
      </w:r>
      <w:r w:rsidR="0096778F">
        <w:t xml:space="preserve"> Внимательно наблюдайте происходящее в мире и увидите, что события быстро идут к своему логическому завершению. План Владык непреложен. Подвижность его лишь указывает, что он стремится проникнуть во все явления жизни, подобно горной воде, текущей в низины и просачивающейся в каждую выемку. Зовы пространства звучат на планете. Они эволюционны по своей сущности. Противоборствовать им можно </w:t>
      </w:r>
      <w:r w:rsidR="0096778F">
        <w:lastRenderedPageBreak/>
        <w:t>лишь до известного предела, за которым следуют саморазрушение и разложение противоборствующих. Самопожирание тьмы — ее ближайшая участь. Внимательно наблюдайте события мира и увидите явные признаки саморазрушения и самоуничтожения тьмы.</w:t>
      </w:r>
    </w:p>
    <w:p w:rsidR="005708EB" w:rsidRDefault="005708EB" w:rsidP="00BF4524"/>
    <w:p w:rsidR="0096778F" w:rsidRDefault="00466BBD" w:rsidP="00BF4524">
      <w:r w:rsidRPr="00A07582">
        <w:rPr>
          <w:b/>
        </w:rPr>
        <w:t>1966</w:t>
      </w:r>
      <w:r>
        <w:rPr>
          <w:b/>
        </w:rPr>
        <w:t xml:space="preserve"> г. </w:t>
      </w:r>
      <w:r w:rsidR="00AF21D1" w:rsidRPr="00AF21D1">
        <w:rPr>
          <w:b/>
        </w:rPr>
        <w:t>432.</w:t>
      </w:r>
      <w:r w:rsidR="0096778F">
        <w:t xml:space="preserve"> (337). </w:t>
      </w:r>
      <w:r w:rsidR="00AF21D1" w:rsidRPr="00AF21D1">
        <w:rPr>
          <w:b/>
        </w:rPr>
        <w:t>(Май 22).</w:t>
      </w:r>
      <w:r w:rsidR="0096778F">
        <w:t xml:space="preserve"> Не имеет никакого значения внешняя принадлежность человека к чему-либо, но светоносность его ауры решает принадлежность его к полюсу Света или полюсу тьмы. И что бы ни говорилось и что бы ни делалось, если свет, который в нем, есть тьма, то темен он и все дела его, которые творит он под Солнцем. Сейчас так перемешались слова человеческие, даже самые возвышенные, с тьмою, что различать тех, кто их произносит, можно лишь по светотени. Когда для определения светимости человека будет применен аппарат для снятия ауры, тогда облегчится выбор достойных людей на ответственные места и ничем уже нельзя будет прикрыть тьму, которая заменила собою свет в человеке.</w:t>
      </w:r>
    </w:p>
    <w:p w:rsidR="005708EB" w:rsidRDefault="005708EB" w:rsidP="00BF4524"/>
    <w:p w:rsidR="0096778F" w:rsidRDefault="00466BBD" w:rsidP="00BF4524">
      <w:r w:rsidRPr="00A07582">
        <w:rPr>
          <w:b/>
        </w:rPr>
        <w:t>1966</w:t>
      </w:r>
      <w:r>
        <w:rPr>
          <w:b/>
        </w:rPr>
        <w:t xml:space="preserve"> г. </w:t>
      </w:r>
      <w:r w:rsidR="00AF21D1" w:rsidRPr="00AF21D1">
        <w:rPr>
          <w:b/>
        </w:rPr>
        <w:t>433.</w:t>
      </w:r>
      <w:r w:rsidR="0096778F">
        <w:t xml:space="preserve"> (338). </w:t>
      </w:r>
      <w:r w:rsidR="00AF21D1" w:rsidRPr="00AF21D1">
        <w:rPr>
          <w:b/>
        </w:rPr>
        <w:t>(Май 23).</w:t>
      </w:r>
      <w:r w:rsidR="0096778F">
        <w:t xml:space="preserve"> Отрубленные головы чудища появляются вновь, и борьба начинается опять. Прекратить борьбу — значит признать свое поражение, продолжать — Сизифов труд. Что же делать? Быть постоянно со Мною и Лик Мой держать пред собой постоянно. Только в такой постоянной готовности и совместной борьбе можно добиться победы. Быть вместе всегда нелегко — столько отвлекающего. Но смерть неизбежна. Пусть мысли о ней помогут преодолевать неизжитое. Ведь не возьмем же с собой неизжитого груза. Если не освободиться здесь, то как же сбросить его там, где все обостряется до предела и прельщение и обольщение усиливается непомерно, приобретая живые и яркие формы. Воронки астрального мира неодолимо вовлекают в свой водоворот, а со дна уже не подняться. Так враг, который в себе, должен быть поражен здесь. В Надземное надо свободным входить, ибо, что свяжете на Земле, будет связано там.</w:t>
      </w:r>
    </w:p>
    <w:p w:rsidR="005708EB" w:rsidRDefault="005708EB" w:rsidP="00BF4524"/>
    <w:p w:rsidR="0096778F" w:rsidRDefault="00466BBD" w:rsidP="00BF4524">
      <w:r w:rsidRPr="00A07582">
        <w:rPr>
          <w:b/>
        </w:rPr>
        <w:t>1966</w:t>
      </w:r>
      <w:r>
        <w:rPr>
          <w:b/>
        </w:rPr>
        <w:t xml:space="preserve"> г. </w:t>
      </w:r>
      <w:r w:rsidR="00AF21D1" w:rsidRPr="00AF21D1">
        <w:rPr>
          <w:b/>
        </w:rPr>
        <w:t>434.</w:t>
      </w:r>
      <w:r w:rsidR="0096778F">
        <w:t xml:space="preserve"> (339). </w:t>
      </w:r>
      <w:r w:rsidR="00AF21D1" w:rsidRPr="00AF21D1">
        <w:rPr>
          <w:b/>
        </w:rPr>
        <w:t>(М.А.Й.).</w:t>
      </w:r>
      <w:r w:rsidR="0096778F">
        <w:t xml:space="preserve"> Идущий дойдет. Следовательно, задача состоит в том, чтобы идти, несмотря ни на что. Об этом говорилось уже неоднократно — остается только применить сказанное в жизни. Да и, кроме как к Владыке, идти некуда и не к кому. Кто встретит, кто поможет, кто подойдет, кто ответит на все вопросы и кто поведет дальше? Осознание невозможности иного решения много поможет на трудном пути к Свету.</w:t>
      </w:r>
    </w:p>
    <w:p w:rsidR="005708EB" w:rsidRDefault="005708EB" w:rsidP="00BF4524"/>
    <w:p w:rsidR="0096778F" w:rsidRDefault="00466BBD" w:rsidP="00BF4524">
      <w:r w:rsidRPr="00A07582">
        <w:rPr>
          <w:b/>
        </w:rPr>
        <w:t>1966</w:t>
      </w:r>
      <w:r>
        <w:rPr>
          <w:b/>
        </w:rPr>
        <w:t xml:space="preserve"> г. </w:t>
      </w:r>
      <w:r w:rsidR="00AF21D1" w:rsidRPr="00AF21D1">
        <w:rPr>
          <w:b/>
        </w:rPr>
        <w:t>435.</w:t>
      </w:r>
      <w:r w:rsidR="0096778F">
        <w:t xml:space="preserve"> </w:t>
      </w:r>
      <w:r w:rsidR="00AF21D1" w:rsidRPr="00AF21D1">
        <w:rPr>
          <w:b/>
        </w:rPr>
        <w:t>(Гуру).</w:t>
      </w:r>
      <w:r w:rsidR="0096778F">
        <w:t xml:space="preserve"> Кончается все. Кончатся и ваши испытания. Не бывают они бесконечными. Может быть, осталось совсем уже немного. Перед концом темные будут особенно неистовствовать. Как же! Из-под их воздействий и ударов уходят те, кого они так старательно и так долго терзали. Как же не насладиться последними днями возможности наносить вред!</w:t>
      </w:r>
    </w:p>
    <w:p w:rsidR="005708EB" w:rsidRDefault="005708EB" w:rsidP="00BF4524"/>
    <w:p w:rsidR="0096778F" w:rsidRDefault="00466BBD" w:rsidP="00BF4524">
      <w:r w:rsidRPr="00A07582">
        <w:rPr>
          <w:b/>
        </w:rPr>
        <w:t>1966</w:t>
      </w:r>
      <w:r>
        <w:rPr>
          <w:b/>
        </w:rPr>
        <w:t xml:space="preserve"> г. </w:t>
      </w:r>
      <w:r w:rsidR="00AF21D1" w:rsidRPr="00AF21D1">
        <w:rPr>
          <w:b/>
        </w:rPr>
        <w:t>436.</w:t>
      </w:r>
      <w:r w:rsidR="0096778F">
        <w:t xml:space="preserve"> (340). </w:t>
      </w:r>
      <w:r w:rsidR="00AF21D1" w:rsidRPr="00AF21D1">
        <w:rPr>
          <w:b/>
        </w:rPr>
        <w:t>(Май 25).</w:t>
      </w:r>
      <w:r w:rsidR="0096778F">
        <w:t xml:space="preserve"> Можно ли опереться на что-либо из окружающего? Можно ли что-либо считать условием, при котором почитать себя станете счастливыми? Нет, нельзя, ибо такое счастье скоро перестанет быть таковым вследствие однообразия. Поэтому утверждаться можно лишь на том, что непоколебимо и не зависит от преходящих состояний проводников. Таким непоколебимым основанием будет Иерархия. Утверждаться будем только на Ней. Все прочее переменчиво, непрочно и ненадежно.</w:t>
      </w:r>
    </w:p>
    <w:p w:rsidR="005708EB" w:rsidRDefault="005708EB" w:rsidP="00BF4524"/>
    <w:p w:rsidR="0096778F" w:rsidRDefault="00466BBD" w:rsidP="00BF4524">
      <w:r w:rsidRPr="00A07582">
        <w:rPr>
          <w:b/>
        </w:rPr>
        <w:t>1966</w:t>
      </w:r>
      <w:r>
        <w:rPr>
          <w:b/>
        </w:rPr>
        <w:t xml:space="preserve"> г. </w:t>
      </w:r>
      <w:r w:rsidR="00AF21D1" w:rsidRPr="00AF21D1">
        <w:rPr>
          <w:b/>
        </w:rPr>
        <w:t>437.</w:t>
      </w:r>
      <w:r w:rsidR="0096778F">
        <w:t xml:space="preserve"> (341). </w:t>
      </w:r>
      <w:r w:rsidR="00AF21D1" w:rsidRPr="00AF21D1">
        <w:rPr>
          <w:b/>
        </w:rPr>
        <w:t>(М.А.Й.).</w:t>
      </w:r>
      <w:r w:rsidR="0096778F">
        <w:t xml:space="preserve"> Готовность духа ко всем трансформациям своих внешних форм тоже входит в обязанность йога. Не проста эта готовность. Нужно многое знать. Исчезает совершенно страх смерти. И не жаль расставаться с привычным окружением. Не жаль оставлять обжитое тело, чтобы облечься в другое. Собственно говоря, даже и не приходится облекаться, так как человек в нем пребывает одновременно с физическим телом. Но известный процесс видоизменения как самой тонкой оболочки, так и сознания, все же приходится проходить. Некоторую аналогию можно провести с выходом в астрале, когда сознание приобретает иные свойства. Понятие готовности расширим и включим в него готовность к Надземному Миру.</w:t>
      </w:r>
    </w:p>
    <w:p w:rsidR="005708EB" w:rsidRDefault="005708EB" w:rsidP="00BF4524"/>
    <w:p w:rsidR="0096778F" w:rsidRDefault="00466BBD" w:rsidP="00BF4524">
      <w:r w:rsidRPr="00A07582">
        <w:rPr>
          <w:b/>
        </w:rPr>
        <w:t>1966</w:t>
      </w:r>
      <w:r>
        <w:rPr>
          <w:b/>
        </w:rPr>
        <w:t xml:space="preserve"> г. </w:t>
      </w:r>
      <w:r w:rsidR="00AF21D1" w:rsidRPr="00AF21D1">
        <w:rPr>
          <w:b/>
        </w:rPr>
        <w:t>438.</w:t>
      </w:r>
      <w:r w:rsidR="0096778F">
        <w:t xml:space="preserve"> (342). </w:t>
      </w:r>
      <w:r w:rsidR="00AF21D1" w:rsidRPr="00AF21D1">
        <w:rPr>
          <w:b/>
        </w:rPr>
        <w:t>(Гуру).</w:t>
      </w:r>
      <w:r w:rsidR="0096778F">
        <w:t xml:space="preserve"> Хорошо глубже понять нерушимость сущности духа. Угрожает все и всегда: и враги, и болезни, и несчастия, и кармические удары. Но все же дух через все нерушим и неуничтожаем ничем. С этой мыслью только и можно пройти через все, иначе трудно пройти.</w:t>
      </w:r>
    </w:p>
    <w:p w:rsidR="005708EB" w:rsidRDefault="005708EB" w:rsidP="00BF4524"/>
    <w:p w:rsidR="0096778F" w:rsidRDefault="0096778F" w:rsidP="009A12F8">
      <w:pPr>
        <w:pStyle w:val="Quote"/>
      </w:pPr>
      <w:r>
        <w:t>Во сне летал по комнате лежа. Потом ехал в лодочке на веслах. Была волна. Потом лодочку двигал своей силой, потом поднялся в воздух.</w:t>
      </w:r>
    </w:p>
    <w:p w:rsidR="0096778F" w:rsidRDefault="00466BBD" w:rsidP="00BF4524">
      <w:r w:rsidRPr="00A07582">
        <w:rPr>
          <w:b/>
        </w:rPr>
        <w:t>1966</w:t>
      </w:r>
      <w:r>
        <w:rPr>
          <w:b/>
        </w:rPr>
        <w:t xml:space="preserve"> г. </w:t>
      </w:r>
      <w:r w:rsidR="00AF21D1" w:rsidRPr="00AF21D1">
        <w:rPr>
          <w:b/>
        </w:rPr>
        <w:t>439.</w:t>
      </w:r>
      <w:r w:rsidR="0096778F">
        <w:t xml:space="preserve"> (343). </w:t>
      </w:r>
      <w:r w:rsidR="00AF21D1" w:rsidRPr="00AF21D1">
        <w:rPr>
          <w:b/>
        </w:rPr>
        <w:t>(Май 26).</w:t>
      </w:r>
      <w:r w:rsidR="0096778F">
        <w:t xml:space="preserve"> Во все времена и у всех народов ключи от Царствия Божия, то есть от познания тайн природы и человека, находились в руках немногих. Теперь Учение Живой Этики дает их всем желающим вступить на путь познавания. Не нужны посредники. Дается возможность прямого, непосредственного Общения с Высшими. И не нужно жрецов. Только необходимы последовательность иерархической цепи и ближайшее связующее с нею звено. Самоходы признаются и ценятся. Можно подойти самому через книги Живой Этики. Но видимое или невидимое звено связующее все же устанавливается и при этом. Ведь к кому-то и как-то все же надо подойти. Если им окажется Сам Учитель Света, то и Он Является всего лишь звеном в беспредельности Иерархии. Так Учение Живой Этики обуславливает свободу подхода к Высшему Миру. Все прежнее можно оставить. И хорошо тому, кто не связан ничем, никакими культами или ограничениями мышления. Суеверия, </w:t>
      </w:r>
      <w:r w:rsidR="0096778F">
        <w:lastRenderedPageBreak/>
        <w:t>фанатизм и сектантство к познанию Сокровенного не приведут. Сознание, свободное от предрассудков, предубеждений и не связанное религиозным догматизмом, будет преуспевать. Также и общепризнанные авторитеты не будут для него обязательными, если мешают они познаванию. Многое приходится отбрасывать на этом пути за ненадобностью. Внутренняя свобода нелегко достижима. Освобождение от всего, мешающего независимо мыслить, становится задачею избравшего путь Учения Жизни.</w:t>
      </w:r>
    </w:p>
    <w:p w:rsidR="005708EB" w:rsidRDefault="005708EB" w:rsidP="00BF4524"/>
    <w:p w:rsidR="0096778F" w:rsidRDefault="00466BBD" w:rsidP="00BF4524">
      <w:r w:rsidRPr="00A07582">
        <w:rPr>
          <w:b/>
        </w:rPr>
        <w:t>1966</w:t>
      </w:r>
      <w:r>
        <w:rPr>
          <w:b/>
        </w:rPr>
        <w:t xml:space="preserve"> г. </w:t>
      </w:r>
      <w:r w:rsidR="00AF21D1" w:rsidRPr="00AF21D1">
        <w:rPr>
          <w:b/>
        </w:rPr>
        <w:t>440.</w:t>
      </w:r>
      <w:r w:rsidR="0096778F">
        <w:t xml:space="preserve"> (344). </w:t>
      </w:r>
      <w:r w:rsidR="00AF21D1" w:rsidRPr="00AF21D1">
        <w:rPr>
          <w:b/>
        </w:rPr>
        <w:t>(М.А.Й.).</w:t>
      </w:r>
      <w:r w:rsidR="0096778F">
        <w:t xml:space="preserve"> Конечно, тело должно подчиняться воле и исполнять ее приказания. Но следует различать, когда воля хочет, и когда не хочет, и когда приказы ее, вследствие этого, недостаточно тверды. Но если воля решила и желание ее налицо, тело должно подчиняться беспрекословно. Многие недомогания этим путем прекращаются быстро. Власть над телом из рук воли ни в коем случае нельзя упускать. Если она упущена, человек из повелителя тела становится его рабом. На пути Света рабы не нужны ни под какими обличьями. Свободное сотрудничество исключает явление рабства.</w:t>
      </w:r>
    </w:p>
    <w:p w:rsidR="005708EB" w:rsidRDefault="005708EB" w:rsidP="00BF4524"/>
    <w:p w:rsidR="0096778F" w:rsidRDefault="00466BBD" w:rsidP="00BF4524">
      <w:r w:rsidRPr="00A07582">
        <w:rPr>
          <w:b/>
        </w:rPr>
        <w:t>1966</w:t>
      </w:r>
      <w:r>
        <w:rPr>
          <w:b/>
        </w:rPr>
        <w:t xml:space="preserve"> г. </w:t>
      </w:r>
      <w:r w:rsidR="00AF21D1" w:rsidRPr="00AF21D1">
        <w:rPr>
          <w:b/>
        </w:rPr>
        <w:t>441.</w:t>
      </w:r>
      <w:r w:rsidR="0096778F">
        <w:t xml:space="preserve"> (345). </w:t>
      </w:r>
      <w:r w:rsidR="00AF21D1" w:rsidRPr="00AF21D1">
        <w:rPr>
          <w:b/>
        </w:rPr>
        <w:t>(Гуру).</w:t>
      </w:r>
      <w:r w:rsidR="0096778F">
        <w:t xml:space="preserve"> Мало ли какие могут быть настроения или состояния духа. Если основываться на них, преходящих, то и идти невозможно. Но даже в обычной поездке человек едет к месту назначения в разных настроениях. Они ему не препятствие. Так и на великом Пути в Беспредельность будем думать о цели, но не о миражах настроений. Солнце восходит каждое утро при всякой погоде. Будем у Солнца учиться неуклонному ритму движения в будущее.</w:t>
      </w:r>
    </w:p>
    <w:p w:rsidR="005708EB" w:rsidRDefault="005708EB" w:rsidP="00BF4524"/>
    <w:p w:rsidR="0096778F" w:rsidRDefault="00466BBD" w:rsidP="00BF4524">
      <w:r w:rsidRPr="00A07582">
        <w:rPr>
          <w:b/>
        </w:rPr>
        <w:t>1966</w:t>
      </w:r>
      <w:r>
        <w:rPr>
          <w:b/>
        </w:rPr>
        <w:t xml:space="preserve"> г. </w:t>
      </w:r>
      <w:r w:rsidR="00AF21D1" w:rsidRPr="00AF21D1">
        <w:rPr>
          <w:b/>
        </w:rPr>
        <w:t>442.</w:t>
      </w:r>
      <w:r w:rsidR="0096778F">
        <w:t xml:space="preserve"> </w:t>
      </w:r>
      <w:r w:rsidR="00AF21D1" w:rsidRPr="00AF21D1">
        <w:rPr>
          <w:b/>
        </w:rPr>
        <w:t>(Май 27).</w:t>
      </w:r>
      <w:r w:rsidR="0096778F">
        <w:t xml:space="preserve"> (Со сна). Приготовить оружие Света.</w:t>
      </w:r>
    </w:p>
    <w:p w:rsidR="0096778F" w:rsidRDefault="0096778F" w:rsidP="00BF4524">
      <w:r>
        <w:t xml:space="preserve">Но не Дадим барсу прыгнуть, ибо события поспешают под знаком войны. Моя Страна, Родина ваша, служит лакмусовой бумагой для выявления на мировой сцене всех врагов Эволюции, то есть приспешников тьмы и служителей ее. Да! Да! Она разоблачает перед еще не прозревшими тех, кто стремится ввергнуть народы в чудовищную войну, которая уничтожит современную цивилизацию и все достижения науки и техники и отбросит остатки уцелевших в этой бойне людей на многие века вспять. Но Мы на страже. Постепенно выявляются еще скрытые преступники против человечества, участвующие в новом заговоре. Причина в том, что выявлены должны быть все, чтобы понести кару в размере своих сатанинских злоумышлений. Уже не спасут их ни миллиарды, ни роскошные особняки, виллы и фраки, ни Евангелие, которым они размахивают, обвиняя всех, кто идет против их злоумышлений, в отрицании их религии и их бога, поклоняясь которому они готовы залить кровью весь мир и уничтожить и отравить все живое ради наживы. Истинный лик старого мира поистине страшен. Когда все зло и делатели его </w:t>
      </w:r>
      <w:r>
        <w:lastRenderedPageBreak/>
        <w:t>будут выявлены до конца и разоблачены, последует страшный удар кармической пространственной справедливости, который сметет эти полчища адовы с просторов планеты. И тогда Мир Новый утвердится на Земле на веки веков. Родина ваша уже однажды спасла мир от зверя из бездны, задумавшего уничтожить ее, а заодно с ней и всех сторонников эволюции. Спасет и вторично, ибо Страна Моя и Мои стрелы летят.</w:t>
      </w:r>
    </w:p>
    <w:p w:rsidR="005708EB" w:rsidRDefault="005708EB" w:rsidP="00BF4524"/>
    <w:p w:rsidR="0096778F" w:rsidRDefault="00466BBD" w:rsidP="00BF4524">
      <w:r w:rsidRPr="00A07582">
        <w:rPr>
          <w:b/>
        </w:rPr>
        <w:t>1966</w:t>
      </w:r>
      <w:r>
        <w:rPr>
          <w:b/>
        </w:rPr>
        <w:t xml:space="preserve"> г. </w:t>
      </w:r>
      <w:r w:rsidR="00AF21D1" w:rsidRPr="00AF21D1">
        <w:rPr>
          <w:b/>
        </w:rPr>
        <w:t>443.</w:t>
      </w:r>
      <w:r w:rsidR="0096778F">
        <w:t xml:space="preserve"> </w:t>
      </w:r>
      <w:r w:rsidR="00AF21D1" w:rsidRPr="00AF21D1">
        <w:rPr>
          <w:b/>
        </w:rPr>
        <w:t>(М.А.Й.).</w:t>
      </w:r>
      <w:r w:rsidR="0096778F">
        <w:t xml:space="preserve"> Приближается время Суда. Не за прекрасные слова и заявления будут судимы мировые преступники, но за те страшные деяния и намерения, которые они прикрывают словами. Все идет к своему логическому завершению, усиливаясь и ускоряясь в геометрической прогрессии. Те, кто полагают, что «их хата с краю» и потому сидят сложа руки, не избегнут осуждения как молчаливые пособники и потатчики злу. Но проснулись народы. Их сила растет. Когда почувствуют ее полностью, рушение старого мира станет завершившимся фактом.</w:t>
      </w:r>
    </w:p>
    <w:p w:rsidR="005708EB" w:rsidRDefault="005708EB" w:rsidP="00BF4524"/>
    <w:p w:rsidR="0096778F" w:rsidRDefault="00466BBD" w:rsidP="00BF4524">
      <w:r w:rsidRPr="00A07582">
        <w:rPr>
          <w:b/>
        </w:rPr>
        <w:t>1966</w:t>
      </w:r>
      <w:r>
        <w:rPr>
          <w:b/>
        </w:rPr>
        <w:t xml:space="preserve"> г. </w:t>
      </w:r>
      <w:r w:rsidR="00AF21D1" w:rsidRPr="00AF21D1">
        <w:rPr>
          <w:b/>
        </w:rPr>
        <w:t>444.</w:t>
      </w:r>
      <w:r w:rsidR="0096778F">
        <w:t xml:space="preserve"> (346). </w:t>
      </w:r>
      <w:r w:rsidR="00AF21D1" w:rsidRPr="00AF21D1">
        <w:rPr>
          <w:b/>
        </w:rPr>
        <w:t>(М.А.Й.).</w:t>
      </w:r>
      <w:r w:rsidR="0096778F">
        <w:t xml:space="preserve"> Сейчас тяжко неимоверно каждому чуткому сердцу. Пространственное нагружение нести нелегко. Пусть поддержит и ободрит мысль, что этим разделяете посильно непомерную Ношу Владыки.</w:t>
      </w:r>
    </w:p>
    <w:p w:rsidR="005708EB" w:rsidRDefault="005708EB" w:rsidP="00BF4524"/>
    <w:p w:rsidR="0096778F" w:rsidRDefault="00466BBD" w:rsidP="00BF4524">
      <w:r w:rsidRPr="00A07582">
        <w:rPr>
          <w:b/>
        </w:rPr>
        <w:t>1966</w:t>
      </w:r>
      <w:r>
        <w:rPr>
          <w:b/>
        </w:rPr>
        <w:t xml:space="preserve"> г. </w:t>
      </w:r>
      <w:r w:rsidR="00AF21D1" w:rsidRPr="00AF21D1">
        <w:rPr>
          <w:b/>
        </w:rPr>
        <w:t>445.</w:t>
      </w:r>
      <w:r w:rsidR="0096778F">
        <w:t xml:space="preserve"> Беда вся в том, что за как бы приемлемой для глаза внешнею формой благообразия, воспитанности, смокингов, крахмального белья, толстых чековых книжек и успокаивающих речей кроется такое чудовищное злоумышление против народов Земли, что нужно поистине видеть сквозь землю на три вершка, чтобы понять новые злоухищрения и настоящих работников тьмы. Но маски с них срывают одну за другой, и правда становится достоянием многих. И победит Правда.</w:t>
      </w:r>
    </w:p>
    <w:p w:rsidR="005708EB" w:rsidRDefault="005708EB" w:rsidP="00BF4524"/>
    <w:p w:rsidR="0096778F" w:rsidRDefault="00466BBD" w:rsidP="00BF4524">
      <w:r w:rsidRPr="00A07582">
        <w:rPr>
          <w:b/>
        </w:rPr>
        <w:t>1966</w:t>
      </w:r>
      <w:r>
        <w:rPr>
          <w:b/>
        </w:rPr>
        <w:t xml:space="preserve"> г. </w:t>
      </w:r>
      <w:r w:rsidR="00AF21D1" w:rsidRPr="00AF21D1">
        <w:rPr>
          <w:b/>
        </w:rPr>
        <w:t>446.</w:t>
      </w:r>
      <w:r w:rsidR="0096778F">
        <w:t xml:space="preserve"> </w:t>
      </w:r>
      <w:r w:rsidR="00AF21D1" w:rsidRPr="00AF21D1">
        <w:rPr>
          <w:b/>
        </w:rPr>
        <w:t>(Май 28).</w:t>
      </w:r>
      <w:r w:rsidR="0096778F">
        <w:t xml:space="preserve"> Все придет в свое время. Придет и возможность точного знания фактов через посредство пространственного провода. Ступень эта очень высока. В ней сочетается ясновидение с яснослышанием и яснознанием. Не надо огорчаться тем, что аппарат духа еще недостаточно усовершенствован. Преждевременно раскрывать центры опасно. Сами видите, как мучительно состояние даже слегка приоткрытых центров в обычных земных условиях. И даже желаемая перемена обстановки не спасла бы от острых и болезненных восприятий окружающего несовершенства, если бы приоткрытие было более глубоким. Придется всецело положиться на опытность Ведущего и не вносить своих коррективов.</w:t>
      </w:r>
    </w:p>
    <w:p w:rsidR="005708EB" w:rsidRDefault="005708EB" w:rsidP="00BF4524"/>
    <w:p w:rsidR="0096778F" w:rsidRDefault="00466BBD" w:rsidP="00BF4524">
      <w:r w:rsidRPr="00A07582">
        <w:rPr>
          <w:b/>
        </w:rPr>
        <w:t>1966</w:t>
      </w:r>
      <w:r>
        <w:rPr>
          <w:b/>
        </w:rPr>
        <w:t xml:space="preserve"> г. </w:t>
      </w:r>
      <w:r w:rsidR="00AF21D1" w:rsidRPr="00AF21D1">
        <w:rPr>
          <w:b/>
        </w:rPr>
        <w:t>447.</w:t>
      </w:r>
      <w:r w:rsidR="0096778F">
        <w:t xml:space="preserve"> </w:t>
      </w:r>
      <w:r w:rsidR="00AF21D1" w:rsidRPr="00AF21D1">
        <w:rPr>
          <w:b/>
        </w:rPr>
        <w:t>(М.А.Й.).</w:t>
      </w:r>
      <w:r w:rsidR="0096778F">
        <w:t xml:space="preserve"> Мы отдаем себе ясный отчет в трудности того положения, в котором вы очутились. Мы знали заранее, что </w:t>
      </w:r>
      <w:r w:rsidR="0096778F">
        <w:lastRenderedPageBreak/>
        <w:t>случится именно так. Мы мер не предпринимали, чтобы вы могли избежать неизбежного. Считайте эту неизбежность кармической. И если темные приложили руку, чтобы усугубить ваши обстоятельства, то лишь в размере тех возможностей, которые были допущены Учителем. Бесы досаждают даже подвижникам. Через испытание досаждениями темных тоже надо научиться проходить, не теряя равновесия и не нарушая ритма поступательного движения. Но все, происходящее с вами нам ведомо, ибо находитесь под нашим постоянным наблюдением и заботой. Но через неизбежное все же приходится проходить.</w:t>
      </w:r>
    </w:p>
    <w:p w:rsidR="005708EB" w:rsidRDefault="005708EB" w:rsidP="00BF4524"/>
    <w:p w:rsidR="0096778F" w:rsidRDefault="00466BBD" w:rsidP="00BF4524">
      <w:r w:rsidRPr="00A07582">
        <w:rPr>
          <w:b/>
        </w:rPr>
        <w:t>1966</w:t>
      </w:r>
      <w:r>
        <w:rPr>
          <w:b/>
        </w:rPr>
        <w:t xml:space="preserve"> г. </w:t>
      </w:r>
      <w:r w:rsidR="00AF21D1" w:rsidRPr="00AF21D1">
        <w:rPr>
          <w:b/>
        </w:rPr>
        <w:t>448.</w:t>
      </w:r>
      <w:r w:rsidR="0096778F">
        <w:t xml:space="preserve"> </w:t>
      </w:r>
      <w:r w:rsidR="00AF21D1" w:rsidRPr="00AF21D1">
        <w:rPr>
          <w:b/>
        </w:rPr>
        <w:t>(Гуру).</w:t>
      </w:r>
      <w:r w:rsidR="0096778F">
        <w:t xml:space="preserve"> Сознание того, что вас, устоявших, так мало, очень может помочь уверенности в том, насколько же ценен каждый оставшийся верным Позвавшим. Эта ценность, однако, не избавляет идущих за Учителем от всего, через что каждый должен неизбежно пройти. Близкие духи Владыке все проходили через великие трудности и испытания. Чем выше дух, тем испытания его более трудны. Это мерило ценности духа и его высоты.</w:t>
      </w:r>
    </w:p>
    <w:p w:rsidR="005708EB" w:rsidRDefault="005708EB" w:rsidP="00BF4524"/>
    <w:p w:rsidR="0096778F" w:rsidRDefault="00466BBD" w:rsidP="00BF4524">
      <w:r w:rsidRPr="00A07582">
        <w:rPr>
          <w:b/>
        </w:rPr>
        <w:t>1966</w:t>
      </w:r>
      <w:r>
        <w:rPr>
          <w:b/>
        </w:rPr>
        <w:t xml:space="preserve"> г. </w:t>
      </w:r>
      <w:r w:rsidR="00AF21D1" w:rsidRPr="00AF21D1">
        <w:rPr>
          <w:b/>
        </w:rPr>
        <w:t>449.</w:t>
      </w:r>
      <w:r w:rsidR="0096778F">
        <w:t xml:space="preserve"> (347). </w:t>
      </w:r>
      <w:r w:rsidR="00AF21D1" w:rsidRPr="00AF21D1">
        <w:rPr>
          <w:b/>
        </w:rPr>
        <w:t>(Май 29).</w:t>
      </w:r>
      <w:r w:rsidR="0096778F">
        <w:t xml:space="preserve"> Возможности материи неисчерпаемы. Ее свойств нельзя ограничить своим пониманием от сегодня. Всякие отрицания без научной проверки неубедительны. Все суеверия не научны. Надо просто знать, но без отрицаний. Полагать, что материя и ее свойства изучены до конца, нелепо. Вообще же придется принять положение, что возможности познавания материи беспредельны, равно как и ее свойства и особенности. Нельзя же ограничить ее шкалою химических элементов в том виде, в каком она известна в настоящее время. Так же и изучение органической материи еще только в зародыше. Тайна белка не открыта. Тайна семени — тоже. Процесс зарождения живых существ остается загадкой. К явлению мысли только еще подходят. А ведь она материальна. И дух материален, и все его оболочки. Вне материи не существует ничто и существовать не может. Материя и энергия — две стороны одной медали. Материальны и тонкое, и огненное тела. Огненный Мир тоже материален, ибо видим и ощущаем. Возможности видеть, ощущать и постигать нельзя ограничить пятью физическими чувствами — ведь даже восприятие мыслей уже за пределами их. Светящаяся материя (materia lucida и materia matrix) станут объектом изучения наукою будущего. Это время недалеко. Признание всех трех миров, одного видимого, физического, и двух невидимых, но материальных, ляжет в основу этой науки. И отрицать уже будет нельзя, так как это будет ненаучно и станет знаком невежества. Мир стремительно идет к утверждению новой науки. Это будет наука просвещенного материализма, резко отличная от явления материализма младенческого.</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450.</w:t>
      </w:r>
      <w:r w:rsidR="0096778F">
        <w:t xml:space="preserve"> (348). </w:t>
      </w:r>
      <w:r w:rsidR="00AF21D1" w:rsidRPr="00AF21D1">
        <w:rPr>
          <w:b/>
        </w:rPr>
        <w:t>(М.А.Й.).</w:t>
      </w:r>
      <w:r w:rsidR="0096778F">
        <w:t xml:space="preserve"> Интересы личности приходится приносить в жертву интересам Индивидуальности. Ведь часто они диаметрально противоположны. При правильном понимании личность — слуга Индивидуальности, а не наоборот. Иногда личности надо хорошо пострадать и помучиться, чтобы принести бессмертной Триаде сияющую жемчужину ценных нахождений, иногда пройти путем преодоления трудностей и препятствий, чтобы умножить кристаллы накопляемых в Чаше огней. Личности тяжело, личность страдает, но растет Сокровище Камня. Среди жестоких и темных, среди исканий и скорби Щит Света над теми, кто идет за Владыкой.</w:t>
      </w:r>
    </w:p>
    <w:p w:rsidR="005708EB" w:rsidRDefault="005708EB" w:rsidP="00BF4524"/>
    <w:p w:rsidR="0096778F" w:rsidRDefault="00466BBD" w:rsidP="00BF4524">
      <w:r w:rsidRPr="00A07582">
        <w:rPr>
          <w:b/>
        </w:rPr>
        <w:t>1966</w:t>
      </w:r>
      <w:r>
        <w:rPr>
          <w:b/>
        </w:rPr>
        <w:t xml:space="preserve"> г. </w:t>
      </w:r>
      <w:r w:rsidR="00AF21D1" w:rsidRPr="00AF21D1">
        <w:rPr>
          <w:b/>
        </w:rPr>
        <w:t>451.</w:t>
      </w:r>
      <w:r w:rsidR="0096778F">
        <w:t xml:space="preserve"> (349). </w:t>
      </w:r>
      <w:r w:rsidR="00AF21D1" w:rsidRPr="00AF21D1">
        <w:rPr>
          <w:b/>
        </w:rPr>
        <w:t>(Гуру).</w:t>
      </w:r>
      <w:r w:rsidR="0096778F">
        <w:t xml:space="preserve"> Равновесие и равнодушие — явления разного порядка. Равнодушие означает безразличие, затухание огней, инертность и слабость. Равновесие — спокойное, бесстрастное отношение ко всему, касающемуся личного «я». Спокойствие бесстрастия — достижение высокой ступени.</w:t>
      </w:r>
    </w:p>
    <w:p w:rsidR="005708EB" w:rsidRDefault="005708EB" w:rsidP="00BF4524"/>
    <w:p w:rsidR="0096778F" w:rsidRDefault="00466BBD" w:rsidP="00BF4524">
      <w:r w:rsidRPr="00A07582">
        <w:rPr>
          <w:b/>
        </w:rPr>
        <w:t>1966</w:t>
      </w:r>
      <w:r>
        <w:rPr>
          <w:b/>
        </w:rPr>
        <w:t xml:space="preserve"> г. </w:t>
      </w:r>
      <w:r w:rsidR="00AF21D1" w:rsidRPr="00AF21D1">
        <w:rPr>
          <w:b/>
        </w:rPr>
        <w:t>452.</w:t>
      </w:r>
      <w:r w:rsidR="0096778F">
        <w:t xml:space="preserve"> (350). </w:t>
      </w:r>
      <w:r w:rsidR="00AF21D1" w:rsidRPr="00AF21D1">
        <w:rPr>
          <w:b/>
        </w:rPr>
        <w:t>(Май 30).</w:t>
      </w:r>
      <w:r w:rsidR="0096778F">
        <w:t xml:space="preserve"> Три естества человека требуют каждое и заботы о них соответствующей. О физическом теле заботиться прекрасно умеют, хотя и в размерах понимания его владельца. По невежеству или слабости характера нередко ему наносится вред. Вред этот усугубляется обжорством, вином и нездоровыми условиями жизни. С тонким телом дело обстоит много хуже, заботы о нем сознательной не проявляется вообще, так как существование его отрицается. А оно реагирует на каждую мысль и переживание, осветляясь или омрачаясь соответственно. О теле огненном говорить не приходится, ибо в загоне оно. Так и живет трехпланная сущность человека однобокой и ограниченной жизнью, уродуя свои проводники. Положение это нуждается в коренном изменении, но как изменить, если Основы не признаются! Сперва надо узнать, потом осознать и затем уже применять осознанное на деле.</w:t>
      </w:r>
    </w:p>
    <w:p w:rsidR="005708EB" w:rsidRDefault="005708EB" w:rsidP="00BF4524"/>
    <w:p w:rsidR="0096778F" w:rsidRDefault="00466BBD" w:rsidP="00BF4524">
      <w:r w:rsidRPr="00A07582">
        <w:rPr>
          <w:b/>
        </w:rPr>
        <w:t>1966</w:t>
      </w:r>
      <w:r>
        <w:rPr>
          <w:b/>
        </w:rPr>
        <w:t xml:space="preserve"> г. </w:t>
      </w:r>
      <w:r w:rsidR="00AF21D1" w:rsidRPr="00AF21D1">
        <w:rPr>
          <w:b/>
        </w:rPr>
        <w:t>453.</w:t>
      </w:r>
      <w:r w:rsidR="0096778F">
        <w:t xml:space="preserve"> </w:t>
      </w:r>
      <w:r w:rsidR="00AF21D1" w:rsidRPr="00AF21D1">
        <w:rPr>
          <w:b/>
        </w:rPr>
        <w:t>(М.А.Й.).</w:t>
      </w:r>
      <w:r w:rsidR="0096778F">
        <w:t xml:space="preserve"> Будем мысленно вместе.</w:t>
      </w:r>
    </w:p>
    <w:p w:rsidR="005708EB" w:rsidRDefault="005708EB" w:rsidP="00BF4524"/>
    <w:p w:rsidR="0096778F" w:rsidRDefault="00466BBD" w:rsidP="00BF4524">
      <w:r w:rsidRPr="00A07582">
        <w:rPr>
          <w:b/>
        </w:rPr>
        <w:t>1966</w:t>
      </w:r>
      <w:r>
        <w:rPr>
          <w:b/>
        </w:rPr>
        <w:t xml:space="preserve"> г. </w:t>
      </w:r>
      <w:r w:rsidR="00AF21D1" w:rsidRPr="00AF21D1">
        <w:rPr>
          <w:b/>
        </w:rPr>
        <w:t>454.</w:t>
      </w:r>
      <w:r w:rsidR="0096778F">
        <w:t xml:space="preserve"> (351). </w:t>
      </w:r>
      <w:r w:rsidR="00AF21D1" w:rsidRPr="00AF21D1">
        <w:rPr>
          <w:b/>
        </w:rPr>
        <w:t>(Гуру).</w:t>
      </w:r>
      <w:r w:rsidR="0096778F">
        <w:t xml:space="preserve"> Велика злобная радость у темных, когда им удается своим вредительством поколебать уверенность ученика в Учителе Света.</w:t>
      </w:r>
    </w:p>
    <w:p w:rsidR="005708EB" w:rsidRDefault="005708EB" w:rsidP="00BF4524"/>
    <w:p w:rsidR="0096778F" w:rsidRDefault="00466BBD" w:rsidP="00BF4524">
      <w:r w:rsidRPr="00A07582">
        <w:rPr>
          <w:b/>
        </w:rPr>
        <w:t>1966</w:t>
      </w:r>
      <w:r>
        <w:rPr>
          <w:b/>
        </w:rPr>
        <w:t xml:space="preserve"> г. </w:t>
      </w:r>
      <w:r w:rsidR="00AF21D1" w:rsidRPr="00AF21D1">
        <w:rPr>
          <w:b/>
        </w:rPr>
        <w:t>455.</w:t>
      </w:r>
      <w:r w:rsidR="0096778F">
        <w:t xml:space="preserve"> (352). </w:t>
      </w:r>
      <w:r w:rsidR="00AF21D1" w:rsidRPr="00AF21D1">
        <w:rPr>
          <w:b/>
        </w:rPr>
        <w:t>(Май 31).</w:t>
      </w:r>
      <w:r w:rsidR="0096778F">
        <w:t xml:space="preserve"> Пралайя сознания временно как бы лишает всех накоплений, но это тоже иллюзия Майи. Надо переждать время, храня полную уверенность в неотъемлемости своих нахождений. Туман незнания рассеется, и снова потоком будут вливаться восприятия в открытое сердце.</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456.</w:t>
      </w:r>
      <w:r w:rsidR="0096778F">
        <w:t xml:space="preserve"> (353). </w:t>
      </w:r>
      <w:r w:rsidR="00AF21D1" w:rsidRPr="00AF21D1">
        <w:rPr>
          <w:b/>
        </w:rPr>
        <w:t>(Июнь 1).</w:t>
      </w:r>
      <w:r w:rsidR="0096778F">
        <w:t xml:space="preserve"> Сомневаться можно во всем, но не в Основах. Мираж Майи временно может закрыть многое, но не Основы. Смерть тела и переход духа в Мир Тонкий нельзя отрицать, как бы Майя ни омрачала сознание, так же и конечность всех личных условий и построений. Мысль о смерти развеет туман. Не отрицаемы моменты подъема, когда недостижимое становится близким и почти ощутимым. Не отрицаема близость</w:t>
      </w:r>
      <w:r w:rsidR="009C6E73" w:rsidRPr="009C6E73">
        <w:t xml:space="preserve"> </w:t>
      </w:r>
      <w:r w:rsidR="0096778F">
        <w:t>Ведущего, хотя чувствуется она в разное время по-разному. Так размышляя, много можно укрепить себя на Пути, когда становится слишком темно. Не так уж трудно дождаться восхода, когда знаете, что Солнце взойдет.</w:t>
      </w:r>
    </w:p>
    <w:p w:rsidR="005708EB" w:rsidRDefault="005708EB" w:rsidP="00BF4524"/>
    <w:p w:rsidR="0096778F" w:rsidRDefault="00466BBD" w:rsidP="00BF4524">
      <w:r w:rsidRPr="00A07582">
        <w:rPr>
          <w:b/>
        </w:rPr>
        <w:t>1966</w:t>
      </w:r>
      <w:r>
        <w:rPr>
          <w:b/>
        </w:rPr>
        <w:t xml:space="preserve"> г. </w:t>
      </w:r>
      <w:r w:rsidR="00AF21D1" w:rsidRPr="00AF21D1">
        <w:rPr>
          <w:b/>
        </w:rPr>
        <w:t>457.</w:t>
      </w:r>
      <w:r w:rsidR="0096778F">
        <w:t xml:space="preserve"> (354). </w:t>
      </w:r>
      <w:r w:rsidR="00AF21D1" w:rsidRPr="00AF21D1">
        <w:rPr>
          <w:b/>
        </w:rPr>
        <w:t>(Июнь 2).</w:t>
      </w:r>
      <w:r w:rsidR="0096778F">
        <w:t xml:space="preserve"> Даже в самом труднейшем положении все же можно сделать движение в нужном направлении. Не может быть таких условий, чтобы были отрезаны все возможности обращения к Свету. Всегда можно что-то и как-то укрепить. Если карму в данный момент изменить невозможно, то какое-то качество все же можно как-то упрочить и углубить. Карма, ограничивая свободу в одном, оставляет открытыми другие стороны. Кроме того, мысль нельзя ни ограничить, ни запереть. Значит, выход надо искать в области мысли. Ограничивает и раскрепощает мысль. Если темные окружили и закрыли все входы и выходы земные, действуйте мыслью, устремляя ее ко Мне.</w:t>
      </w:r>
    </w:p>
    <w:p w:rsidR="005708EB" w:rsidRDefault="005708EB" w:rsidP="00BF4524"/>
    <w:p w:rsidR="0096778F" w:rsidRDefault="00466BBD" w:rsidP="00BF4524">
      <w:r w:rsidRPr="00A07582">
        <w:rPr>
          <w:b/>
        </w:rPr>
        <w:t>1966</w:t>
      </w:r>
      <w:r>
        <w:rPr>
          <w:b/>
        </w:rPr>
        <w:t xml:space="preserve"> г. </w:t>
      </w:r>
      <w:r w:rsidR="00AF21D1" w:rsidRPr="00AF21D1">
        <w:rPr>
          <w:b/>
        </w:rPr>
        <w:t>458.</w:t>
      </w:r>
      <w:r w:rsidR="0096778F">
        <w:t xml:space="preserve"> (355). </w:t>
      </w:r>
      <w:r w:rsidR="00AF21D1" w:rsidRPr="00AF21D1">
        <w:rPr>
          <w:b/>
        </w:rPr>
        <w:t>(М.А.Й.).</w:t>
      </w:r>
      <w:r w:rsidR="0096778F">
        <w:t xml:space="preserve"> Темным дается свобода вам досаждать только на время и только в определенных пределах. Давно бы уничтожили вас, если бы не были ограничены. Испытание бесами неизбежно. Все через него проходили.</w:t>
      </w:r>
    </w:p>
    <w:p w:rsidR="005708EB" w:rsidRDefault="005708EB" w:rsidP="00BF4524"/>
    <w:p w:rsidR="0096778F" w:rsidRDefault="00466BBD" w:rsidP="00BF4524">
      <w:r w:rsidRPr="00A07582">
        <w:rPr>
          <w:b/>
        </w:rPr>
        <w:t>1966</w:t>
      </w:r>
      <w:r>
        <w:rPr>
          <w:b/>
        </w:rPr>
        <w:t xml:space="preserve"> г. </w:t>
      </w:r>
      <w:r w:rsidR="00AF21D1" w:rsidRPr="00AF21D1">
        <w:rPr>
          <w:b/>
        </w:rPr>
        <w:t>459.</w:t>
      </w:r>
      <w:r w:rsidR="0096778F">
        <w:t xml:space="preserve"> </w:t>
      </w:r>
      <w:r w:rsidR="00AF21D1" w:rsidRPr="00AF21D1">
        <w:rPr>
          <w:b/>
        </w:rPr>
        <w:t>(Гуру).</w:t>
      </w:r>
      <w:r w:rsidR="0096778F">
        <w:t xml:space="preserve"> Не лишне было бы вспомнить, какое беснование тьмы происходило около нас в памятные дни нашей земной встречи. Учитель Допустил этот разгул. Мог бы уничтожить или предотвратить, но не Принял мер предупреждения. Пришлось выдержать чудовищный натиск темных. Почему? Спрашивали ли себя об этом? Почему Он Допустил это беснование и удары? Все, кто восстали на нас, были поражены, но это случилось позднее. Волну разъяренной тьмы все же пришлось встретить лицом к лицу. Вот и поразмыслите-ка над этим, прежде чем делать выводы о собственном положении. И знайте, что без воли Ведущего волос не упадет с головы. Не приходила ли вам в голову мысль, что карма обреченного города обернулась бы иначе, если бы был принят Посланник Владыки достойно? Испытание дается всегда по силам. Если не выдерживаете, значит, не хотите собрать все силы духа для противостояния тому, через что надо пройти победно.</w:t>
      </w:r>
    </w:p>
    <w:p w:rsidR="0096778F" w:rsidRDefault="0096778F" w:rsidP="00EF768B">
      <w:pPr>
        <w:pStyle w:val="Quote"/>
      </w:pPr>
      <w:r>
        <w:t>Все эти дни очень тяжелое состояние. Организм разладился. Соседи долбят телевизором и радио с утра до вечера без пощады.</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460.</w:t>
      </w:r>
      <w:r w:rsidR="0096778F">
        <w:t xml:space="preserve"> (356). </w:t>
      </w:r>
      <w:r w:rsidR="00AF21D1" w:rsidRPr="00AF21D1">
        <w:rPr>
          <w:b/>
        </w:rPr>
        <w:t>(Июнь 3).</w:t>
      </w:r>
      <w:r w:rsidR="0096778F">
        <w:t xml:space="preserve"> Утешение в том, что вернемся в Обитель Отца. В мире же внешнем — плач и скрежет зубовный. Закон его существования очень жесток — одни пожирают других, чтобы жить. Это в мире животном. И мир старый следует этому же правилу. Только Мир Новый надежду дает, что взаимопожирание и жизнь за счет слабых прекратятся. Но для этого сознание должно переродиться. Переходное время очень тяжко для утонченного организма. В тисках недорослей быть нелегко. Эпохи расцвета и упадка были и раньше, но никогда еще человечество не оказывалось в положении, когда столкновение полярностей достигало такой силы и напряжения уже всепланетного. И видимый, и Невидимый миры вовлечены в него. Воинства Света и тьмы оспаривают победу. Но знаете, что Свет победит. Тяжкое время всепланетного переустройства. И забота о том, чтобы устоять. Ведь падение может быть только в бездну.</w:t>
      </w:r>
    </w:p>
    <w:p w:rsidR="005708EB" w:rsidRDefault="005708EB" w:rsidP="00BF4524"/>
    <w:p w:rsidR="0096778F" w:rsidRDefault="00466BBD" w:rsidP="00BF4524">
      <w:r w:rsidRPr="00A07582">
        <w:rPr>
          <w:b/>
        </w:rPr>
        <w:t>1966</w:t>
      </w:r>
      <w:r>
        <w:rPr>
          <w:b/>
        </w:rPr>
        <w:t xml:space="preserve"> г. </w:t>
      </w:r>
      <w:r w:rsidR="00AF21D1" w:rsidRPr="00AF21D1">
        <w:rPr>
          <w:b/>
        </w:rPr>
        <w:t>461.</w:t>
      </w:r>
      <w:r w:rsidR="0096778F">
        <w:t xml:space="preserve"> (357). </w:t>
      </w:r>
      <w:r w:rsidR="00AF21D1" w:rsidRPr="00AF21D1">
        <w:rPr>
          <w:b/>
        </w:rPr>
        <w:t>(М.А.Й.).</w:t>
      </w:r>
      <w:r w:rsidR="0096778F">
        <w:t xml:space="preserve"> Где они все, кто еще на памяти вашей жил на Земле и ушел в мир иной? Радовались, страдали, переживали, надеялись, отчаивались и... ушли. И дела их забыты, и забыты они сами. Помнят об очень немногих. И память людская о них — это все, что осталось от них на Земле. Уйдете и вы. И о вас так же быстро забудут, как забыли о них. Так стоит ли слишком уж яро переживать это все, что подлежит неизбежному забвению и людьми, и вами самими? Мудрый сидит на берегу реки жизни и без сожаления смотрит на то, что быстро мелькает в потоке, унося в безвозвратное все, что отражается в его струях.</w:t>
      </w:r>
    </w:p>
    <w:p w:rsidR="005708EB" w:rsidRDefault="005708EB" w:rsidP="00BF4524"/>
    <w:p w:rsidR="0096778F" w:rsidRDefault="00466BBD" w:rsidP="00BF4524">
      <w:r w:rsidRPr="00A07582">
        <w:rPr>
          <w:b/>
        </w:rPr>
        <w:t>1966</w:t>
      </w:r>
      <w:r>
        <w:rPr>
          <w:b/>
        </w:rPr>
        <w:t xml:space="preserve"> г. </w:t>
      </w:r>
      <w:r w:rsidR="00AF21D1" w:rsidRPr="00AF21D1">
        <w:rPr>
          <w:b/>
        </w:rPr>
        <w:t>462.</w:t>
      </w:r>
      <w:r w:rsidR="0096778F">
        <w:t xml:space="preserve"> </w:t>
      </w:r>
      <w:r w:rsidR="00AF21D1" w:rsidRPr="00AF21D1">
        <w:rPr>
          <w:b/>
        </w:rPr>
        <w:t>(Гуру).</w:t>
      </w:r>
      <w:r w:rsidR="0096778F">
        <w:t xml:space="preserve"> Дом Отчий — явление, пространственно сущее. О нем помнить будем в странствиях своих по Земле и мирам. Он — цель этих странствий. Мир астральный не есть Отчий дом, и Мир Тонкий тоже. Он выше. Он прочен. Он ждет вас, уставших от неизбежности нескончаемой борьбы за свое первородство.</w:t>
      </w:r>
    </w:p>
    <w:p w:rsidR="005708EB" w:rsidRDefault="005708EB" w:rsidP="00BF4524"/>
    <w:p w:rsidR="0096778F" w:rsidRDefault="00466BBD" w:rsidP="00BF4524">
      <w:r w:rsidRPr="00A07582">
        <w:rPr>
          <w:b/>
        </w:rPr>
        <w:t>1966</w:t>
      </w:r>
      <w:r>
        <w:rPr>
          <w:b/>
        </w:rPr>
        <w:t xml:space="preserve"> г. </w:t>
      </w:r>
      <w:r w:rsidR="00AF21D1" w:rsidRPr="00AF21D1">
        <w:rPr>
          <w:b/>
        </w:rPr>
        <w:t>463.</w:t>
      </w:r>
      <w:r w:rsidR="0096778F">
        <w:t xml:space="preserve"> (358). </w:t>
      </w:r>
      <w:r w:rsidR="00AF21D1" w:rsidRPr="00AF21D1">
        <w:rPr>
          <w:b/>
        </w:rPr>
        <w:t>(Июнь 4).</w:t>
      </w:r>
      <w:r w:rsidR="0096778F">
        <w:t xml:space="preserve"> В тишине и молчании Я Хочу привести к той власти и силе, которые до сих пор так упорно ускользали из рук. Велико расстояние между словами о них и достижением. И все же достижение этой власти возможно. О значении малых начинаний сказано уже достаточно. Начало положено прочно. Теперь надо преодолеть черту, за которой семена начинаний вырастают в действия утверждения силы, растущей и преодолевающей сопротивление среды. Орленок, крылья которого начинают отрастать, не сразу ощущает свою силу. Но из птенца вырастает могучий орел, преодолевающий пространства и высоты. Так и крылья духа не сразу растут, но во времени. Даже Свет не виден несущему его. Кажущиеся неодолимыми сопротивления даются для возрастания сил духа. Дерзайте еще и еще. Дети Мои, дерзайте на преодоление доселе не преодолимого. И если вода </w:t>
      </w:r>
      <w:r w:rsidR="0096778F">
        <w:lastRenderedPageBreak/>
        <w:t>долбит камень, то неужели воля восставшего духа не сломит препятствий, допущенных Учителем для роста сил духа. Никакие неудачи, никакие сопротивления, никакие препятствия не выдержат натиска воли, если она ритмом упорства пытается преодолеть то, что кажется неодолимым. И в то время как земное сознание останавливается в отчаянии от кажущегося поражения, незримая огненная мощь нагнетает свои энергии, чтобы окончательная победа стала достигнутой явно. Дети Мои, дерзайте на преодоление того, что кажется невозможным.</w:t>
      </w:r>
    </w:p>
    <w:p w:rsidR="005708EB" w:rsidRDefault="005708EB" w:rsidP="00BF4524"/>
    <w:p w:rsidR="0096778F" w:rsidRDefault="00466BBD" w:rsidP="00BF4524">
      <w:r w:rsidRPr="00A07582">
        <w:rPr>
          <w:b/>
        </w:rPr>
        <w:t>1966</w:t>
      </w:r>
      <w:r>
        <w:rPr>
          <w:b/>
        </w:rPr>
        <w:t xml:space="preserve"> г. </w:t>
      </w:r>
      <w:r w:rsidR="00AF21D1" w:rsidRPr="00AF21D1">
        <w:rPr>
          <w:b/>
        </w:rPr>
        <w:t>464.</w:t>
      </w:r>
      <w:r w:rsidR="0096778F">
        <w:t xml:space="preserve"> </w:t>
      </w:r>
      <w:r w:rsidR="00AF21D1" w:rsidRPr="00AF21D1">
        <w:rPr>
          <w:b/>
        </w:rPr>
        <w:t>(М.А.Й.).</w:t>
      </w:r>
      <w:r w:rsidR="0096778F">
        <w:t xml:space="preserve"> Сон сегодняшней ночи служит прекрасным примером того, как должен вести себя человек, оказавшийся в непривычных условиях. И если во сне поведение не соответствовало требуемому стандарту, то, проснувшись, было бы можно исправить его, решительно наметив нужную линию поведения. Но мысль устремилась или хотела устремиться по пути нисходящему, и урок прошел без пользы. Надо исправить и прорыть в пространстве канал, для того чтобы в будущем ошибок не повторялось. И сон, и явь можно использовать для самосовершенствования.</w:t>
      </w:r>
    </w:p>
    <w:p w:rsidR="005708EB" w:rsidRDefault="005708EB" w:rsidP="00BF4524"/>
    <w:p w:rsidR="0096778F" w:rsidRDefault="00466BBD" w:rsidP="00BF4524">
      <w:r w:rsidRPr="00A07582">
        <w:rPr>
          <w:b/>
        </w:rPr>
        <w:t>1966</w:t>
      </w:r>
      <w:r>
        <w:rPr>
          <w:b/>
        </w:rPr>
        <w:t xml:space="preserve"> г. </w:t>
      </w:r>
      <w:r w:rsidR="00AF21D1" w:rsidRPr="00AF21D1">
        <w:rPr>
          <w:b/>
        </w:rPr>
        <w:t>465.</w:t>
      </w:r>
      <w:r w:rsidR="0096778F">
        <w:t xml:space="preserve"> (359). </w:t>
      </w:r>
      <w:r w:rsidR="00AF21D1" w:rsidRPr="00AF21D1">
        <w:rPr>
          <w:b/>
        </w:rPr>
        <w:t>(Гуру).</w:t>
      </w:r>
      <w:r w:rsidR="0096778F">
        <w:t xml:space="preserve"> Мысль совершенно правильна — можно мысленно ставить себя в такие положения, когда мысленно надо преодолевать те или иные, но жизненно нужные препятствия, то есть когда эти преодоления носят практически жизненный характер. Каждое такое искреннее и сердечное преодоление создает предпосылку для успешного прохождения соответствующих испытаний и в жизни. Это уже не мечтания, но полезная творческая работа целеустремленной мысли. Действие, осуществленное мысленно, легко уже осуществляется в жизни — как бы психическая репетиция того, что позднее может произойти на сцене жизни. Достаточное количество репетиций обуславливает успех избранной пьесы в театре. Точно так же и на жизненной сцене. Только репетиции совершаются мысленно. Действиям предпосылается сознательная мысль.</w:t>
      </w:r>
    </w:p>
    <w:p w:rsidR="005708EB" w:rsidRDefault="005708EB" w:rsidP="00BF4524"/>
    <w:p w:rsidR="0096778F" w:rsidRDefault="0096778F" w:rsidP="00EF768B">
      <w:pPr>
        <w:pStyle w:val="Quote"/>
      </w:pPr>
      <w:r>
        <w:t>Два дня подряд очень реальные сны, когда неочищенный астрал выявляет свою природу и заставляет действовать по когда-то прорытым каналам действия.</w:t>
      </w:r>
    </w:p>
    <w:p w:rsidR="0096778F" w:rsidRDefault="00466BBD" w:rsidP="00BF4524">
      <w:r w:rsidRPr="00A07582">
        <w:rPr>
          <w:b/>
        </w:rPr>
        <w:t>1966</w:t>
      </w:r>
      <w:r>
        <w:rPr>
          <w:b/>
        </w:rPr>
        <w:t xml:space="preserve"> г. </w:t>
      </w:r>
      <w:r w:rsidR="00AF21D1" w:rsidRPr="00AF21D1">
        <w:rPr>
          <w:b/>
        </w:rPr>
        <w:t>466.</w:t>
      </w:r>
      <w:r w:rsidR="0096778F">
        <w:t xml:space="preserve"> </w:t>
      </w:r>
      <w:r w:rsidR="00AF21D1" w:rsidRPr="00AF21D1">
        <w:rPr>
          <w:b/>
        </w:rPr>
        <w:t>(Июнь 5).</w:t>
      </w:r>
      <w:r w:rsidR="0096778F">
        <w:t xml:space="preserve"> Испытания во время сна столь же реальны, как и наяву, ибо выявляют то, что скрыто от бодрствующего сознания или подавлено им, но не изжито. По результатам испытания можно уже судить и принимать меры для искоренения свойств, прочно внедрившихся в подсознание. Но иногда бывает жаль векового сора, и тогда половинчатая борьба не приносит желательных результатов. А их надо добиться во что бы то ни стало, ибо не искорененные, то есть не вырванные с корнем, нежелательные свойства, надолго привяжут дух к соответствующим </w:t>
      </w:r>
      <w:r w:rsidR="0096778F">
        <w:lastRenderedPageBreak/>
        <w:t>им сферам Надземного Мира. Там изживать их и трудно, и болезненно. Реальность и яркость мысленных образований делают обольщение и прельщение особенно привлекательными, вовлекая неочищенного развоплощенца в свои воронки.</w:t>
      </w:r>
    </w:p>
    <w:p w:rsidR="005708EB" w:rsidRDefault="005708EB" w:rsidP="00BF4524"/>
    <w:p w:rsidR="0096778F" w:rsidRDefault="00466BBD" w:rsidP="00BF4524">
      <w:r w:rsidRPr="00A07582">
        <w:rPr>
          <w:b/>
        </w:rPr>
        <w:t>1966</w:t>
      </w:r>
      <w:r>
        <w:rPr>
          <w:b/>
        </w:rPr>
        <w:t xml:space="preserve"> г. </w:t>
      </w:r>
      <w:r w:rsidR="00AF21D1" w:rsidRPr="00AF21D1">
        <w:rPr>
          <w:b/>
        </w:rPr>
        <w:t>467.</w:t>
      </w:r>
      <w:r w:rsidR="0096778F">
        <w:t xml:space="preserve"> Четкий и твердый приказ воли перед погружением в сон даст нужное направление сонным впечатлениям. Но приказ действует на время, и без очищения сознания возможны рецидивы, как только приказ перестанет действовать. Ведь он дается обычно на срок. Обет пресекает много тропинок распущенности, ибо дается не на срок, но на все время. Точно так же может быть дан и приказ, но это требует особого напряжения огненной энергии и решимости. О</w:t>
      </w:r>
      <w:r w:rsidR="00103F2F">
        <w:t>н</w:t>
      </w:r>
      <w:r w:rsidR="0096778F">
        <w:t>и могут быть явлены, когда иного выхода нет и неизбежность диктует свою волю. Кто же захочет предаться тьме, зная ее мертвую хватку?</w:t>
      </w:r>
    </w:p>
    <w:p w:rsidR="005708EB" w:rsidRDefault="005708EB" w:rsidP="00BF4524"/>
    <w:p w:rsidR="0096778F" w:rsidRDefault="00466BBD" w:rsidP="00BF4524">
      <w:r w:rsidRPr="00A07582">
        <w:rPr>
          <w:b/>
        </w:rPr>
        <w:t>1966</w:t>
      </w:r>
      <w:r>
        <w:rPr>
          <w:b/>
        </w:rPr>
        <w:t xml:space="preserve"> г. </w:t>
      </w:r>
      <w:r w:rsidR="00AF21D1" w:rsidRPr="00AF21D1">
        <w:rPr>
          <w:b/>
        </w:rPr>
        <w:t>468.</w:t>
      </w:r>
      <w:r w:rsidR="0096778F">
        <w:t xml:space="preserve"> (360). </w:t>
      </w:r>
      <w:r w:rsidR="00AF21D1" w:rsidRPr="00AF21D1">
        <w:rPr>
          <w:b/>
        </w:rPr>
        <w:t>(М.А.Й.).</w:t>
      </w:r>
      <w:r w:rsidR="0096778F">
        <w:t xml:space="preserve"> Человеку может казаться, что он достаточно очистил сознание свое от всякого сора. Но это кажущееся очищение часто не соответствует действительности. И тогда нужна проверка, чтобы выявить из глубин сознания все, что там остается, быть может, совершенно незаметно для глаза. Когда дотоле скрытое становится явным, можно уже действовать с открытыми глазами. Степень подчинения своим неизжитым свойствам во сне будет служить показателем свободы от них и после перехода Великих Границ.</w:t>
      </w:r>
    </w:p>
    <w:p w:rsidR="005708EB" w:rsidRDefault="005708EB" w:rsidP="00BF4524"/>
    <w:p w:rsidR="0096778F" w:rsidRDefault="00466BBD" w:rsidP="00BF4524">
      <w:r w:rsidRPr="00A07582">
        <w:rPr>
          <w:b/>
        </w:rPr>
        <w:t>1966</w:t>
      </w:r>
      <w:r>
        <w:rPr>
          <w:b/>
        </w:rPr>
        <w:t xml:space="preserve"> г. </w:t>
      </w:r>
      <w:r w:rsidR="00AF21D1" w:rsidRPr="00AF21D1">
        <w:rPr>
          <w:b/>
        </w:rPr>
        <w:t>469.</w:t>
      </w:r>
      <w:r w:rsidR="0096778F">
        <w:t xml:space="preserve"> (361). </w:t>
      </w:r>
      <w:r w:rsidR="00AF21D1" w:rsidRPr="00AF21D1">
        <w:rPr>
          <w:b/>
        </w:rPr>
        <w:t>(Гуру).</w:t>
      </w:r>
      <w:r w:rsidR="0096778F">
        <w:t xml:space="preserve"> Хуже всего, когда человек решается на что-то только наполовину. Половинчатое решение желаемых следствий не даст. Двойственность в этом отношении очень опасна, ибо создает иллюзию решимости, в то время как ее нет. Получается самый нежелательный вид самообмана и беспросветное топтание на месте. Честность признания самому себе в этом случае особенно необходима. Окончательный выбор сделать все же придется, ибо половинчатость явит свои разрушительные следствия. Как же растить цветы Света, если рука подсознательно тянется к сорнякам мрака.</w:t>
      </w:r>
    </w:p>
    <w:p w:rsidR="005708EB" w:rsidRDefault="005708EB" w:rsidP="00BF4524"/>
    <w:p w:rsidR="0096778F" w:rsidRDefault="0096778F" w:rsidP="00EF768B">
      <w:pPr>
        <w:pStyle w:val="Quote"/>
      </w:pPr>
      <w:r>
        <w:t>С ночи дал себе крепкий приказ не ответствовать на нежелательные сны.</w:t>
      </w:r>
    </w:p>
    <w:p w:rsidR="0096778F" w:rsidRDefault="00466BBD" w:rsidP="00BF4524">
      <w:r w:rsidRPr="00A07582">
        <w:rPr>
          <w:b/>
        </w:rPr>
        <w:t>1966</w:t>
      </w:r>
      <w:r>
        <w:rPr>
          <w:b/>
        </w:rPr>
        <w:t xml:space="preserve"> г. </w:t>
      </w:r>
      <w:r w:rsidR="00AF21D1" w:rsidRPr="00AF21D1">
        <w:rPr>
          <w:b/>
        </w:rPr>
        <w:t>470.</w:t>
      </w:r>
      <w:r w:rsidR="0096778F">
        <w:t xml:space="preserve"> (362). </w:t>
      </w:r>
      <w:r w:rsidR="00AF21D1" w:rsidRPr="00AF21D1">
        <w:rPr>
          <w:b/>
        </w:rPr>
        <w:t>(Июнь 6).</w:t>
      </w:r>
      <w:r w:rsidR="0096778F">
        <w:t xml:space="preserve"> Незащищенная и неохраняемая крепость открыта врагу. Охрана должна быть всегда и постоянный дозор. И кого будем винить, если, воспользовавшись небрежением, враг пробрался внутрь и причинил вред. Твердый и четкий приказ на ночь вчера дал спокойный сон. Темные уже не смогли подбросить свои злоухищрения. Воля охранила спящий организм от вторжения темных. Даже Мой охраняющий Луч теряет в своей силе, если вместо твердости и стойкости духа он встречает безволие, сомнение и нежелание собственными силами противостоять тьме и защищаться </w:t>
      </w:r>
      <w:r w:rsidR="0096778F">
        <w:lastRenderedPageBreak/>
        <w:t>от ее нападок. Ведь даже щит надо держать крепкой рукой, и меч в слабосильных без пользы. Моих Зову воинами, ибо их долг — сражаться с тьмою и противоборствовать ей. Когда опускаются руки и заградительная сеть бессильно поникает, воин духа перестает быть таковым и становится безвольною жертвой злобных воздействий. Свет свой и Лик Мой всегда будут объектами для темных нападок. Видите, как безумствует тьма и пользуется всеми возможностями и окружающими, чтобы через них воздействовать на вас. Приветствую твердую решимость быть на несменном дозоре и должную силу духа являть, чтобы было Мне во что и куда посылать охраняющий Луч. Пора бы понять, что силу Мою Могу приложить к силе вашей. Надо, чтобы было к чему приложить, иначе Луч бессильно поникает, растворившись в допущенном безволии и слабости духа. Ведь закон таков, что у неимеющего отнимается и то, что имеет, но имеющему хотя бы малость, дается, сколько может вместить. Создавайте сознательно условия, чтобы было к чему приложить. Явите нужную степень стойкости, зоркости и противостояния силам разрушения. Нет оправдания, если даже во сне вред наносится благодаря тому, что не были приняты меры охраны. Разве можно допускать, чтобы в микрокосме своем хозяйничали мысли и ощущения, подброшенные темной рукой? Надо усилить дозор. Дайте к чему приложить Мою силу.</w:t>
      </w:r>
    </w:p>
    <w:p w:rsidR="005708EB" w:rsidRDefault="005708EB" w:rsidP="00BF4524"/>
    <w:p w:rsidR="0096778F" w:rsidRDefault="00466BBD" w:rsidP="00BF4524">
      <w:r w:rsidRPr="00A07582">
        <w:rPr>
          <w:b/>
        </w:rPr>
        <w:t>1966</w:t>
      </w:r>
      <w:r>
        <w:rPr>
          <w:b/>
        </w:rPr>
        <w:t xml:space="preserve"> г. </w:t>
      </w:r>
      <w:r w:rsidR="00AF21D1" w:rsidRPr="00AF21D1">
        <w:rPr>
          <w:b/>
        </w:rPr>
        <w:t>471.</w:t>
      </w:r>
      <w:r w:rsidR="0096778F">
        <w:t xml:space="preserve"> (363). Инертное безволие и такое же возложение разрушительны тем, что лишают приемник духа возможности почерпать пространственно нужные силы. Огонь магнетичен. Приемлемость обуславливается должным состоянием духа. Признание себя побежденным или бессильным противостать тьме недопустимо. Немыслимо поражение духа, ибо он вечен и неуничтожаем. Признание поражения есть хула на дух. Дух несломим и непобеждаем. Внешний ущерб совсем не означает поражения. Чаще он знаменует победу духа. Можно все потерять и даже тела лишиться, но быть победителем в духе. Преследования и смерть Носителей Света всегда означали их победу над тьмою, ибо в духе были несломимы они до конца.</w:t>
      </w:r>
    </w:p>
    <w:p w:rsidR="005708EB" w:rsidRDefault="005708EB" w:rsidP="00BF4524"/>
    <w:p w:rsidR="0096778F" w:rsidRDefault="00466BBD" w:rsidP="00BF4524">
      <w:r w:rsidRPr="00A07582">
        <w:rPr>
          <w:b/>
        </w:rPr>
        <w:t>1966</w:t>
      </w:r>
      <w:r>
        <w:rPr>
          <w:b/>
        </w:rPr>
        <w:t xml:space="preserve"> г. </w:t>
      </w:r>
      <w:r w:rsidR="00AF21D1" w:rsidRPr="00AF21D1">
        <w:rPr>
          <w:b/>
        </w:rPr>
        <w:t>472.</w:t>
      </w:r>
      <w:r w:rsidR="0096778F">
        <w:t xml:space="preserve"> </w:t>
      </w:r>
      <w:r w:rsidR="00AF21D1" w:rsidRPr="00AF21D1">
        <w:rPr>
          <w:b/>
        </w:rPr>
        <w:t>(М.А.Й.).</w:t>
      </w:r>
      <w:r w:rsidR="0096778F">
        <w:t xml:space="preserve"> Снова вернемся к виденным снам. Желательны ли были они? Нет. Они вторглись в спящее сознание помимо воли. Вот в этом-то заключается их основной вред — помимо воли. Когда воля вмешалась и наложила свое veto, возможность подобных снов была устранена. В этом и состоит значение преподанного урока — воля может закрыть входы нежелательным впечатлениям и восприятиям даже во сне. Зная это, следует перед отходом ко сну отдать соответствующий волевой приказ. Против воли или без соизволения воли ничто не должно вторгаться внутрь. Быть Эоловой арфой хорошо для вибраций Света, но быть флюгером для ветров и дуновений враждебных и темных недопустимо.</w:t>
      </w:r>
    </w:p>
    <w:p w:rsidR="005708EB" w:rsidRDefault="005708EB" w:rsidP="00BF4524"/>
    <w:p w:rsidR="0096778F" w:rsidRDefault="00466BBD" w:rsidP="00BF4524">
      <w:r w:rsidRPr="00A07582">
        <w:rPr>
          <w:b/>
        </w:rPr>
        <w:t>1966</w:t>
      </w:r>
      <w:r>
        <w:rPr>
          <w:b/>
        </w:rPr>
        <w:t xml:space="preserve"> г. </w:t>
      </w:r>
      <w:r w:rsidR="00AF21D1" w:rsidRPr="00AF21D1">
        <w:rPr>
          <w:b/>
        </w:rPr>
        <w:t>473.</w:t>
      </w:r>
      <w:r w:rsidR="0096778F">
        <w:t xml:space="preserve"> (364). </w:t>
      </w:r>
      <w:r w:rsidR="00AF21D1" w:rsidRPr="00AF21D1">
        <w:rPr>
          <w:b/>
        </w:rPr>
        <w:t>(Гуру).</w:t>
      </w:r>
      <w:r w:rsidR="0096778F">
        <w:t xml:space="preserve"> Плыть против течения и против ветра куда труднее, чем по ветру и по течению. Но Учение Света всегда идет против обывательского уклада жизни и обывательского мышления. Само слово «революция» означает восстание против обычности. Мы за необычность. Ее утверждать среди жизни обычной настолько нелегко и непросто, что только сильное и закаленное сознание в состоянии удержать направление. Шлем сильным привет.</w:t>
      </w:r>
    </w:p>
    <w:p w:rsidR="0096778F" w:rsidRDefault="0096778F" w:rsidP="00EF768B">
      <w:pPr>
        <w:pStyle w:val="Quote"/>
      </w:pPr>
      <w:r>
        <w:t>Вечером упал и расшибся. Ушиб колено, плечо, ногу в двух местах ниже колена и обе щиколки. Мог бы искалечиться, но уберегли. Спал плохо. Долго не мог заснуть. Лечил себя все время. Ночью ходить было очень больно, утром вполне терпимо, но больно плечо и шевелить вверх правой рукой.</w:t>
      </w:r>
    </w:p>
    <w:p w:rsidR="005708EB" w:rsidRDefault="005708EB" w:rsidP="00BF4524"/>
    <w:p w:rsidR="0096778F" w:rsidRDefault="00466BBD" w:rsidP="00BF4524">
      <w:r w:rsidRPr="00A07582">
        <w:rPr>
          <w:b/>
        </w:rPr>
        <w:t>1966</w:t>
      </w:r>
      <w:r>
        <w:rPr>
          <w:b/>
        </w:rPr>
        <w:t xml:space="preserve"> г. </w:t>
      </w:r>
      <w:r w:rsidR="00AF21D1" w:rsidRPr="00AF21D1">
        <w:rPr>
          <w:b/>
        </w:rPr>
        <w:t>474.</w:t>
      </w:r>
      <w:r w:rsidR="0096778F">
        <w:t xml:space="preserve"> (365). </w:t>
      </w:r>
      <w:r w:rsidR="00AF21D1" w:rsidRPr="00AF21D1">
        <w:rPr>
          <w:b/>
        </w:rPr>
        <w:t>(Июнь 8).</w:t>
      </w:r>
      <w:r w:rsidR="0096778F">
        <w:t xml:space="preserve"> Полнострунной может считаться такая степень Общения, когда оно идет поверх личных и временных настроений, которые уже не влияют на Него и не окрашивают Его своим цветом. Различная степень светимости духа и его взлеты — это одно, но личные настроения, огорчения, радости или занятость не должны вторгаться в Общение. Опыт показывает, насколько трудно достичь этой ступени сверхличного контакта. Успеху Общения очень способствует чувство любви к Тому, Кто Ведет. Но если это любовь временная, и зависит от настроений, и может закончиться в данном воплощении или через какой-то еще более краткий срок, то такое чувство не ценно. Только любовь, выношенная и взращенная Индивидуальностью на протяжении многих веков, и не зависящая от случайности плотных условий, и переживающая тело и время, только она приводит к высшей форме Общения. Даже в обычных человеческих взаимоотношениях временная дружба, привязанность или любовь ценятся мало. Даже здесь люди хотят прочности и постоянства. Тем более они нужны в жизни духа, когда связи устанавливаются не на сегодня, не на завтра, но на все время, которое есть.</w:t>
      </w:r>
    </w:p>
    <w:p w:rsidR="005708EB" w:rsidRDefault="005708EB" w:rsidP="00BF4524"/>
    <w:p w:rsidR="0096778F" w:rsidRDefault="00466BBD" w:rsidP="00BF4524">
      <w:r w:rsidRPr="00A07582">
        <w:rPr>
          <w:b/>
        </w:rPr>
        <w:t>1966</w:t>
      </w:r>
      <w:r>
        <w:rPr>
          <w:b/>
        </w:rPr>
        <w:t xml:space="preserve"> г. </w:t>
      </w:r>
      <w:r w:rsidR="00AF21D1" w:rsidRPr="00AF21D1">
        <w:rPr>
          <w:b/>
        </w:rPr>
        <w:t>475.</w:t>
      </w:r>
      <w:r w:rsidR="0096778F">
        <w:t xml:space="preserve"> </w:t>
      </w:r>
      <w:r w:rsidR="00AF21D1" w:rsidRPr="00AF21D1">
        <w:rPr>
          <w:b/>
        </w:rPr>
        <w:t>(М.А.Й.).</w:t>
      </w:r>
      <w:r w:rsidR="0096778F">
        <w:t xml:space="preserve"> В сущности говоря, так было всегда, ибо, сын мой, принадлежа к касте кшатриев, всегда любил горячих коней, опасные охоты и состязания и военные игры и брани. Эти черты и особенности характера сопровождают Индивидуальность его из воплощения в воплощение. Все это так, и искоренить это невозможно, да и не нужно. Но все же известную степень осторожности и внимания надо явить, чтобы не нанести телу вреда. Много раз мне приходилось врачевать его раны и повреждения тела, причиненные этими склонностями. Надо быть более осторожным. Ведь если бы не оберегли, нельзя было бы избежать сильных травматических повреждений. Зачем же искушать судьбу? Дух не стареет, но тело старости еще не в состоянии победить. Это достижение будущего.</w:t>
      </w:r>
    </w:p>
    <w:p w:rsidR="005708EB" w:rsidRDefault="005708EB" w:rsidP="00BF4524"/>
    <w:p w:rsidR="0096778F" w:rsidRDefault="00466BBD" w:rsidP="00BF4524">
      <w:r w:rsidRPr="00A07582">
        <w:rPr>
          <w:b/>
        </w:rPr>
        <w:t>1966</w:t>
      </w:r>
      <w:r>
        <w:rPr>
          <w:b/>
        </w:rPr>
        <w:t xml:space="preserve"> г. </w:t>
      </w:r>
      <w:r w:rsidR="00AF21D1" w:rsidRPr="00AF21D1">
        <w:rPr>
          <w:b/>
        </w:rPr>
        <w:t>476.</w:t>
      </w:r>
      <w:r w:rsidR="0096778F">
        <w:t xml:space="preserve"> </w:t>
      </w:r>
      <w:r w:rsidR="00AF21D1" w:rsidRPr="00AF21D1">
        <w:rPr>
          <w:b/>
        </w:rPr>
        <w:t>(Гуру).</w:t>
      </w:r>
      <w:r w:rsidR="0096778F">
        <w:t xml:space="preserve"> В помощь к средствам обычным все травматические повреждения: растяжения, раны, порезы, ушибы — можно лечить психической энергией. Процесс выздоровления идет тогда много быстрее. Хвалю за умелое приложение этого метода на практике.</w:t>
      </w:r>
    </w:p>
    <w:p w:rsidR="005708EB" w:rsidRDefault="005708EB" w:rsidP="00BF4524"/>
    <w:p w:rsidR="0096778F" w:rsidRDefault="00466BBD" w:rsidP="00BF4524">
      <w:r w:rsidRPr="00A07582">
        <w:rPr>
          <w:b/>
        </w:rPr>
        <w:t>1966</w:t>
      </w:r>
      <w:r>
        <w:rPr>
          <w:b/>
        </w:rPr>
        <w:t xml:space="preserve"> г. </w:t>
      </w:r>
      <w:r w:rsidR="00AF21D1" w:rsidRPr="00AF21D1">
        <w:rPr>
          <w:b/>
        </w:rPr>
        <w:t>477.</w:t>
      </w:r>
      <w:r w:rsidR="0096778F">
        <w:t xml:space="preserve"> (366). </w:t>
      </w:r>
      <w:r w:rsidR="00AF21D1" w:rsidRPr="00AF21D1">
        <w:rPr>
          <w:b/>
        </w:rPr>
        <w:t>(Июнь 9).</w:t>
      </w:r>
      <w:r w:rsidR="0096778F">
        <w:t xml:space="preserve"> Друг Мой, велико значение каждой признательности или благодарности, обращаемой к Учителю. Признательность означает и признание, то есть усмотрение того, за что возносится благодарение. Луч на дозоре всегда и на охране. Сколько раз Спасает Учитель от явлений, могущих принести непоправимый вред. И как редко явление Помощи усматривается учеником. В качество признательности включите и зоркость. Темные досаждают по мелочам. Почему же не делают большего, почему же не уничтожили вас, хотя этого сильно желают? Потому что на страже Учитель, охраняющий вас. Потому всякое недовольство и жалобы на то, что Учитель не Являет заботы, недопустимы, ибо в высшей степени не заслужены и несправедливы. Охрана и забота совсем не означают освобождения от кармических долгов. Правда, идя вместе, мы не раз преодолевали или сглаживали кармические удары, но это не освобождение от кармы. Нейтрализация же удара производится светом своим, Близостью Учителя и устремлением, к Нему возжигаемым.</w:t>
      </w:r>
      <w:r w:rsidR="00EF768B" w:rsidRPr="00EF768B">
        <w:t xml:space="preserve"> </w:t>
      </w:r>
      <w:r w:rsidR="0096778F">
        <w:t>Велико значение каждой благодарности, хотя и не исчерпывает она всей меры Незримой Заботы и Охраны.</w:t>
      </w:r>
    </w:p>
    <w:p w:rsidR="005708EB" w:rsidRDefault="005708EB" w:rsidP="00BF4524"/>
    <w:p w:rsidR="0096778F" w:rsidRDefault="00466BBD" w:rsidP="00BF4524">
      <w:r w:rsidRPr="00A07582">
        <w:rPr>
          <w:b/>
        </w:rPr>
        <w:t>1966</w:t>
      </w:r>
      <w:r>
        <w:rPr>
          <w:b/>
        </w:rPr>
        <w:t xml:space="preserve"> г. </w:t>
      </w:r>
      <w:r w:rsidR="00AF21D1" w:rsidRPr="00AF21D1">
        <w:rPr>
          <w:b/>
        </w:rPr>
        <w:t>478.</w:t>
      </w:r>
      <w:r w:rsidR="0096778F">
        <w:t xml:space="preserve"> (367). </w:t>
      </w:r>
      <w:r w:rsidR="00AF21D1" w:rsidRPr="00AF21D1">
        <w:rPr>
          <w:b/>
        </w:rPr>
        <w:t>(М.А.Й.).</w:t>
      </w:r>
      <w:r w:rsidR="0096778F">
        <w:t xml:space="preserve"> Сын мой, ощущение Незримой Заботы означает также и известную степень прозрения в действительность. Если бы знали, от скольких опасностей избавлены Незримой Рукой. Если бы только могли представить себе, чем окружены. Если бы понимали всю глубину Великой Заботы о вас! Истинно, сердце преисполнилось бы огненной признательностью за это. На Великом Дозоре Стоят Великие Духи, оберегающие человечество от натиска тьмы. Битва Света со тьмою не прекращается никогда. Целые воинства вовлечены в нее. Осознание происходящего расширяет горизонт понимания сущего. Ведь за пределами личного мирка и видимости малой существует действительность. Усмотреть хотя бы ее малую часть будет уже достижением. Имейте сто глаз и сто ушей и будьте всегда на дозоре распознавания действительности.</w:t>
      </w:r>
    </w:p>
    <w:p w:rsidR="005708EB" w:rsidRDefault="005708EB" w:rsidP="00BF4524"/>
    <w:p w:rsidR="0096778F" w:rsidRDefault="00466BBD" w:rsidP="00BF4524">
      <w:r w:rsidRPr="00A07582">
        <w:rPr>
          <w:b/>
        </w:rPr>
        <w:t>1966</w:t>
      </w:r>
      <w:r>
        <w:rPr>
          <w:b/>
        </w:rPr>
        <w:t xml:space="preserve"> г. </w:t>
      </w:r>
      <w:r w:rsidR="00AF21D1" w:rsidRPr="00AF21D1">
        <w:rPr>
          <w:b/>
        </w:rPr>
        <w:t>479.</w:t>
      </w:r>
      <w:r w:rsidR="0096778F">
        <w:t xml:space="preserve"> (368). </w:t>
      </w:r>
      <w:r w:rsidR="00AF21D1" w:rsidRPr="00AF21D1">
        <w:rPr>
          <w:b/>
        </w:rPr>
        <w:t>(М.А.Й.).</w:t>
      </w:r>
      <w:r w:rsidR="0096778F">
        <w:t xml:space="preserve"> Всю глубину Заботы Великого Сердца о вас тщитесь понять. Без понимания этого признательность ваша будет всегда однобокой и несовершенной. Чтобы ощутить сердцем всю силу любви к вам Великого Сердца, надо признательность и признание Его Заботы о вас углубить и усилить. Этот магнит действует мощно.</w:t>
      </w:r>
    </w:p>
    <w:p w:rsidR="005708EB" w:rsidRDefault="005708EB" w:rsidP="00BF4524"/>
    <w:p w:rsidR="0096778F" w:rsidRDefault="00466BBD" w:rsidP="00BF4524">
      <w:r w:rsidRPr="00A07582">
        <w:rPr>
          <w:b/>
        </w:rPr>
        <w:t>1966</w:t>
      </w:r>
      <w:r>
        <w:rPr>
          <w:b/>
        </w:rPr>
        <w:t xml:space="preserve"> г. </w:t>
      </w:r>
      <w:r w:rsidR="00AF21D1" w:rsidRPr="00AF21D1">
        <w:rPr>
          <w:b/>
        </w:rPr>
        <w:t>480.</w:t>
      </w:r>
      <w:r w:rsidR="0096778F">
        <w:t xml:space="preserve"> (369). </w:t>
      </w:r>
      <w:r w:rsidR="00AF21D1" w:rsidRPr="00AF21D1">
        <w:rPr>
          <w:b/>
        </w:rPr>
        <w:t>(Гуру).</w:t>
      </w:r>
      <w:r w:rsidR="0096778F">
        <w:t xml:space="preserve"> Как бы крепко ни захватывало сознание все то внешнее, что вокруг вас происходит и требует вашего внимания, помните твердо, что все это только очередное усилие Майи и что действительность — поверх всех иллюзий ее. Борьба с обольщением Майи тоже входит в задачи ученика. Помните о том, как ученик, посланный Учителем за водой, встретил девушку у колодца, как ее полюбил, и забыл об Учителе Света и обо всем остальном, и погрузился в земное. Есть вещи, о которых нельзя забывать ни на миг, как бы ни были ярки иллюзии Майи.</w:t>
      </w:r>
    </w:p>
    <w:p w:rsidR="005708EB" w:rsidRDefault="005708EB" w:rsidP="00BF4524"/>
    <w:p w:rsidR="0096778F" w:rsidRDefault="00466BBD" w:rsidP="00BF4524">
      <w:r w:rsidRPr="00A07582">
        <w:rPr>
          <w:b/>
        </w:rPr>
        <w:t>1966</w:t>
      </w:r>
      <w:r>
        <w:rPr>
          <w:b/>
        </w:rPr>
        <w:t xml:space="preserve"> г. </w:t>
      </w:r>
      <w:r w:rsidR="00AF21D1" w:rsidRPr="00AF21D1">
        <w:rPr>
          <w:b/>
        </w:rPr>
        <w:t>481.</w:t>
      </w:r>
      <w:r w:rsidR="0096778F">
        <w:t xml:space="preserve"> (370). Признательность до известной степени обязывает и Того, к Кому она обращена. Происходит взаимообмен магнитных энергий.</w:t>
      </w:r>
    </w:p>
    <w:p w:rsidR="005708EB" w:rsidRDefault="005708EB" w:rsidP="00BF4524"/>
    <w:p w:rsidR="0096778F" w:rsidRDefault="0096778F" w:rsidP="00EF768B">
      <w:pPr>
        <w:pStyle w:val="Quote"/>
      </w:pPr>
      <w:r>
        <w:t>Видел во сне, что Светик</w:t>
      </w:r>
      <w:r w:rsidR="00156143">
        <w:rPr>
          <w:rStyle w:val="FootnoteReference"/>
        </w:rPr>
        <w:footnoteReference w:id="14"/>
      </w:r>
      <w:r>
        <w:t xml:space="preserve"> предлагает помощь и возможность как-то проехать опять на Родину через его места.</w:t>
      </w:r>
    </w:p>
    <w:p w:rsidR="0096778F" w:rsidRDefault="00466BBD" w:rsidP="00BF4524">
      <w:r w:rsidRPr="00A07582">
        <w:rPr>
          <w:b/>
        </w:rPr>
        <w:t>1966</w:t>
      </w:r>
      <w:r>
        <w:rPr>
          <w:b/>
        </w:rPr>
        <w:t xml:space="preserve"> г. </w:t>
      </w:r>
      <w:r w:rsidR="00AF21D1" w:rsidRPr="00AF21D1">
        <w:rPr>
          <w:b/>
        </w:rPr>
        <w:t>482.</w:t>
      </w:r>
      <w:r w:rsidR="0096778F">
        <w:t xml:space="preserve"> (371). </w:t>
      </w:r>
      <w:r w:rsidR="00AF21D1" w:rsidRPr="00AF21D1">
        <w:rPr>
          <w:b/>
        </w:rPr>
        <w:t>(Июнь 10).</w:t>
      </w:r>
      <w:r w:rsidR="0096778F">
        <w:t xml:space="preserve"> По мере осознания Руководства и признания его оно углубляется и усиливается. Нужна взаимность. Ведь даже для понимания обычных вещей на них должно быть сосредоточено внимание, иначе они проходят мимо, не оставляя следа. Тем более необходимо это в явлениях духовного порядка. И тогда ранее не заметное начнет появляться в поле внимания все чаще и чаще и Рука Учителя становится видимой во многих подробностях жизни, имеющих особое значение. Не может быть небрежения в том, что для человека важнее всего. Считают значительными и важными дела проходящего дня. Но они приходят и уходят и во времени забываются, в то время как Учитель, который с вами всегда, становится все ближе и ощутимее. Если мысль постоянно отдается Ему, то Он Воздает во сто крат. И не нужно бояться, что пострадают дела текущего дня. Наоборот, они, если отданы на служение людям, будут идти под знаком удачи; так что польза получается двойная — и людям, и духу, который превыше всего, что проходит в днях ваших. Так, служение Общему Благу не может идти полною мерою без связи с Учителем. И если человек есть мера вещей, то мерою самого человека будет признание им Высшего Руководства Учителя Света.</w:t>
      </w:r>
    </w:p>
    <w:p w:rsidR="005708EB" w:rsidRDefault="005708EB" w:rsidP="00BF4524"/>
    <w:p w:rsidR="0096778F" w:rsidRDefault="00466BBD" w:rsidP="00BF4524">
      <w:r w:rsidRPr="00A07582">
        <w:rPr>
          <w:b/>
        </w:rPr>
        <w:t>1966</w:t>
      </w:r>
      <w:r>
        <w:rPr>
          <w:b/>
        </w:rPr>
        <w:t xml:space="preserve"> г. </w:t>
      </w:r>
      <w:r w:rsidR="00AF21D1" w:rsidRPr="00AF21D1">
        <w:rPr>
          <w:b/>
        </w:rPr>
        <w:t>483.</w:t>
      </w:r>
      <w:r w:rsidR="0096778F">
        <w:t xml:space="preserve"> </w:t>
      </w:r>
      <w:r w:rsidR="00AF21D1" w:rsidRPr="00AF21D1">
        <w:rPr>
          <w:b/>
        </w:rPr>
        <w:t>(М.А.Й.).</w:t>
      </w:r>
      <w:r w:rsidR="0096778F">
        <w:t xml:space="preserve"> Ощущение мурашей при сосредоточении на изображениях, имеющих особое значение, указывает на наличие контакта и особую близость. Эти малозаметные знаки общения следует отмечать очень внимательно. Не в поражающих явлениях, которые редки, но в малых подробностях и ощущениях доходят незримые касания. Каждый знак бережно и заботливо отложим в </w:t>
      </w:r>
      <w:r w:rsidR="0096778F">
        <w:lastRenderedPageBreak/>
        <w:t>сознании, чтобы не забывался. Грубость окружающих условий очень мешает улавливать многое. Но если зоркость напряжена и внимание обострено устремлением и любовью, знаки будут даваться в размере уявления указуемых качеств. Значение Изображений и портретов как посредников общения следует понимать углубленно.</w:t>
      </w:r>
    </w:p>
    <w:p w:rsidR="005708EB" w:rsidRDefault="005708EB" w:rsidP="00BF4524"/>
    <w:p w:rsidR="0096778F" w:rsidRDefault="00466BBD" w:rsidP="00BF4524">
      <w:r w:rsidRPr="00A07582">
        <w:rPr>
          <w:b/>
        </w:rPr>
        <w:t>1966</w:t>
      </w:r>
      <w:r>
        <w:rPr>
          <w:b/>
        </w:rPr>
        <w:t xml:space="preserve"> г. </w:t>
      </w:r>
      <w:r w:rsidR="00AF21D1" w:rsidRPr="00AF21D1">
        <w:rPr>
          <w:b/>
        </w:rPr>
        <w:t>484.</w:t>
      </w:r>
      <w:r w:rsidR="0096778F">
        <w:t xml:space="preserve"> </w:t>
      </w:r>
      <w:r w:rsidR="00AF21D1" w:rsidRPr="00AF21D1">
        <w:rPr>
          <w:b/>
        </w:rPr>
        <w:t>(Гуру).</w:t>
      </w:r>
      <w:r w:rsidR="0096778F">
        <w:t xml:space="preserve"> Всякий раз, когда перед внутренним оком возникает чей-либо образ или чье-либо лицо, с ним устанавливается связь. Происходит психическое касание на расстоянии. Волею можно усилить контакт и воспринять или передать мысли, чувства и ощущения. Чувства и эмоции передаются легче всего. Люди постоянно психически соприкасаются между собой, но отчета в этом себе не отдают. Но от этого воздействия этих соприкосновений не уменьшаются. И польза, и вред этих контактов несомненны. А так как все это отрицается, то и защититься от вредных касаний невозможно. Познавание действительности научит разбираться во всем. Чтобы мочь, надо многое знать и признать, что мысль прободает пространство и ауры людей и вторгается в сознания, не спрашивая разрешения их владельцев. Утешение и защита только лишь в том, что проникновение мысли идет по созвучию с психической настроенностью человека. Настраивание сознания на высшей волне является лучшей защитой от вторжения нежелательных мыслей.</w:t>
      </w:r>
    </w:p>
    <w:p w:rsidR="0096778F" w:rsidRDefault="0096778F" w:rsidP="00EF768B">
      <w:pPr>
        <w:pStyle w:val="Quote"/>
      </w:pPr>
      <w:r>
        <w:t>При сосредоточении на Дорогих</w:t>
      </w:r>
      <w:r w:rsidR="00156143">
        <w:rPr>
          <w:rStyle w:val="FootnoteReference"/>
        </w:rPr>
        <w:footnoteReference w:id="15"/>
      </w:r>
      <w:r>
        <w:t xml:space="preserve"> испытал ощущение мурашей в левой стороне головы и в левой части груди. Сперва от Дорогой, а потом, несколько слабее, от Дорогого.</w:t>
      </w:r>
    </w:p>
    <w:p w:rsidR="0096778F" w:rsidRDefault="0096778F" w:rsidP="00BF4524"/>
    <w:p w:rsidR="0096778F" w:rsidRDefault="0096778F" w:rsidP="00EF768B">
      <w:pPr>
        <w:pStyle w:val="Quote"/>
      </w:pPr>
      <w:r>
        <w:t>С вечера забыл предпослать мысль охраны — приказ. И ночью во сне получил нежелательные впечатления. Не хотел, и не думал, и получил, ибо не оберегся.</w:t>
      </w:r>
    </w:p>
    <w:p w:rsidR="0096778F" w:rsidRDefault="00466BBD" w:rsidP="00BF4524">
      <w:r w:rsidRPr="00A07582">
        <w:rPr>
          <w:b/>
        </w:rPr>
        <w:t>1966</w:t>
      </w:r>
      <w:r>
        <w:rPr>
          <w:b/>
        </w:rPr>
        <w:t xml:space="preserve"> г. </w:t>
      </w:r>
      <w:r w:rsidR="00AF21D1" w:rsidRPr="00AF21D1">
        <w:rPr>
          <w:b/>
        </w:rPr>
        <w:t>485.</w:t>
      </w:r>
      <w:r w:rsidR="0096778F">
        <w:t xml:space="preserve"> (372). </w:t>
      </w:r>
      <w:r w:rsidR="00AF21D1" w:rsidRPr="00AF21D1">
        <w:rPr>
          <w:b/>
        </w:rPr>
        <w:t>(Июнь 11).</w:t>
      </w:r>
      <w:r w:rsidR="0096778F">
        <w:t xml:space="preserve"> В моменты подъема и обострения способности воспринимать мысли бесполезно пытаться их все записать — не хватит ни времени, ни бумаги. Потому будем записывать наиболее звучащие.</w:t>
      </w:r>
    </w:p>
    <w:p w:rsidR="0096778F" w:rsidRDefault="0096778F" w:rsidP="00BF4524">
      <w:r>
        <w:t xml:space="preserve">Когда начинает особенно сильно звучать какое-либо качество духа, опытный ученик использует это для того, чтобы еще более углубить и расширить свое понимание и углубить звучащее качество для более прочного его утверждения. Достоинство духа — качество, нужное во всех мирах. Утверждается оно на Земле. При всех обстоятельствах и во всех условиях не изменяет ему ученик. Можно обратить внимание на то, с каким достоинством Держались Великие Духи на судилищах человеческих, не являя ни униженности, ни заискивания, ни страха. Ни страдания, ни даже смерть не были в состоянии поколебать этого качества. Тот, кто сохраняет его перед лицом всех трудностей в мире земном, удерживает его и в Мире Надземном. Сколько растерянности, боязни, ничтожества и жалкого </w:t>
      </w:r>
      <w:r>
        <w:lastRenderedPageBreak/>
        <w:t>поведения являют духи, не имеющие этого качества. Утрата его в жизни земной лишает дух защищенности. Лепетание, униженность, заискивание указывают на ничтожество духа. Они вместо того чтобы дать этим путем человеку то, чего он хочет, лишают его не только уважения окружающих, но даже и того, что он имеет. Достоинство духа есть качество, обладающее большой магнетической силой. Оно может быть воспитываемо и усиливаемо рядом соответствующих поступков. При этом решающее значение имеет внутреннее состояние. Внешние поступки только следствия. Не может трус обладать этим качеством. Не может утверждать его лжец. Не может владеть им тот, кто надеется на сынов человеческих, но не на Ведущего Иерарха. Не может воспитывать его человек, ставящий свободу духа в зависимость от людей и их произвола, жестокости, грубости или неуравновесий астрала. Достоинство духа сочетается со спокойствием и равновесием. Без них оно теряет свойство устойчивости, ибо это качество синтетическое. Много других качеств сочетается с ним, составляя одно неразрывное целое. Достоинство духа необходимо даже для того, чтобы не поражаться неожиданностью. Переход Великих Границ кроет в себе много неожиданностей для развоплощенного духа. И к возможности их надо заранее подготовить себя. Самой мощной защитою будет равновесие. Достоинство духа входит в него как его составная часть. Можно ли ради чего бы то ни было, временно окружающего на Земле человека, поступаться этим ценнейшим качеством, отказываться хотя бы на момент от него?</w:t>
      </w:r>
    </w:p>
    <w:p w:rsidR="005708EB" w:rsidRDefault="005708EB" w:rsidP="00BF4524"/>
    <w:p w:rsidR="0096778F" w:rsidRDefault="00466BBD" w:rsidP="00BF4524">
      <w:r w:rsidRPr="00A07582">
        <w:rPr>
          <w:b/>
        </w:rPr>
        <w:t>1966</w:t>
      </w:r>
      <w:r>
        <w:rPr>
          <w:b/>
        </w:rPr>
        <w:t xml:space="preserve"> г. </w:t>
      </w:r>
      <w:r w:rsidR="00AF21D1" w:rsidRPr="00AF21D1">
        <w:rPr>
          <w:b/>
        </w:rPr>
        <w:t>486.</w:t>
      </w:r>
      <w:r w:rsidR="0096778F">
        <w:t xml:space="preserve"> (373). Закалка и утверждение сознания происходят на объединении противоположностей и стремлении охватить их оба полюса, не в отдельности каждый, но как одно нераздельное целое. Обычно видят только один, упуская из вида другой и получая однобокое, одностороннее понимание вещи единой, двуполюсной в своем существе и двойственной в проявлении. Именно одновременное представление обоих полюсов поможет постижению многих явлений. Биполярное понимание предшествует биполярному зрению.</w:t>
      </w:r>
    </w:p>
    <w:p w:rsidR="005708EB" w:rsidRDefault="005708EB" w:rsidP="00BF4524"/>
    <w:p w:rsidR="0096778F" w:rsidRDefault="00466BBD" w:rsidP="00BF4524">
      <w:r w:rsidRPr="00A07582">
        <w:rPr>
          <w:b/>
        </w:rPr>
        <w:t>1966</w:t>
      </w:r>
      <w:r>
        <w:rPr>
          <w:b/>
        </w:rPr>
        <w:t xml:space="preserve"> г. </w:t>
      </w:r>
      <w:r w:rsidR="00AF21D1" w:rsidRPr="00AF21D1">
        <w:rPr>
          <w:b/>
        </w:rPr>
        <w:t>487.</w:t>
      </w:r>
      <w:r w:rsidR="0096778F">
        <w:t xml:space="preserve"> Освобождение от временных условий места и непосредственного окружения тела заключается в состоянии духа, который силу находит в себе оторваться от них и, не связанным ими, быть с теми и там, куда устремляет его освобожденная мысль. Вершина узка и остра, и нет на ней места ничему малому, личному и связывающему сознание с внешними скоротечными условиями данного воплощения. Дух может подняться над ними. Дух может мыслью над планетой парить. Свобода полетов в духе является прерогативою человека.</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488.</w:t>
      </w:r>
      <w:r w:rsidR="0096778F">
        <w:t xml:space="preserve"> (374). </w:t>
      </w:r>
      <w:r w:rsidR="00AF21D1" w:rsidRPr="00AF21D1">
        <w:rPr>
          <w:b/>
        </w:rPr>
        <w:t>(М.А.Й.).</w:t>
      </w:r>
      <w:r w:rsidR="0096778F">
        <w:t xml:space="preserve"> Будем смотреть на все, отягощающее дух, не как на нечто препятствующее восхождению, но как на то, что яро ему способствует. Да, да, именно огорчения, страдания, неприятности, уколы, удары и все то, на что часто так щедры люди, как на условия продвигающие. Тогда уже будет легко из каждого извлекать пользу и силу и идти не колеблясь, не останавливаясь и не являя смущения. Тогда воистину все препятствующее будет служить нам. Этим путем идет победитель. Путь духа победный — нам радость.</w:t>
      </w:r>
    </w:p>
    <w:p w:rsidR="005708EB" w:rsidRDefault="005708EB" w:rsidP="00BF4524"/>
    <w:p w:rsidR="0096778F" w:rsidRDefault="00466BBD" w:rsidP="00BF4524">
      <w:r w:rsidRPr="00A07582">
        <w:rPr>
          <w:b/>
        </w:rPr>
        <w:t>1966</w:t>
      </w:r>
      <w:r>
        <w:rPr>
          <w:b/>
        </w:rPr>
        <w:t xml:space="preserve"> г. </w:t>
      </w:r>
      <w:r w:rsidR="00AF21D1" w:rsidRPr="00AF21D1">
        <w:rPr>
          <w:b/>
        </w:rPr>
        <w:t>489.</w:t>
      </w:r>
      <w:r w:rsidR="0096778F">
        <w:t xml:space="preserve"> (375). </w:t>
      </w:r>
      <w:r w:rsidR="00AF21D1" w:rsidRPr="00AF21D1">
        <w:rPr>
          <w:b/>
        </w:rPr>
        <w:t>(Гуру).</w:t>
      </w:r>
      <w:r w:rsidR="0096778F">
        <w:t xml:space="preserve"> «Полюбите содружество с молчанием», памятуя при этом, что молчание двигает и заставляет даже и там, где бессильны слова. Батарея молчания — это мощная огненная сила, постоянно излучающая свои энергии в окружающее пространство. Молчальник — это не бездействующий лентяй. Надо пересмотреть заново многие понятия. Если за молчанием кроется стремительный поток творческой мысли, могущей оплодотворить множества сознаний, то такое молчание будем считать плодоносным, двигающим эволюцию человечества и стоящим на служении Общему Благу. Молчание может быть пространственно весьма громогласным. В этом проявляется его противоположный полюс. Знаете о великих молчальниках. Подвиг молчания надо тоже понять, чтобы больше уже не смущаться вынужденным молчанием, которое так мощно накапливает силы.</w:t>
      </w:r>
    </w:p>
    <w:p w:rsidR="005708EB" w:rsidRDefault="005708EB" w:rsidP="00BF4524"/>
    <w:p w:rsidR="0096778F" w:rsidRDefault="00466BBD" w:rsidP="00BF4524">
      <w:r w:rsidRPr="00A07582">
        <w:rPr>
          <w:b/>
        </w:rPr>
        <w:t>1966</w:t>
      </w:r>
      <w:r>
        <w:rPr>
          <w:b/>
        </w:rPr>
        <w:t xml:space="preserve"> г. </w:t>
      </w:r>
      <w:r w:rsidR="00AF21D1" w:rsidRPr="00AF21D1">
        <w:rPr>
          <w:b/>
        </w:rPr>
        <w:t>490.</w:t>
      </w:r>
      <w:r w:rsidR="0096778F">
        <w:t xml:space="preserve"> (376). </w:t>
      </w:r>
      <w:r w:rsidR="00AF21D1" w:rsidRPr="00AF21D1">
        <w:rPr>
          <w:b/>
        </w:rPr>
        <w:t>(Июнь 12).</w:t>
      </w:r>
      <w:r w:rsidR="0096778F">
        <w:t xml:space="preserve"> Будущее так же неизбежно и неотвратимо, как ежедневный Солнца восход. Оно так же циклично и подчинено ритму. Ритм основан на чередовании противоположностей, как биение пульса. Пульсация явлений подчинена закону. Тактика Adversa, так часто применяемая Нами, тоже основана на применении полярностей. Мы Позволяем явлению выразиться до конца и тем исчерпать свою силу, чтобы заменить его противоположным, когда оно уже истратило свои энергии. Во всем проявленном можно усмотреть его противоположность. Допуская нечто выявить свою сущность, Мы тем самым Утверждаем возможность манифестации его противоположного полюса. И тьма ночи служит ручательством прихода сияющего дня. Не бывает явлений, не заменяемых своим противоположным полюсом. Точные прогнозы событий основаны на знании этого закона. Основано на нем и будущее ваше. Светло смотрите вперед. Свет будущего велик.</w:t>
      </w:r>
    </w:p>
    <w:p w:rsidR="005708EB" w:rsidRDefault="005708EB" w:rsidP="00BF4524"/>
    <w:p w:rsidR="0096778F" w:rsidRDefault="00466BBD" w:rsidP="00BF4524">
      <w:r w:rsidRPr="00A07582">
        <w:rPr>
          <w:b/>
        </w:rPr>
        <w:t>1966</w:t>
      </w:r>
      <w:r>
        <w:rPr>
          <w:b/>
        </w:rPr>
        <w:t xml:space="preserve"> г. </w:t>
      </w:r>
      <w:r w:rsidR="00AF21D1" w:rsidRPr="00AF21D1">
        <w:rPr>
          <w:b/>
        </w:rPr>
        <w:t>491.</w:t>
      </w:r>
      <w:r w:rsidR="0096778F">
        <w:t xml:space="preserve"> (377). </w:t>
      </w:r>
      <w:r w:rsidR="00AF21D1" w:rsidRPr="00AF21D1">
        <w:rPr>
          <w:b/>
        </w:rPr>
        <w:t>(М.А.Й.).</w:t>
      </w:r>
      <w:r w:rsidR="0096778F">
        <w:t xml:space="preserve"> В настоящем нельзя уже ничего изменить, ибо каждое мгновение его переходит в прошлое и становится необратимым, в то время как будущее пластично в руках воли. Будущее существует ради человека, ради эволюции его духа. Эволюция эта совершается путем проекции воли в течение эволюционного потока. Мыслью оформляется скульптура духа в </w:t>
      </w:r>
      <w:r w:rsidR="0096778F">
        <w:lastRenderedPageBreak/>
        <w:t>пространстве. И если в прошлом нельзя уже ничего изменить и исправить, то в будущем возможно все и все достижимо. Будущее будем считать полем выявления сокровеннейших устремлений духа, утверждаемых им в настоящем.</w:t>
      </w:r>
    </w:p>
    <w:p w:rsidR="005708EB" w:rsidRDefault="005708EB" w:rsidP="00BF4524"/>
    <w:p w:rsidR="0096778F" w:rsidRDefault="00466BBD" w:rsidP="00BF4524">
      <w:r w:rsidRPr="00A07582">
        <w:rPr>
          <w:b/>
        </w:rPr>
        <w:t>1966</w:t>
      </w:r>
      <w:r>
        <w:rPr>
          <w:b/>
        </w:rPr>
        <w:t xml:space="preserve"> г. </w:t>
      </w:r>
      <w:r w:rsidR="00AF21D1" w:rsidRPr="00AF21D1">
        <w:rPr>
          <w:b/>
        </w:rPr>
        <w:t>492.</w:t>
      </w:r>
      <w:r w:rsidR="0096778F">
        <w:t xml:space="preserve"> (378). </w:t>
      </w:r>
      <w:r w:rsidR="00AF21D1" w:rsidRPr="00AF21D1">
        <w:rPr>
          <w:b/>
        </w:rPr>
        <w:t>(Гуру).</w:t>
      </w:r>
      <w:r w:rsidR="0096778F">
        <w:t xml:space="preserve"> Не смущайтесь несовершенством настоящего. Придем, чтобы выправить все и заменить лучшим. Будущее определено волею сроков.</w:t>
      </w:r>
    </w:p>
    <w:p w:rsidR="005708EB" w:rsidRDefault="005708EB" w:rsidP="00BF4524"/>
    <w:p w:rsidR="0096778F" w:rsidRDefault="00466BBD" w:rsidP="00BF4524">
      <w:r w:rsidRPr="00A07582">
        <w:rPr>
          <w:b/>
        </w:rPr>
        <w:t>1966</w:t>
      </w:r>
      <w:r>
        <w:rPr>
          <w:b/>
        </w:rPr>
        <w:t xml:space="preserve"> г. </w:t>
      </w:r>
      <w:r w:rsidR="00AF21D1" w:rsidRPr="00AF21D1">
        <w:rPr>
          <w:b/>
        </w:rPr>
        <w:t>493.</w:t>
      </w:r>
      <w:r w:rsidR="0096778F">
        <w:t xml:space="preserve"> (379). </w:t>
      </w:r>
      <w:r w:rsidR="00AF21D1" w:rsidRPr="00AF21D1">
        <w:rPr>
          <w:b/>
        </w:rPr>
        <w:t>(Июнь 13).</w:t>
      </w:r>
      <w:r w:rsidR="0096778F">
        <w:t xml:space="preserve"> (Со сна). Дашь Родине знание.</w:t>
      </w:r>
    </w:p>
    <w:p w:rsidR="0096778F" w:rsidRDefault="0096778F" w:rsidP="00BF4524">
      <w:r>
        <w:t>В потенциале сознания человека заключено все. Часто точку опоры ищут в чем-то внешнем, в то время как искать надо внутри. Сознание реагирует на воздействия внешнего мира, но по сонастроенности с ним, то есть подчиняясь Закону созвучия. Закона избежать нельзя, но настраивать сознание на желаемой волне можно. Ключ в руках человека. Пользуясь им, можно регулировать потоки впечатлений и мыслей. Даже простой камертон оказывается очень полезным, ибо его звук координирует звучание центров. По нему настраиваются не только музыкальные инструменты, но нервные центры человеческого организма. Воздействие звука на человеческий организм вообще велико, и особенно воздействие человеческого голоса. Мало изучаются характер и степень этого воздействия. А между тем под воздействием его находятся все. Речь человека влияет на людей по нескольким каналам: первый, воздействие самого звука; второй, содержание самой речи и заключенных в ней мыслей; в третьих, вибрации самих мыслей; в четвертых, излучения ауры говорящего; в пятых, лучи его глаз. Мощная батарея человеческого аппарата в действии. Конечно, имеется в виду не болтун, но деятель Общего Блага. Но ту или иную степень воздействия оказывает каждый человек и каждое слово. Менее всего действенны слова попугайные — в них отсутствуют сердце и мысль. Энергия сердца, вложенная в слова, придает им особую силу. Не следует упускать из вида, что и беззвучное слово не менее действенно, если оно произносится сердцем. Мысли, облеченные в эти слова, могут воздействовать сильно, если в них вложена энергия сердца. Средой их передачи служит пространство.</w:t>
      </w:r>
    </w:p>
    <w:p w:rsidR="005708EB" w:rsidRDefault="005708EB" w:rsidP="00BF4524"/>
    <w:p w:rsidR="0096778F" w:rsidRDefault="00466BBD" w:rsidP="00BF4524">
      <w:r w:rsidRPr="00A07582">
        <w:rPr>
          <w:b/>
        </w:rPr>
        <w:t>1966</w:t>
      </w:r>
      <w:r>
        <w:rPr>
          <w:b/>
        </w:rPr>
        <w:t xml:space="preserve"> г. </w:t>
      </w:r>
      <w:r w:rsidR="00AF21D1" w:rsidRPr="00AF21D1">
        <w:rPr>
          <w:b/>
        </w:rPr>
        <w:t>494.</w:t>
      </w:r>
      <w:r w:rsidR="0096778F">
        <w:t xml:space="preserve"> </w:t>
      </w:r>
      <w:r w:rsidR="00AF21D1" w:rsidRPr="00AF21D1">
        <w:rPr>
          <w:b/>
        </w:rPr>
        <w:t>(М.А.Й.).</w:t>
      </w:r>
      <w:r w:rsidR="0096778F">
        <w:t xml:space="preserve"> Можно ли исчерпать неисчерпаемое? Так и сокровищницу пространственной мысли исчерпать нельзя. Поступления из нее различны и зависят от многих условий. Астрологическое положение светил имеет немалое значение, не говоря уже о состоянии пространства и земной атмосферы. Все это приходится учитывать при восприятии пространственной мысли. Полагать, что все возможно всегда, будет ошибкой.</w:t>
      </w:r>
    </w:p>
    <w:p w:rsidR="005708EB" w:rsidRDefault="005708EB" w:rsidP="00BF4524"/>
    <w:p w:rsidR="0096778F" w:rsidRDefault="00466BBD" w:rsidP="00BF4524">
      <w:r w:rsidRPr="00A07582">
        <w:rPr>
          <w:b/>
        </w:rPr>
        <w:t>1966</w:t>
      </w:r>
      <w:r>
        <w:rPr>
          <w:b/>
        </w:rPr>
        <w:t xml:space="preserve"> г. </w:t>
      </w:r>
      <w:r w:rsidR="00AF21D1" w:rsidRPr="00AF21D1">
        <w:rPr>
          <w:b/>
        </w:rPr>
        <w:t>495.</w:t>
      </w:r>
      <w:r w:rsidR="0096778F">
        <w:t xml:space="preserve"> (380). </w:t>
      </w:r>
      <w:r w:rsidR="00AF21D1" w:rsidRPr="00AF21D1">
        <w:rPr>
          <w:b/>
        </w:rPr>
        <w:t>(Гуру).</w:t>
      </w:r>
      <w:r w:rsidR="0096778F">
        <w:t xml:space="preserve"> Нити Света, которые соединяют дух с духом, представляют собою явление внеплотного порядка. Они </w:t>
      </w:r>
      <w:r w:rsidR="0096778F">
        <w:lastRenderedPageBreak/>
        <w:t>прочнее обычных земных связей, ибо незримы и неуязвимы земными вихрями и бурями. Они переживают смерть тела, ибо протянуты поверх него. Они не уничтожаемы временем, ибо устремлены в будущее. Связи надземные будем беречь как самое ценное, что имеем в жизни земной и Надземной.</w:t>
      </w:r>
    </w:p>
    <w:p w:rsidR="005708EB" w:rsidRDefault="005708EB" w:rsidP="00BF4524"/>
    <w:p w:rsidR="0096778F" w:rsidRDefault="00466BBD" w:rsidP="00BF4524">
      <w:r w:rsidRPr="00A07582">
        <w:rPr>
          <w:b/>
        </w:rPr>
        <w:t>1966</w:t>
      </w:r>
      <w:r>
        <w:rPr>
          <w:b/>
        </w:rPr>
        <w:t xml:space="preserve"> г. </w:t>
      </w:r>
      <w:r w:rsidR="00AF21D1" w:rsidRPr="00AF21D1">
        <w:rPr>
          <w:b/>
        </w:rPr>
        <w:t>496.</w:t>
      </w:r>
      <w:r w:rsidR="0096778F">
        <w:t xml:space="preserve"> (381). </w:t>
      </w:r>
      <w:r w:rsidR="00AF21D1" w:rsidRPr="00AF21D1">
        <w:rPr>
          <w:b/>
        </w:rPr>
        <w:t>(Июнь 14).</w:t>
      </w:r>
      <w:r w:rsidR="0096778F">
        <w:t xml:space="preserve"> Сын Мой, мысли, которые посылаются в мир из Твердыни, подобны горной реке: какие бы запруды ни ставились ей и препятствия, она все же пробьет себе путь. Можно наблюдать, как Наши постулаты внедряются в жизнь для применения. Расцветет сад земной, исчезнут пустыни — позор человечества, сойдет мир на планету, утвердится сотрудничество между народами, и будет повержен телец золотой. Реальностью станет Мир Тонкий, и чудесное сделается достоянием точной науки. Потеряет смерть свое жало, ибо попрана будет. И человечество стремительно двинется вперед. Изобилие плодов земных освободит от заботы о них, и освобожденная мысль ринется на завоевание Космоса и пространства. Мало еще думают о том, что пространство вмещает в себя все, что было, что есть и что будет, и что элемент времени в пространстве утрачивает свое земное значение, что разделение на то, что было и есть, касается только плотного мира и земного сознания, что в мирах других измерений аспект времени приобретает совершенно другое значение. Так, постепенно Новый Мир войдет в жизнь и станет ее неотъемлемой частью. Много изумительнейших вещей и нахождений ожидает человека в пространстве.</w:t>
      </w:r>
    </w:p>
    <w:p w:rsidR="005708EB" w:rsidRDefault="005708EB" w:rsidP="00BF4524"/>
    <w:p w:rsidR="0096778F" w:rsidRDefault="00466BBD" w:rsidP="00BF4524">
      <w:r w:rsidRPr="00A07582">
        <w:rPr>
          <w:b/>
        </w:rPr>
        <w:t>1966</w:t>
      </w:r>
      <w:r>
        <w:rPr>
          <w:b/>
        </w:rPr>
        <w:t xml:space="preserve"> г. </w:t>
      </w:r>
      <w:r w:rsidR="00AF21D1" w:rsidRPr="00AF21D1">
        <w:rPr>
          <w:b/>
        </w:rPr>
        <w:t>497.</w:t>
      </w:r>
      <w:r w:rsidR="0096778F">
        <w:t xml:space="preserve"> (382). </w:t>
      </w:r>
      <w:r w:rsidR="00AF21D1" w:rsidRPr="00AF21D1">
        <w:rPr>
          <w:b/>
        </w:rPr>
        <w:t>(М.А.Й.).</w:t>
      </w:r>
      <w:r w:rsidR="0096778F">
        <w:t xml:space="preserve"> Если две гармонично настроенных ауры могут творить большие дела, то как же бережно, как же заботливо надо относиться друг к другу при встречах, чтобы желаемое созвучие состоялось. Как недопустимы чувства недовольства, осуждения и все, что мешает объединению сознаний. Можно вспомнить и то, что в прошлом мешало, чтобы устранить возможности повторения твердой рукой. Как часто из-за нарушения этих условий упускаются неповторимые возможности. Многое в этой области требует самого бережного отношения. Чашу возможностей можно легко разбить, но, склеенная, она утрачивает свою ценность. Самость должна быть обуздана крепко в такие моменты, чтобы рычание ее не нарушило полноты получения. Магнит аур созвучных силен. Он привлечет то, что одиночный магнит привлечь не в силах. Даваемых возможностей не упустим.</w:t>
      </w:r>
    </w:p>
    <w:p w:rsidR="005708EB" w:rsidRDefault="005708EB" w:rsidP="00BF4524"/>
    <w:p w:rsidR="0096778F" w:rsidRDefault="00466BBD" w:rsidP="00BF4524">
      <w:r w:rsidRPr="00A07582">
        <w:rPr>
          <w:b/>
        </w:rPr>
        <w:t>1966</w:t>
      </w:r>
      <w:r>
        <w:rPr>
          <w:b/>
        </w:rPr>
        <w:t xml:space="preserve"> г. </w:t>
      </w:r>
      <w:r w:rsidR="00AF21D1" w:rsidRPr="00AF21D1">
        <w:rPr>
          <w:b/>
        </w:rPr>
        <w:t>498.</w:t>
      </w:r>
      <w:r w:rsidR="0096778F">
        <w:t xml:space="preserve"> </w:t>
      </w:r>
      <w:r w:rsidR="00AF21D1" w:rsidRPr="00AF21D1">
        <w:rPr>
          <w:b/>
        </w:rPr>
        <w:t>(Гуру).</w:t>
      </w:r>
      <w:r w:rsidR="0096778F">
        <w:t xml:space="preserve"> Нас ждущий дождется. Не все ли равно, где и как состоится жданная встреча. Но она состоится. Закон магнетизма ручательством будет ожиданной встречи. Так и будем смотреть на будущее как на поле реализации всех устремлений. Будем помнить </w:t>
      </w:r>
      <w:r w:rsidR="0096778F">
        <w:lastRenderedPageBreak/>
        <w:t>об этом и знать, что стучащему отворяют и ищущий находит, и просящему будет дано.</w:t>
      </w:r>
    </w:p>
    <w:p w:rsidR="005708EB" w:rsidRDefault="005708EB" w:rsidP="00BF4524"/>
    <w:p w:rsidR="0096778F" w:rsidRDefault="0096778F" w:rsidP="00816366">
      <w:pPr>
        <w:pStyle w:val="Quote"/>
      </w:pPr>
      <w:r>
        <w:t>Сон, когда мысль ушла из-под контроля.</w:t>
      </w:r>
    </w:p>
    <w:p w:rsidR="0096778F" w:rsidRDefault="00466BBD" w:rsidP="00BF4524">
      <w:r w:rsidRPr="00A07582">
        <w:rPr>
          <w:b/>
        </w:rPr>
        <w:t>1966</w:t>
      </w:r>
      <w:r>
        <w:rPr>
          <w:b/>
        </w:rPr>
        <w:t xml:space="preserve"> г. </w:t>
      </w:r>
      <w:r w:rsidR="00AF21D1" w:rsidRPr="00AF21D1">
        <w:rPr>
          <w:b/>
        </w:rPr>
        <w:t>499.</w:t>
      </w:r>
      <w:r w:rsidR="0096778F">
        <w:t xml:space="preserve"> (383). </w:t>
      </w:r>
      <w:r w:rsidR="00AF21D1" w:rsidRPr="00AF21D1">
        <w:rPr>
          <w:b/>
        </w:rPr>
        <w:t>(Июнь 15).</w:t>
      </w:r>
      <w:r w:rsidR="0096778F">
        <w:t xml:space="preserve"> Когда, как на крыльях, судьба понесет в сужденную сферу деятельности, тогда можно сказать, что пришло ваше время. Время Мое и время ваше связано сроками. До их наступления бесполезно пытаться добиться желаемых следствий. В древности ответственные начинания приурочивались к благоприятным астрологическим условиям. Но для этого надо было знать науку светил. Теперь это знание утрачено. Современная астрология носит спекулятивный характер и далека от знания Основ. То, что сохранилось, покрыто таким слоем нагромождений и толкований, что законно возбуждает скепсис и недоверие. Древнее знание нуждается в обновлении и провозвестии.</w:t>
      </w:r>
    </w:p>
    <w:p w:rsidR="005708EB" w:rsidRDefault="005708EB" w:rsidP="00BF4524"/>
    <w:p w:rsidR="0096778F" w:rsidRDefault="0096778F" w:rsidP="00816366">
      <w:pPr>
        <w:pStyle w:val="Quote"/>
      </w:pPr>
      <w:r>
        <w:t>При контакте мураши с левой стороны головы.</w:t>
      </w:r>
    </w:p>
    <w:p w:rsidR="0096778F" w:rsidRDefault="00466BBD" w:rsidP="00BF4524">
      <w:r w:rsidRPr="00A07582">
        <w:rPr>
          <w:b/>
        </w:rPr>
        <w:t>1966</w:t>
      </w:r>
      <w:r>
        <w:rPr>
          <w:b/>
        </w:rPr>
        <w:t xml:space="preserve"> г. </w:t>
      </w:r>
      <w:r w:rsidR="00AF21D1" w:rsidRPr="00AF21D1">
        <w:rPr>
          <w:b/>
        </w:rPr>
        <w:t>500.</w:t>
      </w:r>
      <w:r w:rsidR="0096778F">
        <w:t xml:space="preserve"> </w:t>
      </w:r>
      <w:r w:rsidR="00AF21D1" w:rsidRPr="00AF21D1">
        <w:rPr>
          <w:b/>
        </w:rPr>
        <w:t>(Гуру).</w:t>
      </w:r>
      <w:r w:rsidR="0096778F">
        <w:t xml:space="preserve"> Когда сознание замолкает, не следует его утруждать. Тональность пространства не зависит от нас. Разные волны бывают на море. И не всякая погода благоприятствует плаванию. Нелетные метеорологические условия бывают и для полета мысли, и тогда надо спокойно переждать время.</w:t>
      </w:r>
    </w:p>
    <w:p w:rsidR="005708EB" w:rsidRDefault="005708EB" w:rsidP="00BF4524"/>
    <w:p w:rsidR="0096778F" w:rsidRDefault="0096778F" w:rsidP="00816366">
      <w:pPr>
        <w:pStyle w:val="Quote"/>
      </w:pPr>
      <w:r>
        <w:t>Очень тяжкие дни.</w:t>
      </w:r>
    </w:p>
    <w:p w:rsidR="0096778F" w:rsidRDefault="00466BBD" w:rsidP="00BF4524">
      <w:r w:rsidRPr="00A07582">
        <w:rPr>
          <w:b/>
        </w:rPr>
        <w:t>1966</w:t>
      </w:r>
      <w:r>
        <w:rPr>
          <w:b/>
        </w:rPr>
        <w:t xml:space="preserve"> г. </w:t>
      </w:r>
      <w:r w:rsidR="00AF21D1" w:rsidRPr="00AF21D1">
        <w:rPr>
          <w:b/>
        </w:rPr>
        <w:t>501.</w:t>
      </w:r>
      <w:r w:rsidR="0096778F">
        <w:t xml:space="preserve"> (384). </w:t>
      </w:r>
      <w:r w:rsidR="00AF21D1" w:rsidRPr="00AF21D1">
        <w:rPr>
          <w:b/>
        </w:rPr>
        <w:t>(Июнь 16).</w:t>
      </w:r>
      <w:r w:rsidR="0096778F">
        <w:t xml:space="preserve"> Моих Называю воинами, ибо ни холод, ни голод, ни день, ни ночь, ни личные неудобства, усталость, или опасность, или настроения, или переживания — ничто не освобождает их от исполнения долга. Полная готовность всегда послужить делу Общего Блага, постоянный дозор и несломимая решимость, противоборствование тьме даже тогда, когда оставлен один и без видимой поддержки, являются теми основными свойствами его сущности, которые дают ему право называться воином Света. Вокруг может быть очень темно, и пространственные токи могут быть очень тяжкими, но ничто не освобождает его от постоянства дозора и бесповоротной решимости победить. Поражение невозможно. Победа — это обязательство. Поддаться тьме и быть сломленным ею означает предание себя темным и падение в бездну, откуда возврата нет. Воин идет сознанием, что отступление немыслимо и пути назад нет. Когда перейдена эта черта понимания невозможности пути вспять, решимость становится непоколебимой. Этим сознанием можно перейти все пропасти, и преодолеть все препятствия и противодействия, и победить тьму. Несокрушим дух и неуничтожаем. И не тело или оболочки, но дух превыше всего, что их окружает и что может им угрожать.</w:t>
      </w:r>
    </w:p>
    <w:p w:rsidR="005708EB" w:rsidRDefault="005708EB" w:rsidP="00BF4524"/>
    <w:p w:rsidR="0096778F" w:rsidRDefault="00466BBD" w:rsidP="00BF4524">
      <w:r w:rsidRPr="00A07582">
        <w:rPr>
          <w:b/>
        </w:rPr>
        <w:t>1966</w:t>
      </w:r>
      <w:r>
        <w:rPr>
          <w:b/>
        </w:rPr>
        <w:t xml:space="preserve"> г. </w:t>
      </w:r>
      <w:r w:rsidR="00AF21D1" w:rsidRPr="00AF21D1">
        <w:rPr>
          <w:b/>
        </w:rPr>
        <w:t>502.</w:t>
      </w:r>
      <w:r w:rsidR="0096778F">
        <w:t xml:space="preserve"> (385). </w:t>
      </w:r>
      <w:r w:rsidR="00AF21D1" w:rsidRPr="00AF21D1">
        <w:rPr>
          <w:b/>
        </w:rPr>
        <w:t>(М.А.Й.).</w:t>
      </w:r>
      <w:r w:rsidR="0096778F">
        <w:t xml:space="preserve"> Думайте о Владыке как можно больше и как можно чаще, наполняя Им свое сознание. Только так </w:t>
      </w:r>
      <w:r w:rsidR="0096778F">
        <w:lastRenderedPageBreak/>
        <w:t>можно пережить трудное время. Когда дума о Нем станет постоянной, непрерывной становится связь.</w:t>
      </w:r>
    </w:p>
    <w:p w:rsidR="005708EB" w:rsidRDefault="005708EB" w:rsidP="00BF4524"/>
    <w:p w:rsidR="0096778F" w:rsidRDefault="00466BBD" w:rsidP="00BF4524">
      <w:r w:rsidRPr="00A07582">
        <w:rPr>
          <w:b/>
        </w:rPr>
        <w:t>1966</w:t>
      </w:r>
      <w:r>
        <w:rPr>
          <w:b/>
        </w:rPr>
        <w:t xml:space="preserve"> г. </w:t>
      </w:r>
      <w:r w:rsidR="00AF21D1" w:rsidRPr="00AF21D1">
        <w:rPr>
          <w:b/>
        </w:rPr>
        <w:t>503.</w:t>
      </w:r>
      <w:r w:rsidR="0096778F">
        <w:t xml:space="preserve"> (386). </w:t>
      </w:r>
      <w:r w:rsidR="00AF21D1" w:rsidRPr="00AF21D1">
        <w:rPr>
          <w:b/>
        </w:rPr>
        <w:t>(Гуру).</w:t>
      </w:r>
      <w:r w:rsidR="0096778F">
        <w:t xml:space="preserve"> Мало установить связь с Иерархией Света — ее надо поддерживать постоянно постоянным памятованием и предстоянием перед Тем, Кто Позвал. Для этого дается возможность держать постоянно Образ Владыки в третьем глазу.</w:t>
      </w:r>
    </w:p>
    <w:p w:rsidR="005708EB" w:rsidRDefault="005708EB" w:rsidP="00BF4524"/>
    <w:p w:rsidR="0096778F" w:rsidRDefault="00466BBD" w:rsidP="00BF4524">
      <w:r w:rsidRPr="00A07582">
        <w:rPr>
          <w:b/>
        </w:rPr>
        <w:t>1966</w:t>
      </w:r>
      <w:r>
        <w:rPr>
          <w:b/>
        </w:rPr>
        <w:t xml:space="preserve"> г. </w:t>
      </w:r>
      <w:r w:rsidR="00AF21D1" w:rsidRPr="00AF21D1">
        <w:rPr>
          <w:b/>
        </w:rPr>
        <w:t>504.</w:t>
      </w:r>
      <w:r w:rsidR="0096778F">
        <w:t xml:space="preserve"> (387). </w:t>
      </w:r>
      <w:r w:rsidR="00AF21D1" w:rsidRPr="00AF21D1">
        <w:rPr>
          <w:b/>
        </w:rPr>
        <w:t>(Июнь 17).</w:t>
      </w:r>
      <w:r w:rsidR="0096778F">
        <w:t xml:space="preserve"> Построения Тонкого Мира, опустившиеся из Огненного, приближаются к Земле для воплощения в плотные формы. Участники мировых событий в Незримых Мирах уже знают о неизбежности сроков. Придется передавать в другие руки то, что было в их руках. Великие перемены нависли над планетой. Даже природа в ожидании, и не спокойны стихии. Мир во всех своих аспектах есть единое целое. Противоположения только стороны одной и той же медали, одной, но двусторонней. Сужденное время приближается стремительно.</w:t>
      </w:r>
    </w:p>
    <w:p w:rsidR="005708EB" w:rsidRDefault="005708EB" w:rsidP="00BF4524"/>
    <w:p w:rsidR="0096778F" w:rsidRDefault="00466BBD" w:rsidP="00BF4524">
      <w:r w:rsidRPr="00A07582">
        <w:rPr>
          <w:b/>
        </w:rPr>
        <w:t>1966</w:t>
      </w:r>
      <w:r>
        <w:rPr>
          <w:b/>
        </w:rPr>
        <w:t xml:space="preserve"> г. </w:t>
      </w:r>
      <w:r w:rsidR="00AF21D1" w:rsidRPr="00AF21D1">
        <w:rPr>
          <w:b/>
        </w:rPr>
        <w:t>505.</w:t>
      </w:r>
      <w:r w:rsidR="0096778F">
        <w:t xml:space="preserve"> </w:t>
      </w:r>
      <w:r w:rsidR="00AF21D1" w:rsidRPr="00AF21D1">
        <w:rPr>
          <w:b/>
        </w:rPr>
        <w:t>(Гуру).</w:t>
      </w:r>
      <w:r w:rsidR="0096778F">
        <w:t xml:space="preserve"> Силы накапливаются ко времени. Нецелесообразно их нагнетать и допускать безудержное пылание, когда применение их еще невозможно. Но когда придет время, вспыхнут нужные накопления, чтобы принести их на построение великого будущего. Каждая капля энергии понадобится остро. Все найдут самое решительное приложение. Недаром накапливаются опыт и знание. Все пригодится, когда придет ваше время.</w:t>
      </w:r>
    </w:p>
    <w:p w:rsidR="005708EB" w:rsidRDefault="005708EB" w:rsidP="00BF4524"/>
    <w:p w:rsidR="0096778F" w:rsidRDefault="00466BBD" w:rsidP="00BF4524">
      <w:r w:rsidRPr="00A07582">
        <w:rPr>
          <w:b/>
        </w:rPr>
        <w:t>1966</w:t>
      </w:r>
      <w:r>
        <w:rPr>
          <w:b/>
        </w:rPr>
        <w:t xml:space="preserve"> г. </w:t>
      </w:r>
      <w:r w:rsidR="00AF21D1" w:rsidRPr="00AF21D1">
        <w:rPr>
          <w:b/>
        </w:rPr>
        <w:t>506.</w:t>
      </w:r>
      <w:r w:rsidR="0096778F">
        <w:t xml:space="preserve"> </w:t>
      </w:r>
      <w:r w:rsidR="00AF21D1" w:rsidRPr="00AF21D1">
        <w:rPr>
          <w:b/>
        </w:rPr>
        <w:t>(М.А.Й.).</w:t>
      </w:r>
      <w:r w:rsidR="0096778F">
        <w:t xml:space="preserve"> Не скоро сказывается сужденная сказка, и все же сказана она будет до конца. Конец будет началом новой, по другой, не похожей на прежнюю. Ничто не повторяется в жизни, но все, не прерываясь, продолжается в будущее. Прозрение в будущее — способность очень немногих. Прозревшие знают, что наступление великих сроков приблизилось необычайно. Этим сознанием и встречайте волны мировых событий.</w:t>
      </w:r>
    </w:p>
    <w:p w:rsidR="005708EB" w:rsidRDefault="005708EB" w:rsidP="00BF4524"/>
    <w:p w:rsidR="0096778F" w:rsidRDefault="00466BBD" w:rsidP="00BF4524">
      <w:r w:rsidRPr="00A07582">
        <w:rPr>
          <w:b/>
        </w:rPr>
        <w:t>1966</w:t>
      </w:r>
      <w:r>
        <w:rPr>
          <w:b/>
        </w:rPr>
        <w:t xml:space="preserve"> г. </w:t>
      </w:r>
      <w:r w:rsidR="00AF21D1" w:rsidRPr="00AF21D1">
        <w:rPr>
          <w:b/>
        </w:rPr>
        <w:t>507.</w:t>
      </w:r>
      <w:r w:rsidR="0096778F">
        <w:t xml:space="preserve"> (388). </w:t>
      </w:r>
      <w:r w:rsidR="00AF21D1" w:rsidRPr="00AF21D1">
        <w:rPr>
          <w:b/>
        </w:rPr>
        <w:t>(Июнь 18).</w:t>
      </w:r>
      <w:r w:rsidR="0096778F">
        <w:t xml:space="preserve"> Друг Мой, пространственный яд, распущенный человеческим невежеством, становится бедствием всепланетным. Нет уже спасения от него нигде. Он нарушает течение магнитных токов и усиливает неуравновесие стихий. С малыми стихийными волнами люди еще могут бороться, но совершенно бессильны против больших. Наибольшую опасность представляет собою стихия огня. Подземный огонь может прорваться. Сдерживание его требует невероятного напряжения Сил Света. Но все имеет свой предел. Обратите внимание на то, как участились стихийные бедствия. Они будут усиливаться. Но молчит человеческий дух. Сколько же несчастий должно произойти еще, чтобы он наконец проснулся? Когда народы мощно восстанут против </w:t>
      </w:r>
      <w:r w:rsidR="0096778F">
        <w:lastRenderedPageBreak/>
        <w:t>сил разрушения, толкающих их в бездну ядерной войны, безумству темных и их соучастников и помощников будет положен конец.</w:t>
      </w:r>
    </w:p>
    <w:p w:rsidR="005708EB" w:rsidRDefault="005708EB" w:rsidP="00BF4524"/>
    <w:p w:rsidR="0096778F" w:rsidRDefault="00466BBD" w:rsidP="00BF4524">
      <w:r w:rsidRPr="00A07582">
        <w:rPr>
          <w:b/>
        </w:rPr>
        <w:t>1966</w:t>
      </w:r>
      <w:r>
        <w:rPr>
          <w:b/>
        </w:rPr>
        <w:t xml:space="preserve"> г. </w:t>
      </w:r>
      <w:r w:rsidR="00AF21D1" w:rsidRPr="00AF21D1">
        <w:rPr>
          <w:b/>
        </w:rPr>
        <w:t>508.</w:t>
      </w:r>
      <w:r w:rsidR="0096778F">
        <w:t xml:space="preserve"> (389). </w:t>
      </w:r>
      <w:r w:rsidR="00AF21D1" w:rsidRPr="00AF21D1">
        <w:rPr>
          <w:b/>
        </w:rPr>
        <w:t>(М.А.Й.).</w:t>
      </w:r>
      <w:r w:rsidR="0096778F">
        <w:t xml:space="preserve"> Против пространственной заразы и омрачения ею можно бороться только единением с Иерархией Света, упорным и непрерываемым. Иначе сознания от яда не оберечь. Отравляются им множества, но причины не знают, и относят, и приписывают внешним причинам. Это непонимание еще более углубляет им причиняемый вред, ибо, не зная причины, невозможно ее устранить.</w:t>
      </w:r>
    </w:p>
    <w:p w:rsidR="005708EB" w:rsidRDefault="005708EB" w:rsidP="00BF4524"/>
    <w:p w:rsidR="0096778F" w:rsidRDefault="00466BBD" w:rsidP="00BF4524">
      <w:r w:rsidRPr="00A07582">
        <w:rPr>
          <w:b/>
        </w:rPr>
        <w:t>1966</w:t>
      </w:r>
      <w:r>
        <w:rPr>
          <w:b/>
        </w:rPr>
        <w:t xml:space="preserve"> г. </w:t>
      </w:r>
      <w:r w:rsidR="00AF21D1" w:rsidRPr="00AF21D1">
        <w:rPr>
          <w:b/>
        </w:rPr>
        <w:t>509.</w:t>
      </w:r>
      <w:r w:rsidR="0096778F">
        <w:t xml:space="preserve"> </w:t>
      </w:r>
      <w:r w:rsidR="00AF21D1" w:rsidRPr="00AF21D1">
        <w:rPr>
          <w:b/>
        </w:rPr>
        <w:t>(Гуру).</w:t>
      </w:r>
      <w:r w:rsidR="0096778F">
        <w:t xml:space="preserve"> Думайте о несокрушимой мощи Твердыни.</w:t>
      </w:r>
    </w:p>
    <w:p w:rsidR="005708EB" w:rsidRDefault="005708EB" w:rsidP="00BF4524"/>
    <w:p w:rsidR="0096778F" w:rsidRDefault="00466BBD" w:rsidP="00BF4524">
      <w:r w:rsidRPr="00A07582">
        <w:rPr>
          <w:b/>
        </w:rPr>
        <w:t>1966</w:t>
      </w:r>
      <w:r>
        <w:rPr>
          <w:b/>
        </w:rPr>
        <w:t xml:space="preserve"> г. </w:t>
      </w:r>
      <w:r w:rsidR="00AF21D1" w:rsidRPr="00AF21D1">
        <w:rPr>
          <w:b/>
        </w:rPr>
        <w:t>510.</w:t>
      </w:r>
      <w:r w:rsidR="0096778F">
        <w:t xml:space="preserve"> </w:t>
      </w:r>
      <w:r w:rsidR="00AF21D1" w:rsidRPr="00AF21D1">
        <w:rPr>
          <w:b/>
        </w:rPr>
        <w:t>(Июнь 19).</w:t>
      </w:r>
      <w:r w:rsidR="0096778F">
        <w:t xml:space="preserve"> Трепетание чуткости не оставит обращенное к Нам сердце. Когда надо, нужное Передадим без промедления. Но бывают времена, когда в этом нет особой нужды. Утвердившихся прочно Предоставляем собственным силам, дабы утвердились еще крепче. Не все в состоянии выдержать бой в одиночку. Тем большая в этом заслуга одного. Могу оставить лишь того, в ком совершенно Уверен. Но одному нелегко. Нить Света связывает Учителя с учеником.</w:t>
      </w:r>
    </w:p>
    <w:p w:rsidR="005708EB" w:rsidRDefault="005708EB" w:rsidP="00BF4524"/>
    <w:p w:rsidR="0096778F" w:rsidRDefault="00466BBD" w:rsidP="00BF4524">
      <w:r w:rsidRPr="00A07582">
        <w:rPr>
          <w:b/>
        </w:rPr>
        <w:t>1966</w:t>
      </w:r>
      <w:r>
        <w:rPr>
          <w:b/>
        </w:rPr>
        <w:t xml:space="preserve"> г. </w:t>
      </w:r>
      <w:r w:rsidR="00AF21D1" w:rsidRPr="00AF21D1">
        <w:rPr>
          <w:b/>
        </w:rPr>
        <w:t>511.</w:t>
      </w:r>
      <w:r w:rsidR="0096778F">
        <w:t xml:space="preserve"> (390). </w:t>
      </w:r>
      <w:r w:rsidR="00AF21D1" w:rsidRPr="00AF21D1">
        <w:rPr>
          <w:b/>
        </w:rPr>
        <w:t>(Июнь 20).</w:t>
      </w:r>
      <w:r w:rsidR="0096778F">
        <w:t xml:space="preserve"> (Со сна). Жертва.</w:t>
      </w:r>
    </w:p>
    <w:p w:rsidR="0096778F" w:rsidRDefault="0096778F" w:rsidP="00BF4524">
      <w:r>
        <w:t>Только когда действие совершается не во имя свое и себя и желаний самости, становится оно самоотверженным, или жертвенным. Вначале стремление всех поучать и иметь больше учеников очень сильно. Это самость уявляет себя. Потом, по мере роста духа, стремление поучать исчезает и рождается понимание, что наставничество — это жертва и накладывает оно на учителя обязательство выполнять свой долг до конца. Ученик берется не на время, но навсегда. Ученики — это психический груз на ведущем, ибо, разделяя с учеником знание, учитель удлиняет путь свой к Нирване. Ответственность за учеников велика. И только тогда, когда появляется мысль «Да минует меня Чаша сия», ведущий становится истинным наставником. Самоявленное учительство, тешащее свою самость, немногого стоит. Но тем ценнее те немногочисленные духи, которые со временем могут стать Учителями. Такой ученик уже понимает, насколько тяжка, неблагодарна и трудна его доля, если он трудится не во имя свое, но Позвавшего. Порадуемся тому, что понимание этого уже озаряет сознание.</w:t>
      </w:r>
    </w:p>
    <w:p w:rsidR="005708EB" w:rsidRDefault="005708EB" w:rsidP="00BF4524"/>
    <w:p w:rsidR="0096778F" w:rsidRDefault="00466BBD" w:rsidP="00BF4524">
      <w:r w:rsidRPr="00A07582">
        <w:rPr>
          <w:b/>
        </w:rPr>
        <w:t>1966</w:t>
      </w:r>
      <w:r>
        <w:rPr>
          <w:b/>
        </w:rPr>
        <w:t xml:space="preserve"> г. </w:t>
      </w:r>
      <w:r w:rsidR="00AF21D1" w:rsidRPr="00AF21D1">
        <w:rPr>
          <w:b/>
        </w:rPr>
        <w:t>512.</w:t>
      </w:r>
      <w:r w:rsidR="0096778F">
        <w:t xml:space="preserve"> </w:t>
      </w:r>
      <w:r w:rsidR="00AF21D1" w:rsidRPr="00AF21D1">
        <w:rPr>
          <w:b/>
        </w:rPr>
        <w:t>(М.А.Й.).</w:t>
      </w:r>
      <w:r w:rsidR="0096778F">
        <w:t xml:space="preserve"> Жертвенное служение Владыке неполноценно без радости. Учительство неполноценно без этого чувства. Потому можно добавить к слову «жертва» слово «радостная». Чтобы печаль ваша стала в радость, вас должен коснуться мир, который выше всяческого человеческого разумения.</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513.</w:t>
      </w:r>
      <w:r w:rsidR="0096778F">
        <w:t xml:space="preserve"> </w:t>
      </w:r>
      <w:r w:rsidR="00AF21D1" w:rsidRPr="00AF21D1">
        <w:rPr>
          <w:b/>
        </w:rPr>
        <w:t>(Гуру).</w:t>
      </w:r>
      <w:r w:rsidR="0096778F">
        <w:t xml:space="preserve"> Эманации бодрости, радости, энергии, новизны и свежести чувств, которые Излучает Учитель и которые вы ощущали не раз, очень характерны для понимания сущности наставничества. Учитель — это дающий всегда.</w:t>
      </w:r>
    </w:p>
    <w:p w:rsidR="005708EB" w:rsidRDefault="005708EB" w:rsidP="00BF4524"/>
    <w:p w:rsidR="0096778F" w:rsidRDefault="0096778F" w:rsidP="00C92430">
      <w:pPr>
        <w:pStyle w:val="Quote"/>
      </w:pPr>
      <w:r>
        <w:t>Видел во сне Дорогую. Среди друзей. Одна смеялась некстати, нарушая торжественность. Видел среди всех Благод. Его разрывала ненависть ко мне. Дорогая стремилась ввести дела в колею. Проснулся, и снова заснул, и снова видел Ее. Ей удалось навести порядок. Сказал ненавистнику, что его не боюсь. Трудно было среди друзей и невесело. И Дорогой трудно.</w:t>
      </w:r>
    </w:p>
    <w:p w:rsidR="0096778F" w:rsidRDefault="0096778F" w:rsidP="00C92430">
      <w:pPr>
        <w:pStyle w:val="Quote"/>
      </w:pPr>
      <w:r>
        <w:t>Потом видел, что у себя в какой-то квартире угощал друзей.</w:t>
      </w:r>
    </w:p>
    <w:p w:rsidR="0096778F" w:rsidRDefault="00466BBD" w:rsidP="00BF4524">
      <w:r w:rsidRPr="00A07582">
        <w:rPr>
          <w:b/>
        </w:rPr>
        <w:t>1966</w:t>
      </w:r>
      <w:r>
        <w:rPr>
          <w:b/>
        </w:rPr>
        <w:t xml:space="preserve"> г. </w:t>
      </w:r>
      <w:r w:rsidR="00AF21D1" w:rsidRPr="00AF21D1">
        <w:rPr>
          <w:b/>
        </w:rPr>
        <w:t>514.</w:t>
      </w:r>
      <w:r w:rsidR="0096778F">
        <w:t xml:space="preserve"> </w:t>
      </w:r>
      <w:r w:rsidR="00AF21D1" w:rsidRPr="00AF21D1">
        <w:rPr>
          <w:b/>
        </w:rPr>
        <w:t>(Июнь 21).</w:t>
      </w:r>
      <w:r w:rsidR="0096778F">
        <w:t xml:space="preserve"> Не песнопения и славословия, но подвиг и тяжкий труд и там, в Надземном, и те же несовершенства среди прикоснувшихся к Учению. Сурово познание человека, и безрадостно общение со многими, даже друзьями. Читание не делает их лучше, и так трудно объединить. Хаос вторгается всюду. И очень темно.</w:t>
      </w:r>
    </w:p>
    <w:p w:rsidR="005708EB" w:rsidRDefault="005708EB" w:rsidP="00BF4524"/>
    <w:p w:rsidR="0096778F" w:rsidRDefault="00466BBD" w:rsidP="00BF4524">
      <w:r w:rsidRPr="00A07582">
        <w:rPr>
          <w:b/>
        </w:rPr>
        <w:t>1966</w:t>
      </w:r>
      <w:r>
        <w:rPr>
          <w:b/>
        </w:rPr>
        <w:t xml:space="preserve"> г. </w:t>
      </w:r>
      <w:r w:rsidR="00AF21D1" w:rsidRPr="00AF21D1">
        <w:rPr>
          <w:b/>
        </w:rPr>
        <w:t>515.</w:t>
      </w:r>
      <w:r w:rsidR="0096778F">
        <w:t xml:space="preserve"> </w:t>
      </w:r>
      <w:r w:rsidR="00AF21D1" w:rsidRPr="00AF21D1">
        <w:rPr>
          <w:b/>
        </w:rPr>
        <w:t>(М.А.Й.).</w:t>
      </w:r>
      <w:r w:rsidR="0096778F">
        <w:t xml:space="preserve"> Свое отношение ко мне нельзя считать мерилом. Может быть совершенно другое, далекое от почитания и любви. И среди таких тоже приходится быть и входить с ними в контакт. Писала о своих чувствах недаром, ибо понимала и ценила вековые чувства, прошедшие столько испытаний. Так редки они. Тем больше их ценность. Встреча сужденная будет.</w:t>
      </w:r>
    </w:p>
    <w:p w:rsidR="005708EB" w:rsidRDefault="005708EB" w:rsidP="00BF4524"/>
    <w:p w:rsidR="0096778F" w:rsidRDefault="00466BBD" w:rsidP="00BF4524">
      <w:r w:rsidRPr="00A07582">
        <w:rPr>
          <w:b/>
        </w:rPr>
        <w:t>1966</w:t>
      </w:r>
      <w:r>
        <w:rPr>
          <w:b/>
        </w:rPr>
        <w:t xml:space="preserve"> г. </w:t>
      </w:r>
      <w:r w:rsidR="00AF21D1" w:rsidRPr="00AF21D1">
        <w:rPr>
          <w:b/>
        </w:rPr>
        <w:t>516.</w:t>
      </w:r>
      <w:r w:rsidR="0096778F">
        <w:t xml:space="preserve"> </w:t>
      </w:r>
      <w:r w:rsidR="00AF21D1" w:rsidRPr="00AF21D1">
        <w:rPr>
          <w:b/>
        </w:rPr>
        <w:t>(Гуру).</w:t>
      </w:r>
      <w:r w:rsidR="0096778F">
        <w:t xml:space="preserve"> Человеческие взаимоотношения без покровов видеть не всегда приятно. Умиляться масками и маскарадом чувств можно лишь до известного предела. Знание дозволяет видеть действительность без прикрас. Зная ее, все же надо идти и работать, и даже среди тех, чье отношение заставляет желать много лучшего.</w:t>
      </w:r>
    </w:p>
    <w:p w:rsidR="005708EB" w:rsidRDefault="005708EB" w:rsidP="00BF4524"/>
    <w:p w:rsidR="0096778F" w:rsidRDefault="0096778F" w:rsidP="001570A4">
      <w:pPr>
        <w:pStyle w:val="Quote"/>
      </w:pPr>
      <w:r>
        <w:t>Видел во сне Гуру. Он был очень большой. Был очень ласков. Долго беседовал с ним. Он сказал, как надо разговаривать с Владыкой. Много чего говорил. Обнял.</w:t>
      </w:r>
    </w:p>
    <w:p w:rsidR="0096778F" w:rsidRDefault="00466BBD" w:rsidP="00BF4524">
      <w:r w:rsidRPr="00A07582">
        <w:rPr>
          <w:b/>
        </w:rPr>
        <w:t>1966</w:t>
      </w:r>
      <w:r>
        <w:rPr>
          <w:b/>
        </w:rPr>
        <w:t xml:space="preserve"> г. </w:t>
      </w:r>
      <w:r w:rsidR="00AF21D1" w:rsidRPr="00AF21D1">
        <w:rPr>
          <w:b/>
        </w:rPr>
        <w:t>517.</w:t>
      </w:r>
      <w:r w:rsidR="0096778F">
        <w:t xml:space="preserve"> </w:t>
      </w:r>
      <w:r w:rsidR="00AF21D1" w:rsidRPr="00AF21D1">
        <w:rPr>
          <w:b/>
        </w:rPr>
        <w:t>(Июнь 22).</w:t>
      </w:r>
      <w:r w:rsidR="0096778F">
        <w:t xml:space="preserve"> Сын Мой, близость Общения определяется сердцем. Сердце можно уговорить стать еще ближе. Можно наперекор очевидности разрушить барьеры пространства, и времени, и ограничений тела и этим путем утвердить огненную действительность. Утверждая Близость Мою вопреки видимости плотной, в невидимости созидаете твердыню единения. Я в вас и вы во Мне — формула жизни в духе объединенных сердец. Все окружающее вас будет восставать против этой огненной истины, пытаясь ее заменить ложью очевидности. Но дух в глубинах своих знает о сокровенной космической связи с Тем, Кто озарил его сознанием человеческим. Сокровенность этого понимания почтим </w:t>
      </w:r>
      <w:r w:rsidR="0096778F">
        <w:lastRenderedPageBreak/>
        <w:t>сердцем. Самое драгоценное охраним. Восхождение духа совершается осознанной связью со Мною.</w:t>
      </w:r>
    </w:p>
    <w:p w:rsidR="005708EB" w:rsidRDefault="005708EB" w:rsidP="00BF4524"/>
    <w:p w:rsidR="0096778F" w:rsidRDefault="00466BBD" w:rsidP="00BF4524">
      <w:r w:rsidRPr="00A07582">
        <w:rPr>
          <w:b/>
        </w:rPr>
        <w:t>1966</w:t>
      </w:r>
      <w:r>
        <w:rPr>
          <w:b/>
        </w:rPr>
        <w:t xml:space="preserve"> г. </w:t>
      </w:r>
      <w:r w:rsidR="00AF21D1" w:rsidRPr="00AF21D1">
        <w:rPr>
          <w:b/>
        </w:rPr>
        <w:t>518.</w:t>
      </w:r>
      <w:r w:rsidR="0096778F">
        <w:t xml:space="preserve"> </w:t>
      </w:r>
      <w:r w:rsidR="00AF21D1" w:rsidRPr="00AF21D1">
        <w:rPr>
          <w:b/>
        </w:rPr>
        <w:t>(М.А.Й.).</w:t>
      </w:r>
      <w:r w:rsidR="0096778F">
        <w:t xml:space="preserve"> Хотела во сне показать, что так называемые друзья не все одинаково близки и что отношение многих из них совсем не такое, как могло казаться по незнанию. По своему личному отношению или их словам нельзя судить об истинном отношении. Много непонимания, и мало преданности и любви — все больше о себе. Перечитать надо мои письма, и будет понятно еще более глубоко сокровенная близость многовековых уз сердца.</w:t>
      </w:r>
    </w:p>
    <w:p w:rsidR="005708EB" w:rsidRDefault="005708EB" w:rsidP="00BF4524"/>
    <w:p w:rsidR="0096778F" w:rsidRDefault="00466BBD" w:rsidP="00BF4524">
      <w:r w:rsidRPr="00A07582">
        <w:rPr>
          <w:b/>
        </w:rPr>
        <w:t>1966</w:t>
      </w:r>
      <w:r>
        <w:rPr>
          <w:b/>
        </w:rPr>
        <w:t xml:space="preserve"> г. </w:t>
      </w:r>
      <w:r w:rsidR="00AF21D1" w:rsidRPr="00AF21D1">
        <w:rPr>
          <w:b/>
        </w:rPr>
        <w:t>519.</w:t>
      </w:r>
      <w:r w:rsidR="0096778F">
        <w:t xml:space="preserve"> </w:t>
      </w:r>
      <w:r w:rsidR="00AF21D1" w:rsidRPr="00AF21D1">
        <w:rPr>
          <w:b/>
        </w:rPr>
        <w:t>(Гуру).</w:t>
      </w:r>
      <w:r w:rsidR="0096778F">
        <w:t xml:space="preserve"> Основная жизнь духа протекает на плане невидимости. И близкие духи связаны между собою невидимыми, но крепкими нитями тонких энергий. Телесное все, что нас окружает на плане земном, заканчивает для нас свою жизнь вместе с телом, но тонкие энергии продолжают развивать свою активность по заложенным в них направлениям. Не умирают и не исчезают в пространстве устремления духа, преданность и любовь. Порадуемся тому, что на плане земном, где разрушается и заканчивается всё, можно созидать нерушимые твердыни духа и его взаимосвязь с Иерархией Света.</w:t>
      </w:r>
    </w:p>
    <w:p w:rsidR="005708EB" w:rsidRDefault="005708EB" w:rsidP="00BF4524"/>
    <w:p w:rsidR="0096778F" w:rsidRDefault="00466BBD" w:rsidP="00BF4524">
      <w:r w:rsidRPr="00A07582">
        <w:rPr>
          <w:b/>
        </w:rPr>
        <w:t>1966</w:t>
      </w:r>
      <w:r>
        <w:rPr>
          <w:b/>
        </w:rPr>
        <w:t xml:space="preserve"> г. </w:t>
      </w:r>
      <w:r w:rsidR="00AF21D1" w:rsidRPr="00AF21D1">
        <w:rPr>
          <w:b/>
        </w:rPr>
        <w:t>520.</w:t>
      </w:r>
      <w:r w:rsidR="0096778F">
        <w:t xml:space="preserve"> (391). </w:t>
      </w:r>
      <w:r w:rsidR="00AF21D1" w:rsidRPr="00AF21D1">
        <w:rPr>
          <w:b/>
        </w:rPr>
        <w:t>(Июнь 24).</w:t>
      </w:r>
      <w:r w:rsidR="0096778F">
        <w:t xml:space="preserve"> Столько жизней, а в них столько домов, вещей, отцов, матерей, братьев, сестер, родственников, друзей, врагов и прохожих! И ничего своего, ничего, принадлежащего на все время! Все только на срок, не далее одной жизни короткой. И даже тело и прочие оболочки, даже они не свои и тоже только на время. Владеть всем может только отказавшийся от всего, не имеющий ничего своего, то есть ничто не считающий своим, право имеет на все. Это одна из труднейших пар противоположностей для нейтрализации, то есть для понимания и осознания. Живем во временном, но вечные, в вечности живем, в Беспредельности, уявляемой в аспекте временности. Вневременный дух живет, облеченный в преходящие формы и окруженный всем преходящим. Изменить этого нельзя, но понять можно, и это понимание даст духу силу идти через жизнь, ничего не считая своим, и не привязываясь ни к чему, и не привязывая сознание к преходящим явлениям, текущим мимо, потоку подобно. Уловить и удержать элементы вечного в потоке быстро мелькающих явлений будет достижением духа. Сознательно их собирать и накапливать будет знаком высокой ступени. Жить в вечном, осознавая смысл снов земных, будет уже нахождением узкой тропы, ведущей в бессмертие. И задача вся в том, чтобы, живя внешне жизнью обычной и исполняя свой долг перед людьми, быть не от мира сего, не от этой жизни конечной, но от мира другого, Моего Мира, когда непреходящая сущность Дней Моих в днях земных, человеческих и обычных, начинает себя уявлять. И тогда человечество, эта великая сирота на Земле, не </w:t>
      </w:r>
      <w:r w:rsidR="0096778F">
        <w:lastRenderedPageBreak/>
        <w:t>имеющая ничего своего, хотя и считающая что-то своим, может вступить во владение своим космическим наследством, которое в вечности и которое уготовано для него от начала времен.</w:t>
      </w:r>
    </w:p>
    <w:p w:rsidR="005708EB" w:rsidRDefault="005708EB" w:rsidP="00BF4524"/>
    <w:p w:rsidR="0096778F" w:rsidRDefault="00466BBD" w:rsidP="00BF4524">
      <w:r w:rsidRPr="00A07582">
        <w:rPr>
          <w:b/>
        </w:rPr>
        <w:t>1966</w:t>
      </w:r>
      <w:r>
        <w:rPr>
          <w:b/>
        </w:rPr>
        <w:t xml:space="preserve"> г. </w:t>
      </w:r>
      <w:r w:rsidR="00AF21D1" w:rsidRPr="00AF21D1">
        <w:rPr>
          <w:b/>
        </w:rPr>
        <w:t>521.</w:t>
      </w:r>
      <w:r w:rsidR="0096778F">
        <w:t xml:space="preserve"> (392). </w:t>
      </w:r>
      <w:r w:rsidR="00AF21D1" w:rsidRPr="00AF21D1">
        <w:rPr>
          <w:b/>
        </w:rPr>
        <w:t>(М.А.Й.).</w:t>
      </w:r>
      <w:r w:rsidR="0096778F">
        <w:t xml:space="preserve"> Об элементах вечности, собираемых сознательно в Чаше, очень многое можно сказать. Основным признаком их будет то, что они не ограничены протяженностью цикла одного воплощения, но идут за пределы его. Подчеркнуто говорю — «цикла», обнимающего собою не только земную жизнь, но и послесмертное существование. Якоря забрасываются далеко вперед, в следующую жизнь и многие жизни, ибо они вневременны. Каждая мысль, или чувство, или качество духа, устремленные в будущее за пределы круга обреченности, которой ограничили себя люди, будут крупицами ценностей непреходящих. Связь с Учителем Света и посланными Его будет нитью, протянутой в Вечность. Собирателем надземных сокровищ называем того, кто понял, что именно должен он собирать и накапливать в Чаше. Фокус приложения энергий духа просто переносится из плотного мира во внеплотный, ибо Чаша одна для всех воплощений и является единственно неотъемлемой собственностью Бессмертной перевоплощающейся Индивидуальности человека.</w:t>
      </w:r>
    </w:p>
    <w:p w:rsidR="005708EB" w:rsidRDefault="005708EB" w:rsidP="00BF4524"/>
    <w:p w:rsidR="0096778F" w:rsidRDefault="00466BBD" w:rsidP="00BF4524">
      <w:r w:rsidRPr="00A07582">
        <w:rPr>
          <w:b/>
        </w:rPr>
        <w:t>1966</w:t>
      </w:r>
      <w:r>
        <w:rPr>
          <w:b/>
        </w:rPr>
        <w:t xml:space="preserve"> г. </w:t>
      </w:r>
      <w:r w:rsidR="00AF21D1" w:rsidRPr="00AF21D1">
        <w:rPr>
          <w:b/>
        </w:rPr>
        <w:t>522.</w:t>
      </w:r>
      <w:r w:rsidR="0096778F">
        <w:t xml:space="preserve"> (393). </w:t>
      </w:r>
      <w:r w:rsidR="00AF21D1" w:rsidRPr="00AF21D1">
        <w:rPr>
          <w:b/>
        </w:rPr>
        <w:t>(Гуру).</w:t>
      </w:r>
      <w:r w:rsidR="0096778F">
        <w:t xml:space="preserve"> Хочу обратить ваше внимание на вневременность космических связей. Они устанавливаются через внешний облик временных физических оболочек тех духов, с которыми устанавливается Общение. Эти оболочки служат как бы звеном, соединяющим с Избранным Духом. Ведь сознанию надо на чем-то сосредоточиться, прежде чем установить контакт. Этой цели и служит Избранный Образ, наиболее близкий избравшему. В этом также заключается смысл и значение иконопочитания. Икона, то есть изображенный на ней Лик, служит посредником связи с Духом Того, Кто на ней изображен. Связывает, конечно, предпосланная мысль. Иконоборчество невежественно, но имеет некоторое оправдание, если восстает против фетишизма почитания самой иконы, а не того, кто на ней изображен.</w:t>
      </w:r>
    </w:p>
    <w:p w:rsidR="005708EB" w:rsidRDefault="005708EB" w:rsidP="00BF4524"/>
    <w:p w:rsidR="0096778F" w:rsidRDefault="00466BBD" w:rsidP="00BF4524">
      <w:r w:rsidRPr="00A07582">
        <w:rPr>
          <w:b/>
        </w:rPr>
        <w:t>1966</w:t>
      </w:r>
      <w:r>
        <w:rPr>
          <w:b/>
        </w:rPr>
        <w:t xml:space="preserve"> г. </w:t>
      </w:r>
      <w:r w:rsidR="00AF21D1" w:rsidRPr="00AF21D1">
        <w:rPr>
          <w:b/>
        </w:rPr>
        <w:t>523.</w:t>
      </w:r>
      <w:r w:rsidR="0096778F">
        <w:t xml:space="preserve"> (394). </w:t>
      </w:r>
      <w:r w:rsidR="00AF21D1" w:rsidRPr="00AF21D1">
        <w:rPr>
          <w:b/>
        </w:rPr>
        <w:t>(Июнь 25).</w:t>
      </w:r>
      <w:r w:rsidR="0096778F">
        <w:t xml:space="preserve"> (Вчера было со сна). Умел ждать (и? дождался?).</w:t>
      </w:r>
    </w:p>
    <w:p w:rsidR="0096778F" w:rsidRDefault="0096778F" w:rsidP="00BF4524">
      <w:r>
        <w:t xml:space="preserve">Стойкость духа закаляется также и на мелочах. Не только голод, холод и другие большие испытания укрепляют это качество, но и малые и мелкие уколы, неприятности и огорчения не менее эффективны по результатам. Главное — это не прекращать продвижения, несмотря ни на что. Если это достигнуто, все остальное, омрачающее и задерживающее, утрачивает свое жало. Хорошо приучить себя к мысли, что каждый удар, укол и отягощение может дать импульс на ускорение продвижения. Хорошо, когда можно сказать им, мучителям жестоким и ярым: «Как полезны мне </w:t>
      </w:r>
      <w:r>
        <w:lastRenderedPageBreak/>
        <w:t>ваши недобрые действия, ибо меня приближают к Твердыне. Вы все, со всеми своими жестокостями, уйдете туда, откуда пришли, а я путь свой продолжу к Владыке, как продолжаю сейчас, вопреки вашим сознательным или бессознательным, но злобным действиям. И если вы не добры, это путь ваш, но пути наши разные». Им, жестоким и темным, можно даже простить, ибо злопамятование омрачает того, кто его допускает. Лучше спокойное бесстрастное отношение, лишенное чувств злобных или неприязненных. Равновесием лучше тушить эти попытки вас уязвить сознательно или бессознательно. Только запомните их прочно, ибо они не от Света, но тьмы, ибо творят недоброе под воздействием темных.</w:t>
      </w:r>
    </w:p>
    <w:p w:rsidR="005708EB" w:rsidRDefault="005708EB" w:rsidP="00BF4524"/>
    <w:p w:rsidR="0096778F" w:rsidRDefault="00466BBD" w:rsidP="00BF4524">
      <w:r w:rsidRPr="00A07582">
        <w:rPr>
          <w:b/>
        </w:rPr>
        <w:t>1966</w:t>
      </w:r>
      <w:r>
        <w:rPr>
          <w:b/>
        </w:rPr>
        <w:t xml:space="preserve"> г. </w:t>
      </w:r>
      <w:r w:rsidR="00AF21D1" w:rsidRPr="00AF21D1">
        <w:rPr>
          <w:b/>
        </w:rPr>
        <w:t>524.</w:t>
      </w:r>
      <w:r w:rsidR="0096778F">
        <w:t xml:space="preserve"> (395). </w:t>
      </w:r>
      <w:r w:rsidR="00AF21D1" w:rsidRPr="00AF21D1">
        <w:rPr>
          <w:b/>
        </w:rPr>
        <w:t>(М.А.Й.).</w:t>
      </w:r>
      <w:r w:rsidR="0096778F">
        <w:t xml:space="preserve"> Если Основы Учения приняты крепко в сознание, то они незаметно, но упорно, быть может, медленно, но верно (постепенно) преобразовывают всю сущность ученика, от времени до времени уявляя следствия этой незримой работы, происходящей в глубинах духа. Не надо вымученных усилий — следствий не может не быть, если приняты Основы. Ощущаете временами, как расширился горизонт, как освободился дух от многих нагромождений, как отпало ложное знание. Помимо сознательной работы над собою, преображение духа идет этим путем. Потому так важно утверждать Основы Учения, внедряя их в сознание путем повторений. Их надо принять, результаты принятия будут логическим и естественным следствием принятого.</w:t>
      </w:r>
    </w:p>
    <w:p w:rsidR="005708EB" w:rsidRDefault="005708EB" w:rsidP="00BF4524"/>
    <w:p w:rsidR="0096778F" w:rsidRDefault="00466BBD" w:rsidP="00BF4524">
      <w:r w:rsidRPr="00A07582">
        <w:rPr>
          <w:b/>
        </w:rPr>
        <w:t>1966</w:t>
      </w:r>
      <w:r>
        <w:rPr>
          <w:b/>
        </w:rPr>
        <w:t xml:space="preserve"> г. </w:t>
      </w:r>
      <w:r w:rsidR="00AF21D1" w:rsidRPr="00AF21D1">
        <w:rPr>
          <w:b/>
        </w:rPr>
        <w:t>525.</w:t>
      </w:r>
      <w:r w:rsidR="0096778F">
        <w:t xml:space="preserve"> (396). </w:t>
      </w:r>
      <w:r w:rsidR="00AF21D1" w:rsidRPr="00AF21D1">
        <w:rPr>
          <w:b/>
        </w:rPr>
        <w:t>(Гуру).</w:t>
      </w:r>
      <w:r w:rsidR="0096778F">
        <w:t xml:space="preserve"> Перенос бытия в мысль, а мысли в сферы духа ручательством будет того, что земные дела утратят свою власть над сознанием. Мало принять мысль о преходимости текущего часа умом, ее надо ассимилировать сердцем. Цитадель духа — сердце, которое бьется всегда. Поручать ему можно усвоение мыслей надземных. Сердце будет стражем в ночи, ибо и ночью бьется оно. Мысль, положенная к ночи на сердце, будет бодрствовать в течение сна. С сердцем своим можно даже разговаривать, поручая ему исполнение задуманных мыслей. Можно сердце назвать органом духа. Тело спит и нуждается в сне, но постоянно бодрствует сердце.</w:t>
      </w:r>
    </w:p>
    <w:p w:rsidR="005708EB" w:rsidRDefault="005708EB" w:rsidP="00BF4524"/>
    <w:p w:rsidR="0096778F" w:rsidRDefault="00466BBD" w:rsidP="00BF4524">
      <w:r w:rsidRPr="00A07582">
        <w:rPr>
          <w:b/>
        </w:rPr>
        <w:t>1966</w:t>
      </w:r>
      <w:r>
        <w:rPr>
          <w:b/>
        </w:rPr>
        <w:t xml:space="preserve"> г. </w:t>
      </w:r>
      <w:r w:rsidR="00AF21D1" w:rsidRPr="00AF21D1">
        <w:rPr>
          <w:b/>
        </w:rPr>
        <w:t>526.</w:t>
      </w:r>
      <w:r w:rsidR="0096778F">
        <w:t xml:space="preserve"> </w:t>
      </w:r>
      <w:r w:rsidR="00AF21D1" w:rsidRPr="00AF21D1">
        <w:rPr>
          <w:b/>
        </w:rPr>
        <w:t>(Июнь 26).</w:t>
      </w:r>
      <w:r w:rsidR="0096778F">
        <w:t xml:space="preserve"> (Со сна). Потрясающие новости. Демонстрации.</w:t>
      </w:r>
    </w:p>
    <w:p w:rsidR="0096778F" w:rsidRDefault="0096778F" w:rsidP="00BF4524">
      <w:r>
        <w:t>Более 50 миллионов.</w:t>
      </w:r>
    </w:p>
    <w:p w:rsidR="0096778F" w:rsidRDefault="0096778F" w:rsidP="00BF4524">
      <w:r>
        <w:t>Венгрия.</w:t>
      </w:r>
    </w:p>
    <w:p w:rsidR="0096778F" w:rsidRDefault="0096778F" w:rsidP="00BF4524">
      <w:r>
        <w:t xml:space="preserve">Уже говорилось не раз, что события пойдут под знаком неожиданности. Именно неожиданность не допустит темных противодействий. Перед ее лицом они окажутся беспомощными. Удар будет им нанесен совсем не с той стороны, откуда его ожидают. Спасение всей планеты потребует крайних мер, и кому-то придется пострадать. События будут кармически неизбежными. И если из двух </w:t>
      </w:r>
      <w:r>
        <w:lastRenderedPageBreak/>
        <w:t>в поле пострадает один, пострадает он от руки пространственной справедливости. Не будем бояться неизбежности огненной, ибо она во спасение. А жертвы были и будут. Сколько людей пострадало от последней европейской войны. Но виновники, вызвавшие ее, не стали ни умнее, ни лучше. Ради спасения планеты им уже пощады не будет. Дошли до предела, когда гибель угрожает всему человечеству. И когда темные силы разнуздаются до предела, Иерархия Света утвердит свою мощь.</w:t>
      </w:r>
    </w:p>
    <w:p w:rsidR="005708EB" w:rsidRDefault="005708EB" w:rsidP="00BF4524"/>
    <w:p w:rsidR="0096778F" w:rsidRDefault="00466BBD" w:rsidP="00BF4524">
      <w:r w:rsidRPr="00A07582">
        <w:rPr>
          <w:b/>
        </w:rPr>
        <w:t>1966</w:t>
      </w:r>
      <w:r>
        <w:rPr>
          <w:b/>
        </w:rPr>
        <w:t xml:space="preserve"> г. </w:t>
      </w:r>
      <w:r w:rsidR="00AF21D1" w:rsidRPr="00AF21D1">
        <w:rPr>
          <w:b/>
        </w:rPr>
        <w:t>527.</w:t>
      </w:r>
      <w:r w:rsidR="0096778F">
        <w:t xml:space="preserve"> </w:t>
      </w:r>
      <w:r w:rsidR="00AF21D1" w:rsidRPr="00AF21D1">
        <w:rPr>
          <w:b/>
        </w:rPr>
        <w:t>(М.А.Й.).</w:t>
      </w:r>
      <w:r w:rsidR="0096778F">
        <w:t xml:space="preserve"> Ответствую полнозвучно на каждое сердечное обращение ко мне и чую его полнострунно. Незримые нити сильнее всех связей обычных — не тлеют и не рвутся в пространстве и уничтожению временем не подлежат. Огни сердца преодолевают все преграды. Токи сердечной энергии пронизывают пространство, укрепляя невидимые союзы. Конечно, явления эти ручательством служат встречи сужденной и близости, углубленной разлукой. Разлука временна, а близость постоянна и не зависит ни от каких внешних условий, если утверждена сердцем. Так усилению взаимосвязи порадуемся, она двустороння. Если устремленное к нам сердце ощущает прилив и усиление чувств, то и мы ощущаем то же взаимно. В разлуке укрепляется близость поверх накипи внешних условий.</w:t>
      </w:r>
    </w:p>
    <w:p w:rsidR="005708EB" w:rsidRDefault="005708EB" w:rsidP="00BF4524"/>
    <w:p w:rsidR="0096778F" w:rsidRDefault="00466BBD" w:rsidP="00BF4524">
      <w:r w:rsidRPr="00A07582">
        <w:rPr>
          <w:b/>
        </w:rPr>
        <w:t>1966</w:t>
      </w:r>
      <w:r>
        <w:rPr>
          <w:b/>
        </w:rPr>
        <w:t xml:space="preserve"> г. </w:t>
      </w:r>
      <w:r w:rsidR="00AF21D1" w:rsidRPr="00AF21D1">
        <w:rPr>
          <w:b/>
        </w:rPr>
        <w:t>528.</w:t>
      </w:r>
      <w:r w:rsidR="0096778F">
        <w:t xml:space="preserve"> </w:t>
      </w:r>
      <w:r w:rsidR="00AF21D1" w:rsidRPr="00AF21D1">
        <w:rPr>
          <w:b/>
        </w:rPr>
        <w:t>(Гуру).</w:t>
      </w:r>
      <w:r w:rsidR="0096778F">
        <w:t xml:space="preserve"> Вы радуетесь тому, что мы у вас есть, а мы — что вы — у нас, если ваша связь с нами и устремления усиливаются и углубляются во времени. Каждый Учитель или Посланные Его Должны иметь близких свидетелей и восприемников Учения для передачи его людям. Вы так же нужны нам, как и мы вам. Нужда эта взаимна. Именно на взаимосвязи и взаимонужности строятся отношения Учителя с учениками. И полезность ученика измеряется степенью того, насколько он необходим Учителю. Делайтесь необходимыми, нужными и незаменимыми. Неповторяемость индивидуальных накоплений поможет утвердить это условие. Вы очень нужны нам. Она вам писала об этом. Нужны не на сегодня и не на завтра, а навсегда.</w:t>
      </w:r>
    </w:p>
    <w:p w:rsidR="005708EB" w:rsidRDefault="005708EB" w:rsidP="00BF4524"/>
    <w:p w:rsidR="0096778F" w:rsidRDefault="00466BBD" w:rsidP="00BF4524">
      <w:r w:rsidRPr="00A07582">
        <w:rPr>
          <w:b/>
        </w:rPr>
        <w:t>1966</w:t>
      </w:r>
      <w:r>
        <w:rPr>
          <w:b/>
        </w:rPr>
        <w:t xml:space="preserve"> г. </w:t>
      </w:r>
      <w:r w:rsidR="00AF21D1" w:rsidRPr="00AF21D1">
        <w:rPr>
          <w:b/>
        </w:rPr>
        <w:t>529.</w:t>
      </w:r>
      <w:r w:rsidR="0096778F">
        <w:t xml:space="preserve"> (397). </w:t>
      </w:r>
      <w:r w:rsidR="00AF21D1" w:rsidRPr="00AF21D1">
        <w:rPr>
          <w:b/>
        </w:rPr>
        <w:t>(Июнь 27).</w:t>
      </w:r>
      <w:r w:rsidR="0096778F">
        <w:t xml:space="preserve"> Настоящее есть следствие прошлого, а видимое есть выявление невидимого. Ведь прошлое тоже невидимо, ибо уходит в пространство. Прошлое можно увидеть, если иметь доступ к свиткам Акаши. Точно так же можно увидеть и невидимое, если открыт третий глаз. То и другое, то есть и прошлое, и невидимое, существуют. Наука давно уже вторглась в область невидимого и постепенно расширяет ее. Граница недалека, когда то, что отрицается ныне, будет принято как действительность. В прошлом человечеством отрицалось столько несомненного, что остается только удивляться невежеству всепланетному. Отрицания несостоятельны хотя бы только потому, что в мире астральном </w:t>
      </w:r>
      <w:r w:rsidR="0096778F">
        <w:lastRenderedPageBreak/>
        <w:t>отражается в образах все, что порождается умом человека. Значит, все это как-то и где-то существует. В Мир Тонкий надо вступать хорошо подготовленным ко всем неожиданностям. Иначе не избежать шока. Хорошо также знать все разнообразие форм жизни народов, населяющих Землю, чтобы уже не поражаться ничему. Свои особенности и подробности обихода люди обычно переносят в Мир Тонкий. Редко кто освобождается от них сознательно. Готовность встретить там спокойно и без удивления все разнообразие форм жизни народов, настоящих и бывших, будет уже определенной ступенью ученичества. О Надземном пребывании следует озаботиться заранее. Вооруженный Учением Жизни может спокойно вступать в эту область невидимо сущего, не видимого только глазу земному, но существующего в пространстве других измерений.</w:t>
      </w:r>
    </w:p>
    <w:p w:rsidR="005708EB" w:rsidRDefault="005708EB" w:rsidP="00BF4524"/>
    <w:p w:rsidR="0096778F" w:rsidRDefault="00466BBD" w:rsidP="00BF4524">
      <w:r w:rsidRPr="00A07582">
        <w:rPr>
          <w:b/>
        </w:rPr>
        <w:t>1966</w:t>
      </w:r>
      <w:r>
        <w:rPr>
          <w:b/>
        </w:rPr>
        <w:t xml:space="preserve"> г. </w:t>
      </w:r>
      <w:r w:rsidR="00AF21D1" w:rsidRPr="00AF21D1">
        <w:rPr>
          <w:b/>
        </w:rPr>
        <w:t>530.</w:t>
      </w:r>
      <w:r w:rsidR="0096778F">
        <w:t xml:space="preserve"> (398). </w:t>
      </w:r>
      <w:r w:rsidR="00AF21D1" w:rsidRPr="00AF21D1">
        <w:rPr>
          <w:b/>
        </w:rPr>
        <w:t>(М.А.Й.).</w:t>
      </w:r>
      <w:r w:rsidR="0096778F">
        <w:t xml:space="preserve"> Вера до конца и вера вопреки всему и чему бы то ни было является могучим двигателем духа, ибо непреложно ведет его к цели далекой. Конечно, такая вера основана на чувствознании и утверждается сердцем. Оно просто знает наперекор очевидности, что огненная действительность реальнее всего, что в данный момент времени временно окружает человека. Огненная действительность живет в вечности, она не от мира сего вещей преходящих. Ее искры проникают в земной мир, оплодотворяя сознание ищущих и помогая им собирать элементы бессмертия, столь нужные для жизни в Надземном.</w:t>
      </w:r>
    </w:p>
    <w:p w:rsidR="005708EB" w:rsidRDefault="005708EB" w:rsidP="00BF4524"/>
    <w:p w:rsidR="0096778F" w:rsidRDefault="00466BBD" w:rsidP="00BF4524">
      <w:r w:rsidRPr="00A07582">
        <w:rPr>
          <w:b/>
        </w:rPr>
        <w:t>1966</w:t>
      </w:r>
      <w:r>
        <w:rPr>
          <w:b/>
        </w:rPr>
        <w:t xml:space="preserve"> г. </w:t>
      </w:r>
      <w:r w:rsidR="00AF21D1" w:rsidRPr="00AF21D1">
        <w:rPr>
          <w:b/>
        </w:rPr>
        <w:t>531.</w:t>
      </w:r>
      <w:r w:rsidR="0096778F">
        <w:t xml:space="preserve"> (399). </w:t>
      </w:r>
      <w:r w:rsidR="00AF21D1" w:rsidRPr="00AF21D1">
        <w:rPr>
          <w:b/>
        </w:rPr>
        <w:t>(Гуру).</w:t>
      </w:r>
      <w:r w:rsidR="0096778F">
        <w:t xml:space="preserve"> Сделаем еще один шаг в будущее: оно неизбежно, оно неотвратимо, следовательно, подготовка к нему нужна, нужнее, чем лохмотья прошлого. Вооружаемся знанием ради будущего. Нелепо думать, что со смертью тела кончается все. Смерть тела отрицать невозможно. Но тело не дух. Перенося жизнь сознания в область духа, расширяем сферу его активности, тем умеряя власть тела над ним. Одни живут под властью тела, другие — духа. Одни яро смертны, другие бессмертие своего духа утверждают, еще будучи в теле. Бессмертие достигается этим, последним, путем.</w:t>
      </w:r>
    </w:p>
    <w:p w:rsidR="005708EB" w:rsidRDefault="005708EB" w:rsidP="00BF4524"/>
    <w:p w:rsidR="0096778F" w:rsidRDefault="00466BBD" w:rsidP="00BF4524">
      <w:r w:rsidRPr="00A07582">
        <w:rPr>
          <w:b/>
        </w:rPr>
        <w:t>1966</w:t>
      </w:r>
      <w:r>
        <w:rPr>
          <w:b/>
        </w:rPr>
        <w:t xml:space="preserve"> г. </w:t>
      </w:r>
      <w:r w:rsidR="00AF21D1" w:rsidRPr="00AF21D1">
        <w:rPr>
          <w:b/>
        </w:rPr>
        <w:t>532.</w:t>
      </w:r>
      <w:r w:rsidR="0096778F">
        <w:t xml:space="preserve"> (400). </w:t>
      </w:r>
      <w:r w:rsidR="00AF21D1" w:rsidRPr="00AF21D1">
        <w:rPr>
          <w:b/>
        </w:rPr>
        <w:t>(Июнь 28).</w:t>
      </w:r>
      <w:r w:rsidR="0096778F">
        <w:t xml:space="preserve"> Утверждать себя в Свете совсем не легко, ибо очевидность яро противодействует всему, что с нею не согласуется. Не только «земная мудрость — вражда против Бога», но и весь обиход обывательский, который требует забот и внимания без конца. Как же согласовать земное с Надземным, плотное с Высшим? Действиями и поступками каждого дня. Надо действовать и поступать так, как будто бы мы, совершая путь дальний, на время остановились там, куда привела нас судьба. Ничто в этом временном окружении не принадлежит нам, все только на время. В театре или кино не принимаем виденное за действительность, хотя и переживаем талантливое исполнение. Вот так и в жизни обычной: какой бы убедительной ни казалась она, все это только лишь Майя плотного </w:t>
      </w:r>
      <w:r w:rsidR="0096778F">
        <w:lastRenderedPageBreak/>
        <w:t>мира. То, что происходило лет двадцать назад, тоже казалось реальным, но где все оно? Одни сны Майи просто заменились другими. Но Я с вами всегда и поверх очевидности плотной. Поэтому ищите во Мне и со Мною. Каждая мысль обо Мне — луч Света в пространстве. Дойти можно лишь только вместе со Мною. Куда забредете одни? Так будем вместе во всем, чтобы умерить торжество суеты и успешно бороться с миражем Майи.</w:t>
      </w:r>
    </w:p>
    <w:p w:rsidR="005708EB" w:rsidRDefault="005708EB" w:rsidP="00BF4524"/>
    <w:p w:rsidR="0096778F" w:rsidRDefault="00466BBD" w:rsidP="00BF4524">
      <w:r w:rsidRPr="00A07582">
        <w:rPr>
          <w:b/>
        </w:rPr>
        <w:t>1966</w:t>
      </w:r>
      <w:r>
        <w:rPr>
          <w:b/>
        </w:rPr>
        <w:t xml:space="preserve"> г. </w:t>
      </w:r>
      <w:r w:rsidR="00AF21D1" w:rsidRPr="00AF21D1">
        <w:rPr>
          <w:b/>
        </w:rPr>
        <w:t>533.</w:t>
      </w:r>
      <w:r w:rsidR="0096778F">
        <w:t xml:space="preserve"> (401). </w:t>
      </w:r>
      <w:r w:rsidR="00AF21D1" w:rsidRPr="00AF21D1">
        <w:rPr>
          <w:b/>
        </w:rPr>
        <w:t>(М.А.Й.).</w:t>
      </w:r>
      <w:r w:rsidR="0096778F">
        <w:t xml:space="preserve"> Сколь же сильно должно было быть сопротивление низшей природы в человеке, если люди вынуждены были носить власяницы или вериги для постоянного напоминания о наинужнейшем или бичевать и истязать тело, чтобы смирить буйную, неуемную оболочку астрала! Так поступали те, кто хотел победить свое тело и утвердить над ним власть духа. Не все так поступали, но некоторые. Не будем их осуждать или смеяться над ними — им никто не сказал о лучших путях. Вы знаете эти лучшие пути, и все же победа еще не добыта. Овладение собою неизбежно на путях Огненной Йоги. Но сколь же труднодостижимо оно. Но отчаиваться не будем, ибо даже на действиях малых и маломалейших можно закалять дух. Великое не каждому под силу, но малые начинания и дела, ведущие к цели, так же непреложно приводят к ней, как и большие. В течение дня много можно совершить дел небольших, к цели ведущих. Обратите внимание на малые вещи — они путь утверждают к большим и великим, если от Света, и разрушают его, если от тьмы.</w:t>
      </w:r>
    </w:p>
    <w:p w:rsidR="005708EB" w:rsidRDefault="005708EB" w:rsidP="00BF4524"/>
    <w:p w:rsidR="0096778F" w:rsidRDefault="00466BBD" w:rsidP="00BF4524">
      <w:r w:rsidRPr="00A07582">
        <w:rPr>
          <w:b/>
        </w:rPr>
        <w:t>1966</w:t>
      </w:r>
      <w:r>
        <w:rPr>
          <w:b/>
        </w:rPr>
        <w:t xml:space="preserve"> г. </w:t>
      </w:r>
      <w:r w:rsidR="00AF21D1" w:rsidRPr="00AF21D1">
        <w:rPr>
          <w:b/>
        </w:rPr>
        <w:t>534.</w:t>
      </w:r>
      <w:r w:rsidR="0096778F">
        <w:t xml:space="preserve"> (402). </w:t>
      </w:r>
      <w:r w:rsidR="00AF21D1" w:rsidRPr="00AF21D1">
        <w:rPr>
          <w:b/>
        </w:rPr>
        <w:t>(Июнь 29).</w:t>
      </w:r>
      <w:r w:rsidR="0096778F">
        <w:t xml:space="preserve"> Сын Мой, настроения или состояния духа приходят и уходят, сменяя друг друга, но остается Смотрящий. Если отождествлять себя с настроениями, неизбежно подчинение им и звучание на их волне, если — со Смотрящим, то можно встать от них отдельно и наблюдать их как бы со стороны. Власть над ними достигается этим путем. Есть одна только власть, которой следует домогаться, — это власть над собою. Можно достичь всей власти земной и остаться рабом своих переживаний, или вожделений, или чего-либо другого — к чему такая власть! Когда она закончится, уйдет человек в Мир Надземный таким же ничтожеством, каким был раньше. Но собой овладевший владыкой приходит в Мир Тонкий. Так побеждает всё себя сумевший победить.</w:t>
      </w:r>
    </w:p>
    <w:p w:rsidR="005708EB" w:rsidRDefault="005708EB" w:rsidP="00BF4524"/>
    <w:p w:rsidR="0096778F" w:rsidRDefault="00466BBD" w:rsidP="00BF4524">
      <w:r w:rsidRPr="00A07582">
        <w:rPr>
          <w:b/>
        </w:rPr>
        <w:t>1966</w:t>
      </w:r>
      <w:r>
        <w:rPr>
          <w:b/>
        </w:rPr>
        <w:t xml:space="preserve"> г. </w:t>
      </w:r>
      <w:r w:rsidR="00AF21D1" w:rsidRPr="00AF21D1">
        <w:rPr>
          <w:b/>
        </w:rPr>
        <w:t>535.</w:t>
      </w:r>
      <w:r w:rsidR="0096778F">
        <w:t xml:space="preserve"> (403). </w:t>
      </w:r>
      <w:r w:rsidR="00AF21D1" w:rsidRPr="00AF21D1">
        <w:rPr>
          <w:b/>
        </w:rPr>
        <w:t>(М.А.Й.).</w:t>
      </w:r>
      <w:r w:rsidR="0096778F">
        <w:t xml:space="preserve"> Человек всегда чего-то хочет и к чему-то стремится. Можно безошибочно разбираться в том, откуда идут эти токи, от какой именно оболочки, или проводника. Все, что идет от астральной, подлежит самому строгому контролю и обузданию. Обычно астрал владеет человеком и обуславливает его жизнь. Рабство у своих оболочек самое безысходное, ибо от них никуда не уйти. Но движения, происходящие в них, можно останавливать волей или же с разрешения воли давать им </w:t>
      </w:r>
      <w:r w:rsidR="0096778F">
        <w:lastRenderedPageBreak/>
        <w:t>прозвучать, наблюдая со стороны их течение и не отождествляя себя, Смотрящего, с ними. Как в большом, так и в малом, и особенно в малом следует контролировать их. В малом легче. Обузданные в малом, они подчинятся и в большом. Особенно вредны смутные, неясные и отягчающие импульсы, внушаемые темными со стороны. Беспокойства, и страхи, и непонятные тревоги часто подсылаются ими, чтобы смутить. На страже надо стоять постоянно, чтобы цитадель духа охранять от нежелательных вторжений. Неохраняемая крепость теряет свой защитный смысл.</w:t>
      </w:r>
    </w:p>
    <w:p w:rsidR="005708EB" w:rsidRDefault="005708EB" w:rsidP="00BF4524"/>
    <w:p w:rsidR="0096778F" w:rsidRDefault="00466BBD" w:rsidP="00BF4524">
      <w:r w:rsidRPr="00A07582">
        <w:rPr>
          <w:b/>
        </w:rPr>
        <w:t>1966</w:t>
      </w:r>
      <w:r>
        <w:rPr>
          <w:b/>
        </w:rPr>
        <w:t xml:space="preserve"> г. </w:t>
      </w:r>
      <w:r w:rsidR="00AF21D1" w:rsidRPr="00AF21D1">
        <w:rPr>
          <w:b/>
        </w:rPr>
        <w:t>536.</w:t>
      </w:r>
      <w:r w:rsidR="0096778F">
        <w:t xml:space="preserve"> (404). </w:t>
      </w:r>
      <w:r w:rsidR="00AF21D1" w:rsidRPr="00AF21D1">
        <w:rPr>
          <w:b/>
        </w:rPr>
        <w:t>(Гуру).</w:t>
      </w:r>
      <w:r w:rsidR="0096778F">
        <w:t xml:space="preserve"> Столько враждебных восхождению духа явлений внутри себя самого! Все их хорошо вывести на свет дня, и проанализировать, и определить беспристрастно. Уже один такой анализ может лишить их обычной активности. Они особенно сильны неосознанные. Осознание их вреда умеряет в значительной мере их силу. Анализ и самоконтроль сильно продвинут дух по пути к Свету.</w:t>
      </w:r>
    </w:p>
    <w:p w:rsidR="005708EB" w:rsidRDefault="005708EB" w:rsidP="00BF4524"/>
    <w:p w:rsidR="0096778F" w:rsidRDefault="00466BBD" w:rsidP="00BF4524">
      <w:r w:rsidRPr="00A07582">
        <w:rPr>
          <w:b/>
        </w:rPr>
        <w:t>1966</w:t>
      </w:r>
      <w:r>
        <w:rPr>
          <w:b/>
        </w:rPr>
        <w:t xml:space="preserve"> г. </w:t>
      </w:r>
      <w:r w:rsidR="00AF21D1" w:rsidRPr="00AF21D1">
        <w:rPr>
          <w:b/>
        </w:rPr>
        <w:t>537.</w:t>
      </w:r>
      <w:r w:rsidR="0096778F">
        <w:t xml:space="preserve"> (405). </w:t>
      </w:r>
      <w:r w:rsidR="00AF21D1" w:rsidRPr="00AF21D1">
        <w:rPr>
          <w:b/>
        </w:rPr>
        <w:t>(Июнь 30).</w:t>
      </w:r>
      <w:r w:rsidR="0096778F">
        <w:t xml:space="preserve"> Непреложность и подвижность Плана не так уж трудно понять теоретически, но, когда принцип приходится прилагать в жизни, начинают одолевать сомнения и недоверие. Столько раз во имя целесообразности приходилось Нам изменять схему намеченных действий. Особенно острым становится вопрос, когда изменения касаются лично и идут вразрез с личными надеждами и ожиданиями. Предполагалась встреча с Гуру. Не состоялась. Предполагалась встреча с Матерью, не состоялась. Многое из намеченного пришлось изменить и отложить на время ради более целесообразного выполнения Великого Плана. Он остается неизменным в основном. Детали меняются, то есть пути его осуществления, постоянно. В утешение Скажу: обещанная встреча будет и придется много поработать вместе, но где, как и когда — зависит от выбора наилучших условий для успешного выполнения намеченного. И сомнения, и недоверие не годятся для сотрудничества. Оставшиеся верными до конца увидят осуществление всех своих самых заветнейших ожиданий. Но даже ждать надо умеючи.</w:t>
      </w:r>
    </w:p>
    <w:p w:rsidR="005708EB" w:rsidRDefault="005708EB" w:rsidP="00BF4524"/>
    <w:p w:rsidR="0096778F" w:rsidRDefault="00466BBD" w:rsidP="00BF4524">
      <w:r w:rsidRPr="00A07582">
        <w:rPr>
          <w:b/>
        </w:rPr>
        <w:t>1966</w:t>
      </w:r>
      <w:r>
        <w:rPr>
          <w:b/>
        </w:rPr>
        <w:t xml:space="preserve"> г. </w:t>
      </w:r>
      <w:r w:rsidR="00AF21D1" w:rsidRPr="00AF21D1">
        <w:rPr>
          <w:b/>
        </w:rPr>
        <w:t>538.</w:t>
      </w:r>
      <w:r w:rsidR="0096778F">
        <w:t xml:space="preserve"> (406). </w:t>
      </w:r>
      <w:r w:rsidR="00AF21D1" w:rsidRPr="00AF21D1">
        <w:rPr>
          <w:b/>
        </w:rPr>
        <w:t>(М.А.Й.).</w:t>
      </w:r>
      <w:r w:rsidR="0096778F">
        <w:t xml:space="preserve"> ИЗ секреций человеческого организма слюна обладает особыми свойствами насыщаться психической энергией человека. Она может быть целебной или ядовитой в зависимости от характера энергии. Каждое настроение, чувство или мысль способствуют этому насыщению. Качества духа яро отражаются на ее составе. Высокочастотное фотографирование могло бы дать яркие доказательства различного состава слюны у разных людей и зависимости этого состава от внутреннего состояния человека. Обратите внимание, как действуют болезни на этот состав. </w:t>
      </w:r>
      <w:r w:rsidR="0096778F">
        <w:lastRenderedPageBreak/>
        <w:t>Эта область в свое время составит обширный отдел научных исследований. Свойство секреций организма подлежит изучению.</w:t>
      </w:r>
    </w:p>
    <w:p w:rsidR="005708EB" w:rsidRDefault="005708EB" w:rsidP="00BF4524"/>
    <w:p w:rsidR="0096778F" w:rsidRDefault="0096778F" w:rsidP="00447466">
      <w:pPr>
        <w:pStyle w:val="Quote"/>
      </w:pPr>
      <w:r>
        <w:t>Мураши в левой стороне головы при Контакте.</w:t>
      </w:r>
    </w:p>
    <w:p w:rsidR="0096778F" w:rsidRDefault="00466BBD" w:rsidP="00BF4524">
      <w:r w:rsidRPr="00A07582">
        <w:rPr>
          <w:b/>
        </w:rPr>
        <w:t>1966</w:t>
      </w:r>
      <w:r>
        <w:rPr>
          <w:b/>
        </w:rPr>
        <w:t xml:space="preserve"> г. </w:t>
      </w:r>
      <w:r w:rsidR="00AF21D1" w:rsidRPr="00AF21D1">
        <w:rPr>
          <w:b/>
        </w:rPr>
        <w:t>539.</w:t>
      </w:r>
      <w:r w:rsidR="0096778F">
        <w:t xml:space="preserve"> (407). </w:t>
      </w:r>
      <w:r w:rsidR="00AF21D1" w:rsidRPr="00AF21D1">
        <w:rPr>
          <w:b/>
        </w:rPr>
        <w:t>(Гуру).</w:t>
      </w:r>
      <w:r w:rsidR="0096778F">
        <w:t xml:space="preserve"> Слезы радости, слезы сострадания, слезы признательности, слезы боли, слезы горя, слезы любви, слезы ощущения Близости, слезы восторга духа, слезы благости имеют разный психо-химический состав. Слезы отчаяния и безысходности особенно сильно насыщены качеством соответствующих им излучений. Ведь люди способны плакать даже от бессильной злобы. Лаборатория человеческого организма мощна и очень разнообразна в качестве выпускаемой ею продукции. Психо-физические выделения организма поступают в сферу, окружающую человека, и заражают или очищают ее силой своих эманаций.</w:t>
      </w:r>
    </w:p>
    <w:p w:rsidR="005708EB" w:rsidRDefault="005708EB" w:rsidP="00BF4524"/>
    <w:p w:rsidR="0096778F" w:rsidRDefault="00466BBD" w:rsidP="00BF4524">
      <w:r w:rsidRPr="00A07582">
        <w:rPr>
          <w:b/>
        </w:rPr>
        <w:t>1966</w:t>
      </w:r>
      <w:r>
        <w:rPr>
          <w:b/>
        </w:rPr>
        <w:t xml:space="preserve"> г. </w:t>
      </w:r>
      <w:r w:rsidR="00AF21D1" w:rsidRPr="00AF21D1">
        <w:rPr>
          <w:b/>
        </w:rPr>
        <w:t>540.</w:t>
      </w:r>
      <w:r w:rsidR="0096778F">
        <w:t xml:space="preserve"> (408). </w:t>
      </w:r>
      <w:r w:rsidR="00AF21D1" w:rsidRPr="00AF21D1">
        <w:rPr>
          <w:b/>
        </w:rPr>
        <w:t>(Июль 1).</w:t>
      </w:r>
      <w:r w:rsidR="0096778F">
        <w:t xml:space="preserve"> Надземное пребывание после смерти тела будем рассматривать как продолжение земного минус плотное тело, прана и эфирный двойник. Внутренняя жизнь остается плюс свобода от ограничений физического тела. Действует, главным образом, мысль. За движением мысли следуют оставшиеся проводники. Они приводятся в движение мыслью. Мысль земная и тонкая различаются не по существу, но по силе воздействия на оболочки. Воздействует она и на Земле, но плотное тело все же не может летать по ее приказу, в то время как тонкое — может. Мысль создает образы, и они, обладая магнитною силой, привлекают соответствующее их природе и характеру окружение. И в этом окружении живет развоплощенный дух. Можно представить себе, каково это окружение, если мысли напитаны ненавистью и злобой или вожделениями неизжитых страстей. Яркость и жизненность этих мыслеобразов настолько сильны, что реальность притянутого ими окружения не менее действительна для сознания, чем реальность земная. Окружение и его характер обуславливаются устремлениями духа, энергия которых усиливается после освобождения от тела. Вихри внеплотных слоев, созданные этими устремлениями, вовлекают духов в свои воронки. И горе тому, чьи устремления не очищены от земных и телесных вожделений. Получается бесконечный ряд воображаемых переживаний все о том же, пока не исчерпают они энергий своих на человеке, их породившем. Процесс искупления, то есть освобождения, тяжек. Поэтому надо суметь освободиться от них еще на Земле. Плата за сомнительное удовольствие общения с нечистыми мыслями при жизни на Земле столь велика, что, если бы человек знал страшные следствия мысленных попустительств, он нашел бы силы прекратить этот процесс.</w:t>
      </w:r>
    </w:p>
    <w:p w:rsidR="005708EB" w:rsidRDefault="005708EB" w:rsidP="00BF4524"/>
    <w:p w:rsidR="0096778F" w:rsidRDefault="00466BBD" w:rsidP="00BF4524">
      <w:r w:rsidRPr="00A07582">
        <w:rPr>
          <w:b/>
        </w:rPr>
        <w:t>1966</w:t>
      </w:r>
      <w:r>
        <w:rPr>
          <w:b/>
        </w:rPr>
        <w:t xml:space="preserve"> г. </w:t>
      </w:r>
      <w:r w:rsidR="00AF21D1" w:rsidRPr="00AF21D1">
        <w:rPr>
          <w:b/>
        </w:rPr>
        <w:t>541.</w:t>
      </w:r>
      <w:r w:rsidR="0096778F">
        <w:t xml:space="preserve"> (409). </w:t>
      </w:r>
      <w:r w:rsidR="00AF21D1" w:rsidRPr="00AF21D1">
        <w:rPr>
          <w:b/>
        </w:rPr>
        <w:t>(М.А.Й.).</w:t>
      </w:r>
      <w:r w:rsidR="0096778F">
        <w:t xml:space="preserve"> Надежда дается духу, как спасательный круг тонущему. Антиподом надежды будет </w:t>
      </w:r>
      <w:r w:rsidR="0096778F">
        <w:lastRenderedPageBreak/>
        <w:t>безнадежность, беспросветность, безысходность, которые являются убийцами жизни духа и возможностей его восхождения. Не имеет значения то обстоятельство, что многие надежды не осуществляются, если только они выполнили свою роль, то есть продвинули человека по пути Эволюции. Нелегко принять это положение и все же продолжать надеяться, но будущее неотъемлемо, а в нем непреложность осуществления Великого Плана Эволюции человечества. Надежда на Эволюцию мира непреложна. Основы остаются неизменяемыми. Что же касается личных миражей и надежд, связанных с ними, то ведь личность умирает, хороня с собою их останки. О жизни сверхличной Заповедал Учитель. Надежды на то, что дух человеческий обретет свое счастье, не эфемерны, ибо план эволюции духа космичен.</w:t>
      </w:r>
    </w:p>
    <w:p w:rsidR="005708EB" w:rsidRDefault="005708EB" w:rsidP="00BF4524"/>
    <w:p w:rsidR="0096778F" w:rsidRDefault="00466BBD" w:rsidP="00BF4524">
      <w:r w:rsidRPr="00A07582">
        <w:rPr>
          <w:b/>
        </w:rPr>
        <w:t>1966</w:t>
      </w:r>
      <w:r>
        <w:rPr>
          <w:b/>
        </w:rPr>
        <w:t xml:space="preserve"> г. </w:t>
      </w:r>
      <w:r w:rsidR="00AF21D1" w:rsidRPr="00AF21D1">
        <w:rPr>
          <w:b/>
        </w:rPr>
        <w:t>542.</w:t>
      </w:r>
      <w:r w:rsidR="0096778F">
        <w:t xml:space="preserve"> </w:t>
      </w:r>
      <w:r w:rsidR="00AF21D1" w:rsidRPr="00AF21D1">
        <w:rPr>
          <w:b/>
        </w:rPr>
        <w:t>(Гуру).</w:t>
      </w:r>
      <w:r w:rsidR="0096778F">
        <w:t xml:space="preserve"> Надежда становится мощною, двигающей в эволюцию силой, когда все действия и поступки человека идут в созвучии с нею. Если же человек поступает иначе, то можно ли рассчитывать, что надежда приведет к желаемому концу. Согласованность означает полное соответствие между надеждой, устремлением, и поступками, и мыслями человека.</w:t>
      </w:r>
    </w:p>
    <w:p w:rsidR="005708EB" w:rsidRDefault="005708EB" w:rsidP="00BF4524"/>
    <w:p w:rsidR="0096778F" w:rsidRDefault="00466BBD" w:rsidP="00BF4524">
      <w:r w:rsidRPr="00A07582">
        <w:rPr>
          <w:b/>
        </w:rPr>
        <w:t>1966</w:t>
      </w:r>
      <w:r>
        <w:rPr>
          <w:b/>
        </w:rPr>
        <w:t xml:space="preserve"> г. </w:t>
      </w:r>
      <w:r w:rsidR="00AF21D1" w:rsidRPr="00AF21D1">
        <w:rPr>
          <w:b/>
        </w:rPr>
        <w:t>543.</w:t>
      </w:r>
      <w:r w:rsidR="0096778F">
        <w:t xml:space="preserve"> (410). </w:t>
      </w:r>
      <w:r w:rsidR="00AF21D1" w:rsidRPr="00AF21D1">
        <w:rPr>
          <w:b/>
        </w:rPr>
        <w:t>(Июль 2).</w:t>
      </w:r>
      <w:r w:rsidR="0096778F">
        <w:t xml:space="preserve"> (Со сна). ...... потому что сейчас быть в курсе событий очень интересно.</w:t>
      </w:r>
    </w:p>
    <w:p w:rsidR="0096778F" w:rsidRDefault="0096778F" w:rsidP="00BF4524">
      <w:r>
        <w:t>Молодой или старик, здоровый или больной, нищий или богатый, мужчина или женщина, белый или цветной, с севера или юга, с востока или запада, здесь или там, сегодня или завтра, в жизни или смерти, в этом мире или других, счастливый или в горе, в борьбе или покое — всегда, везде и всюду со Мной и во Мне — так поймем эту сокровенную связь, которая устанавливается поверх всех временных и преходящих явлений и поверх всех оболочек, обреченных смерти. Поэтому, что бы ни происходило в них или вокруг, — ничто не может нарушить эту священную связь. Для сознательного ее поддержания устанавливается ритм каждодневного Общения. Связь эту удерживать нелегко, ибо все окружающее противодействует ей. Испытания на ее прочность и устойчивость очень трудны и не минуют даже очень Высоких Духов. Ведь и у каждого из Них есть свой Отец и Владыка. Вспомните слова: «Вскую оставил Меня...» Эта незримая связь имеет решающее значение в жизни человека, и превыше она всех дел человеческих и всех прочих переживаний, земных и надземных. Только ею одной совершается эволюция духа, даже если идет она бессознательно. Ею же обуславливается и связь с Иерархией Света по всей цепи. Завет «Я в вас, и вы во Мне» остается на все времена ведущим для человека.</w:t>
      </w:r>
    </w:p>
    <w:p w:rsidR="005708EB" w:rsidRDefault="005708EB" w:rsidP="00BF4524"/>
    <w:p w:rsidR="0096778F" w:rsidRDefault="00466BBD" w:rsidP="00BF4524">
      <w:r w:rsidRPr="00A07582">
        <w:rPr>
          <w:b/>
        </w:rPr>
        <w:t>1966</w:t>
      </w:r>
      <w:r>
        <w:rPr>
          <w:b/>
        </w:rPr>
        <w:t xml:space="preserve"> г. </w:t>
      </w:r>
      <w:r w:rsidR="00AF21D1" w:rsidRPr="00AF21D1">
        <w:rPr>
          <w:b/>
        </w:rPr>
        <w:t>544.</w:t>
      </w:r>
      <w:r w:rsidR="0096778F">
        <w:t xml:space="preserve"> (411). </w:t>
      </w:r>
      <w:r w:rsidR="00AF21D1" w:rsidRPr="00AF21D1">
        <w:rPr>
          <w:b/>
        </w:rPr>
        <w:t>(М.А.Й.).</w:t>
      </w:r>
      <w:r w:rsidR="0096778F">
        <w:t xml:space="preserve"> Можно ли что-либо предпочесть Близости Учителя Света? Можно, и многие предпочитают и остаются с тем или теми, что или кого предпочли. Но предпочтивший Учителя </w:t>
      </w:r>
      <w:r w:rsidR="0096778F">
        <w:lastRenderedPageBreak/>
        <w:t>— с Ним остается. Так выбор земной, то есть сделанный на Земле, решает судьбу человека. На словах, или абстрактно, выбор сделать нетрудно, но когда дело доходит до практического приложения, трудности начинают возрастать. Возникает борьба за утверждение в сознании Света. И конца ей не видно, ибо Свет бесконечен и ступени озарения им ведут в Беспредельность. На сегодня запомним: пути озарения Светом конца нет.</w:t>
      </w:r>
    </w:p>
    <w:p w:rsidR="005708EB" w:rsidRDefault="005708EB" w:rsidP="00BF4524"/>
    <w:p w:rsidR="0096778F" w:rsidRDefault="00466BBD" w:rsidP="00BF4524">
      <w:r w:rsidRPr="00A07582">
        <w:rPr>
          <w:b/>
        </w:rPr>
        <w:t>1966</w:t>
      </w:r>
      <w:r>
        <w:rPr>
          <w:b/>
        </w:rPr>
        <w:t xml:space="preserve"> г. </w:t>
      </w:r>
      <w:r w:rsidR="00AF21D1" w:rsidRPr="00AF21D1">
        <w:rPr>
          <w:b/>
        </w:rPr>
        <w:t>545.</w:t>
      </w:r>
      <w:r w:rsidR="0096778F">
        <w:t xml:space="preserve"> (412). </w:t>
      </w:r>
      <w:r w:rsidR="00AF21D1" w:rsidRPr="00AF21D1">
        <w:rPr>
          <w:b/>
        </w:rPr>
        <w:t>(Гуру).</w:t>
      </w:r>
      <w:r w:rsidR="0096778F">
        <w:t xml:space="preserve"> Хорошо почаще спрашивать себя, что именно усвоено из полученного. С чем предстанем, когда придет время, перед Тем, Кто Позвал. Что Ему принесем из даров своего духа? И принесем ли? Ничего не принесший лишается своей доли, ибо не к чему будет ее приложить.</w:t>
      </w:r>
    </w:p>
    <w:p w:rsidR="0096778F" w:rsidRDefault="0096778F" w:rsidP="00447466">
      <w:pPr>
        <w:pStyle w:val="Quote"/>
      </w:pPr>
      <w:r>
        <w:t>Вечером появился огненный зигзаг слева /рис./. Я потушил свет и покрылся одеялом. Огненный зигзаг ослабел, но справа от него образовалось устойчивое световое облачко или пятно, и вообще перед глазами стало светло. Минут через 20 явление прекратилось.</w:t>
      </w:r>
    </w:p>
    <w:p w:rsidR="005708EB" w:rsidRDefault="005708EB" w:rsidP="00BF4524"/>
    <w:p w:rsidR="0096778F" w:rsidRDefault="00466BBD" w:rsidP="00BF4524">
      <w:r w:rsidRPr="00A07582">
        <w:rPr>
          <w:b/>
        </w:rPr>
        <w:t>1966</w:t>
      </w:r>
      <w:r>
        <w:rPr>
          <w:b/>
        </w:rPr>
        <w:t xml:space="preserve"> г. </w:t>
      </w:r>
      <w:r w:rsidR="00AF21D1" w:rsidRPr="00AF21D1">
        <w:rPr>
          <w:b/>
        </w:rPr>
        <w:t>546.</w:t>
      </w:r>
      <w:r w:rsidR="0096778F">
        <w:t xml:space="preserve"> (413). </w:t>
      </w:r>
      <w:r w:rsidR="00AF21D1" w:rsidRPr="00AF21D1">
        <w:rPr>
          <w:b/>
        </w:rPr>
        <w:t>(Июль 3).</w:t>
      </w:r>
      <w:r w:rsidR="0096778F">
        <w:t xml:space="preserve"> Любовь действенная — так Называем любовь, обращенную к Учителю Света, которая все действия, поступки, мысли и чувства ученика устремляет к созвучию с Волей Пославшего. Многие любят, вернее, думают, что любят, но не поступаются ничем или очень малым и считают, в добавление к этой любви, что они находятся на Великом Служении. Инертная, недейственная любовь, не преображающая существо любящего и не приносящая Учителю Света даров сердца, Нам не нужна, даже если она уявляет почитание и даже понимание. К чему бесполезная трата энергий, когда она бесплодна. Так и делите любящих Нас и читающих Учение на тех, кто любит и поступает в жизни соответственно, и на тех, кто воображает, что любит, но любит в действительности себя, свое призрачное «я», и служит ему. Эти тоже находятся на служении, но это служение Мы Называем себеслужением и таких служителей самости не считаем истинными учениками. Мы их не Отвергаем, ибо Надеемся, что пробьет когда-то и их час отвергнуться от себя и следовать за Мною. По ауре безошибочно Определяем, к которому виду принадлежит испытуемый. Испытуются и те и другие. Разве только тех, кто Нас действительно любит и кто имеет Нашу Любовь и Заботу, тех Испытуем трудностями, не преодолимыми для любящих недейственно.</w:t>
      </w:r>
    </w:p>
    <w:p w:rsidR="005708EB" w:rsidRDefault="005708EB" w:rsidP="00BF4524"/>
    <w:p w:rsidR="0096778F" w:rsidRDefault="00466BBD" w:rsidP="00BF4524">
      <w:r w:rsidRPr="00A07582">
        <w:rPr>
          <w:b/>
        </w:rPr>
        <w:t>1966</w:t>
      </w:r>
      <w:r>
        <w:rPr>
          <w:b/>
        </w:rPr>
        <w:t xml:space="preserve"> г. </w:t>
      </w:r>
      <w:r w:rsidR="00AF21D1" w:rsidRPr="00AF21D1">
        <w:rPr>
          <w:b/>
        </w:rPr>
        <w:t>547.</w:t>
      </w:r>
      <w:r w:rsidR="0096778F">
        <w:t xml:space="preserve"> (414). </w:t>
      </w:r>
      <w:r w:rsidR="00AF21D1" w:rsidRPr="00AF21D1">
        <w:rPr>
          <w:b/>
        </w:rPr>
        <w:t>(М.А.Й.).</w:t>
      </w:r>
      <w:r w:rsidR="0096778F">
        <w:t xml:space="preserve"> Только все свое и всего себя отдавший Владыке может получить все. Мера отдачи будет мерилом получения. Отдают и приносят многие, но я говорю о полнострунной отдаче, когда уже нет ничего своего, но все наше и нет уже «я», но есть великое творящее «Мы». Сколько силы за этим «Мы», когда </w:t>
      </w:r>
      <w:r w:rsidR="0096778F">
        <w:lastRenderedPageBreak/>
        <w:t>произносится оно сознательно, с очувствованием Того, Кто Стоит позади, и всего Братства. Право, не так уж трудно отдать, тем более что так или иначе все придется оставить, ибо в действительности нет и не может быть ничего своего. И личность свою, и ее оболочки тоже придется оставить. Себеслужение нецелесообразно. Какой мощный импульс к очищению получает человек, осознавший, в чем заключаются непреходящие ценности духа. Каждодневное приношение лучшего, что можем отдать Владыке, ручательством будет постоянного преуспеяния и восхождения духа.</w:t>
      </w:r>
    </w:p>
    <w:p w:rsidR="005708EB" w:rsidRDefault="005708EB" w:rsidP="00BF4524"/>
    <w:p w:rsidR="0096778F" w:rsidRDefault="00466BBD" w:rsidP="00BF4524">
      <w:r w:rsidRPr="00A07582">
        <w:rPr>
          <w:b/>
        </w:rPr>
        <w:t>1966</w:t>
      </w:r>
      <w:r>
        <w:rPr>
          <w:b/>
        </w:rPr>
        <w:t xml:space="preserve"> г. </w:t>
      </w:r>
      <w:r w:rsidR="00AF21D1" w:rsidRPr="00AF21D1">
        <w:rPr>
          <w:b/>
        </w:rPr>
        <w:t>548.</w:t>
      </w:r>
      <w:r w:rsidR="0096778F">
        <w:t xml:space="preserve"> (415). </w:t>
      </w:r>
      <w:r w:rsidR="00AF21D1" w:rsidRPr="00AF21D1">
        <w:rPr>
          <w:b/>
        </w:rPr>
        <w:t>(Гуру).</w:t>
      </w:r>
      <w:r w:rsidR="0096778F">
        <w:t xml:space="preserve"> Пощады от темных не ждите и снисхождения — тоже. Их «motto</w:t>
      </w:r>
      <w:r w:rsidR="00156143">
        <w:rPr>
          <w:rStyle w:val="FootnoteReference"/>
        </w:rPr>
        <w:footnoteReference w:id="16"/>
      </w:r>
      <w:r w:rsidR="0096778F">
        <w:t>» — жестокость. Охраняет лишь Луч Владыки. Под охраной Его — постоянно. Но когда усиливается пространственный хаос, устремление к Учителю надо усилить и углубить осознание себя в Луче. Посылка требует принятия. Непринятая, она иссякает для того, кому послана. Открытость непрерывная сердца и постоянная готовность включают в себя и чуткость напряженной отзывчивости на незримые касания Иерархии. Закончу древней формулой: «Бодрствуйте, ибо не знаете ни дня, ни часа».</w:t>
      </w:r>
    </w:p>
    <w:p w:rsidR="0096778F" w:rsidRDefault="0096778F" w:rsidP="0068504E">
      <w:pPr>
        <w:pStyle w:val="Quote"/>
      </w:pPr>
      <w:r>
        <w:t>Сегодня в полдень опять зигзаги огненные, но на этот раз с правой стороны. Прекратились, когда углубился в газету. Утро было тяжкое: весь словно побитый и слабость. К вечеру все прошло. В чем дело? Где что случилось?</w:t>
      </w:r>
    </w:p>
    <w:p w:rsidR="005708EB" w:rsidRDefault="005708EB" w:rsidP="00BF4524"/>
    <w:p w:rsidR="0096778F" w:rsidRDefault="00466BBD" w:rsidP="00BF4524">
      <w:r w:rsidRPr="00A07582">
        <w:rPr>
          <w:b/>
        </w:rPr>
        <w:t>1966</w:t>
      </w:r>
      <w:r>
        <w:rPr>
          <w:b/>
        </w:rPr>
        <w:t xml:space="preserve"> г. </w:t>
      </w:r>
      <w:r w:rsidR="00AF21D1" w:rsidRPr="00AF21D1">
        <w:rPr>
          <w:b/>
        </w:rPr>
        <w:t>549.</w:t>
      </w:r>
      <w:r w:rsidR="0096778F">
        <w:t xml:space="preserve"> (416). </w:t>
      </w:r>
      <w:r w:rsidR="00AF21D1" w:rsidRPr="00AF21D1">
        <w:rPr>
          <w:b/>
        </w:rPr>
        <w:t>(Июль 4).</w:t>
      </w:r>
      <w:r w:rsidR="0096778F">
        <w:t xml:space="preserve"> (Со сна). Ждите короткого предательства.</w:t>
      </w:r>
    </w:p>
    <w:p w:rsidR="0096778F" w:rsidRDefault="0096778F" w:rsidP="00BF4524">
      <w:r>
        <w:t xml:space="preserve">Атом представляет собою материальную грануляцию частиц духа. Состав его сложен необычайно. Наука никогда не определит все его составные части, ибо они ускользают из поля видимости. Атом — это мост перехода материи из видимости в невидимость. Мост между плотным и Тонким Мирами и Выше, так как сущность его огненна. Сложность его структуры усугубляется тем, что в нем заключены все законы материи и разум, по законам которого из атомов строятся все формы видимого мира. В потенциале своем он несет в себе все разновидности форм органической и неорганической жизни. Масса и энергия в нем неотделимы друг от друга. Атом — дитя невидимости, ибо из сфер непроявленного выявляется он как стройное организованное целое, несущее в себе все законы материи. Пора уже понять: далеко не вся материя доступна микроскопам, даже самым сильным. Микроскоп фиксирует видимое, но область невидимого много обширнее того, что доступно глазу даже при помощи самых новейших аппаратов. Атом уводит науку в Беспредельность и объединяет ее с космическими проявлениями. Тайна атома полностью никогда раскрыта не будет, хотя частичное </w:t>
      </w:r>
      <w:r>
        <w:lastRenderedPageBreak/>
        <w:t>ее приоткрытие и даст людям чудесные достижения и возможности. Тайна атома сокрыта в Огненном Мире, в сферах, не доступных для проникновения человека. Творчество Строителей Вселенной и Создателей Миров основано на глубочайшем знании свойств атома и законов, которым он подчинен. Открытие атомной энергии представляет собою только лишь частичное знакомство с одним из многих свойств атома — этого малого кирпичика, из которого построен весь видимый мир.</w:t>
      </w:r>
    </w:p>
    <w:p w:rsidR="005708EB" w:rsidRDefault="005708EB" w:rsidP="00BF4524"/>
    <w:p w:rsidR="0096778F" w:rsidRDefault="00466BBD" w:rsidP="00BF4524">
      <w:r w:rsidRPr="00A07582">
        <w:rPr>
          <w:b/>
        </w:rPr>
        <w:t>1966</w:t>
      </w:r>
      <w:r>
        <w:rPr>
          <w:b/>
        </w:rPr>
        <w:t xml:space="preserve"> г. </w:t>
      </w:r>
      <w:r w:rsidR="00AF21D1" w:rsidRPr="00AF21D1">
        <w:rPr>
          <w:b/>
        </w:rPr>
        <w:t>550.</w:t>
      </w:r>
      <w:r w:rsidR="0096778F">
        <w:t xml:space="preserve"> (417). </w:t>
      </w:r>
      <w:r w:rsidR="00AF21D1" w:rsidRPr="00AF21D1">
        <w:rPr>
          <w:b/>
        </w:rPr>
        <w:t>(М.А.Й.).</w:t>
      </w:r>
      <w:r w:rsidR="0096778F">
        <w:t xml:space="preserve"> Мир видимый и Мир Невидимый, Тонкий, настолько тесно связаны друг с другом, что нельзя понять ни одного явления, не принимая во внимание этой связи. Без допущения существования Тонкого Мира всякое понимание явлений будет только частичным. Не бывает следствия без причины, точно так же не бывает видимых явлений, не связанных с невидимыми. Объединение миров будет заключаться в признании Тонкого Мира и проникновении науки в область невидимого. И сейчас уже граница видимости плотной перейдена, но это, к сожалению, не осознается. Но будут доказательства поразительные, и именно наука введет человечество в сферы Тонкого Мира, который сейчас отрицается яро.</w:t>
      </w:r>
    </w:p>
    <w:p w:rsidR="005708EB" w:rsidRDefault="005708EB" w:rsidP="00BF4524"/>
    <w:p w:rsidR="0096778F" w:rsidRDefault="00466BBD" w:rsidP="00BF4524">
      <w:r w:rsidRPr="00A07582">
        <w:rPr>
          <w:b/>
        </w:rPr>
        <w:t>1966</w:t>
      </w:r>
      <w:r>
        <w:rPr>
          <w:b/>
        </w:rPr>
        <w:t xml:space="preserve"> г. </w:t>
      </w:r>
      <w:r w:rsidR="00AF21D1" w:rsidRPr="00AF21D1">
        <w:rPr>
          <w:b/>
        </w:rPr>
        <w:t>551.</w:t>
      </w:r>
      <w:r w:rsidR="0096778F">
        <w:t xml:space="preserve"> (418). </w:t>
      </w:r>
      <w:r w:rsidR="00AF21D1" w:rsidRPr="00AF21D1">
        <w:rPr>
          <w:b/>
        </w:rPr>
        <w:t>(Гуру).</w:t>
      </w:r>
      <w:r w:rsidR="0096778F">
        <w:t xml:space="preserve"> Готовность к сотрудничеству с нами во всех мирах и всегда разрушает преграды плотного мира и делает связь эту живой и действующей. Мысль не ограничена видимостью, ибо сама она есть продукт уже Тонкого Мира. Когда Указуется действовать мыслью, имеется в виду именно это ее свойство. Запомните твердо, что для совместного действия с теми, кто оставил земной план, нужна мысль, освобожденная от цепей невежества, не знающая никаких преград и смело проявляющая себя в тех сферах, куда она устремлена.</w:t>
      </w:r>
    </w:p>
    <w:p w:rsidR="005708EB" w:rsidRDefault="005708EB" w:rsidP="00BF4524"/>
    <w:p w:rsidR="0096778F" w:rsidRDefault="0096778F" w:rsidP="0068504E">
      <w:pPr>
        <w:pStyle w:val="Quote"/>
      </w:pPr>
      <w:r>
        <w:t>Утром видел отчетливо и ясно, как физическими глазами, картину смешную подравшихся на сцене людей. Они давали юмористическое представление.</w:t>
      </w:r>
    </w:p>
    <w:p w:rsidR="0096778F" w:rsidRDefault="0096778F" w:rsidP="0068504E">
      <w:pPr>
        <w:pStyle w:val="Quote"/>
      </w:pPr>
      <w:r>
        <w:t>Очень обострилось отделение мокроты и кашель от ее скопления, утром слабость и холодно.</w:t>
      </w:r>
    </w:p>
    <w:p w:rsidR="0096778F" w:rsidRDefault="00466BBD" w:rsidP="00BF4524">
      <w:r w:rsidRPr="00A07582">
        <w:rPr>
          <w:b/>
        </w:rPr>
        <w:t>1966</w:t>
      </w:r>
      <w:r>
        <w:rPr>
          <w:b/>
        </w:rPr>
        <w:t xml:space="preserve"> г. </w:t>
      </w:r>
      <w:r w:rsidR="00AF21D1" w:rsidRPr="00AF21D1">
        <w:rPr>
          <w:b/>
        </w:rPr>
        <w:t>552.</w:t>
      </w:r>
      <w:r w:rsidR="0096778F">
        <w:t xml:space="preserve"> </w:t>
      </w:r>
      <w:r w:rsidR="00AF21D1" w:rsidRPr="00AF21D1">
        <w:rPr>
          <w:b/>
        </w:rPr>
        <w:t>(Июль 5).</w:t>
      </w:r>
      <w:r w:rsidR="0096778F">
        <w:t xml:space="preserve"> Нет восхождения без болей тела и разнообразных недомоганий. Причины две: первая, на болезненное состояние, его вызывая, действует окружающая среда и пространственная отрава. Разница излучений с окружающими настолько велика, что каждое прикасание размагничивает или просто заражает. Кроме того, есть просто психические вампиры, контакт с которыми вызывает утечку энергии и недомогание. Вторая — даже частичное пробуждение центров или одного центра обычно сопровождается болью или ощущение нездоровья, слабости или другими симптомами. Это не болезни в обычном понимании этого </w:t>
      </w:r>
      <w:r w:rsidR="0096778F">
        <w:lastRenderedPageBreak/>
        <w:t>слова, но приспосабливание организма к новой активности центров. С одной стороны, для углубления Общения нужны хотя бы слегка приоткрытые центры или центр, с другой — в отравленной атмосфере городов даже легкое приоткрытие опасно и требует очень большой осторожности. Кроме всего этого иногда болезненное состояние организма допускается для утончения аппаратуры духа. Поэтому в древности болезнь считалась «Посещением Господа», да и вы сами не раз замечали, что каждое обычное заболевание приносило весьма явные и очень полезные следствия. Через все это нетрудно проходить при условии полного доверия к Тому, Кто Ведет. Данное положение остается в силе: не бывает восхождения духа без болей тела. Подчеркиваю: боли, сопровождающие приоткрытие центров или одного центра, и связанные с этим процессом недомогания нельзя считать болезнями в обычном понимании этого слова.</w:t>
      </w:r>
    </w:p>
    <w:p w:rsidR="005708EB" w:rsidRDefault="005708EB" w:rsidP="00BF4524"/>
    <w:p w:rsidR="0096778F" w:rsidRDefault="00466BBD" w:rsidP="00BF4524">
      <w:r w:rsidRPr="00A07582">
        <w:rPr>
          <w:b/>
        </w:rPr>
        <w:t>1966</w:t>
      </w:r>
      <w:r>
        <w:rPr>
          <w:b/>
        </w:rPr>
        <w:t xml:space="preserve"> г. </w:t>
      </w:r>
      <w:r w:rsidR="00AF21D1" w:rsidRPr="00AF21D1">
        <w:rPr>
          <w:b/>
        </w:rPr>
        <w:t>553.</w:t>
      </w:r>
      <w:r w:rsidR="0096778F">
        <w:t xml:space="preserve"> (419). </w:t>
      </w:r>
      <w:r w:rsidR="00AF21D1" w:rsidRPr="00AF21D1">
        <w:rPr>
          <w:b/>
        </w:rPr>
        <w:t>(Июль 5).</w:t>
      </w:r>
      <w:r w:rsidR="0096778F">
        <w:t xml:space="preserve"> </w:t>
      </w:r>
      <w:r w:rsidR="00AF21D1" w:rsidRPr="00AF21D1">
        <w:rPr>
          <w:b/>
        </w:rPr>
        <w:t>(М.А.Й.).</w:t>
      </w:r>
      <w:r w:rsidR="0096778F">
        <w:t xml:space="preserve"> Великое качество терпения включает в себя и умение переносить все испытания, трудности, несправедливости и обиды от людей без жалоб, ожесточения и недовольства, которые обычно обращаются к Учителю. Мужество, терпение и равновесие — грани одного и того же алмаза. Без равновесия мужество может обратиться в безумие или трусость, терпение — в недовольство, осуждение и упреки к Учителю, а равновесие без спокойного мужества и терпения теряет свою неодолимую мощь.</w:t>
      </w:r>
    </w:p>
    <w:p w:rsidR="005708EB" w:rsidRDefault="005708EB" w:rsidP="00BF4524"/>
    <w:p w:rsidR="0096778F" w:rsidRDefault="00466BBD" w:rsidP="00BF4524">
      <w:r w:rsidRPr="00A07582">
        <w:rPr>
          <w:b/>
        </w:rPr>
        <w:t>1966</w:t>
      </w:r>
      <w:r>
        <w:rPr>
          <w:b/>
        </w:rPr>
        <w:t xml:space="preserve"> г. </w:t>
      </w:r>
      <w:r w:rsidR="00AF21D1" w:rsidRPr="00AF21D1">
        <w:rPr>
          <w:b/>
        </w:rPr>
        <w:t>554.</w:t>
      </w:r>
      <w:r w:rsidR="0096778F">
        <w:t xml:space="preserve"> </w:t>
      </w:r>
      <w:r w:rsidR="00AF21D1" w:rsidRPr="00AF21D1">
        <w:rPr>
          <w:b/>
        </w:rPr>
        <w:t>(Гуру).</w:t>
      </w:r>
      <w:r w:rsidR="0096778F">
        <w:t xml:space="preserve"> Все, получаемое по каналу Иерархии Света, в случае непонимания, недоумения или неосуществления, следует бережно отложить, чтобы спросить при более благоприятных условиях. Ни в коем случае нельзя допускать, чтобы это нарушало доверие или замедляло продвижение. Непонятость находится в сознании ученика, но не является ошибкой Учителя Света.</w:t>
      </w:r>
      <w:r w:rsidR="00B602C0" w:rsidRPr="00B602C0">
        <w:t xml:space="preserve"> </w:t>
      </w:r>
      <w:r w:rsidR="0096778F">
        <w:t>В свое время все непонятное будет объяснено исчерпывающе. А пока его надо отложить в сторону и действовать так, как будто бы его не было вовсе, во всяком случае, не останавливать ритма продвижения.</w:t>
      </w:r>
    </w:p>
    <w:p w:rsidR="005708EB" w:rsidRDefault="005708EB" w:rsidP="00BF4524"/>
    <w:p w:rsidR="0096778F" w:rsidRDefault="00466BBD" w:rsidP="00BF4524">
      <w:r w:rsidRPr="00A07582">
        <w:rPr>
          <w:b/>
        </w:rPr>
        <w:t>1966</w:t>
      </w:r>
      <w:r>
        <w:rPr>
          <w:b/>
        </w:rPr>
        <w:t xml:space="preserve"> г. </w:t>
      </w:r>
      <w:r w:rsidR="00AF21D1" w:rsidRPr="00AF21D1">
        <w:rPr>
          <w:b/>
        </w:rPr>
        <w:t>555.</w:t>
      </w:r>
      <w:r w:rsidR="0096778F">
        <w:t xml:space="preserve"> (420). </w:t>
      </w:r>
      <w:r w:rsidR="00AF21D1" w:rsidRPr="00AF21D1">
        <w:rPr>
          <w:b/>
        </w:rPr>
        <w:t>(Июль 6).</w:t>
      </w:r>
      <w:r w:rsidR="0096778F">
        <w:t xml:space="preserve"> Друг Мой, неотдельность и неотделимость двух миров друг от друга связывает каждую мысль, утвердившуюся в сознании, с соответствующей ей сферой пространства и мыслями, созвучными с нею. Таким путем создаются каналы связи с Миром Надземным и принадлежность духа к определенным слоям пространства. Сыны Света и сыны тьмы — это духи, прилежащие к близким и родственным им по созвучию областям Сфер Надземных. Созвучие устанавливается на Земле мыслями, особенно прочно укоренившимися в сознании. К прорытию пространственных каналов следует относиться очень осмотрительно, ибо притяжение по ним освобожденного от тела духа почти </w:t>
      </w:r>
      <w:r w:rsidR="0096778F">
        <w:lastRenderedPageBreak/>
        <w:t>непреодолимо. Магнитная сила мысли практически понимается мало. А ведь там все двигается мыслью и первенствует мысль. Можно представить себе, куда и как двигают низкие мысли. Каждая влечет в принадлежащую ей сферу. Выбраться оттуда можно, лишь преодолев мысль. Но если здесь, на Земле, преодолеть мысли не хотим или не можем, то как же достичь этого там, где все обостряется и усиливается и где прельщение и обольщение теми или иными формами мысли становится фатальным? А между тем человек, творец и владыка мысли, имеет над нею власть ее порождать и ею владеть. Как вступают в права наследования, точно так же вступают в права владения мыслью, зная, что каждую мысль можно или принять, или отвергнуть и что выбор этот в руках человека. Но выбор делается не тогда, когда мысль безнадежно уже овладела сознанием, а когда она появляется на его пороге. Охранять вход в свой внутренний мир может каждый, нужны только дозор и контроль, пресекающие возможность нежелательного вторжения.</w:t>
      </w:r>
    </w:p>
    <w:p w:rsidR="005708EB" w:rsidRDefault="005708EB" w:rsidP="00BF4524"/>
    <w:p w:rsidR="0096778F" w:rsidRDefault="00466BBD" w:rsidP="00BF4524">
      <w:r w:rsidRPr="00A07582">
        <w:rPr>
          <w:b/>
        </w:rPr>
        <w:t>1966</w:t>
      </w:r>
      <w:r>
        <w:rPr>
          <w:b/>
        </w:rPr>
        <w:t xml:space="preserve"> г. </w:t>
      </w:r>
      <w:r w:rsidR="00AF21D1" w:rsidRPr="00AF21D1">
        <w:rPr>
          <w:b/>
        </w:rPr>
        <w:t>556.</w:t>
      </w:r>
      <w:r w:rsidR="0096778F">
        <w:t xml:space="preserve"> </w:t>
      </w:r>
      <w:r w:rsidR="00AF21D1" w:rsidRPr="00AF21D1">
        <w:rPr>
          <w:b/>
        </w:rPr>
        <w:t>(М.А.Й.).</w:t>
      </w:r>
      <w:r w:rsidR="0096778F">
        <w:t xml:space="preserve"> Приоткрытие завесы связано с центрами. Насилие недопустимо, нетерпение и торопливость — тоже. Только полнота доверия к Ведущей Руке дает нужную степень готовности к этому значительному моменту. Заостренность желаний и устремлений переносится в область достижений духовных, и всё самое ценное полагается в невидимом. Так поступая, можно достичь, но не взлететь себя привязавшим к Земле.</w:t>
      </w:r>
    </w:p>
    <w:p w:rsidR="005708EB" w:rsidRDefault="005708EB" w:rsidP="00BF4524"/>
    <w:p w:rsidR="0096778F" w:rsidRDefault="00466BBD" w:rsidP="00BF4524">
      <w:r w:rsidRPr="00A07582">
        <w:rPr>
          <w:b/>
        </w:rPr>
        <w:t>1966</w:t>
      </w:r>
      <w:r>
        <w:rPr>
          <w:b/>
        </w:rPr>
        <w:t xml:space="preserve"> г. </w:t>
      </w:r>
      <w:r w:rsidR="00AF21D1" w:rsidRPr="00AF21D1">
        <w:rPr>
          <w:b/>
        </w:rPr>
        <w:t>557.</w:t>
      </w:r>
      <w:r w:rsidR="0096778F">
        <w:t xml:space="preserve"> (421). </w:t>
      </w:r>
      <w:r w:rsidR="00AF21D1" w:rsidRPr="00AF21D1">
        <w:rPr>
          <w:b/>
        </w:rPr>
        <w:t>(Гуру).</w:t>
      </w:r>
      <w:r w:rsidR="0096778F">
        <w:t xml:space="preserve"> Героизм массовый легче, чем одиночный. Героизм, видимый людям, легче, чем не видимый никому. Только пространство отмечает этих безвестных героев и рекордирует их подвиг незримый. Наше суждение об этих безвестных героях отличаются от обычного. Героизм духа — наивысший. Конечно, не бывает героизма тела без героизма духа. Но зато бывает наоборот — тело пребывает в относительном покое, но дух свой подвиг творит. О подвиге молчаливом, безвестном помыслим свободно, быть может, кто-то уже совершает его, даже не помышляя о том, что он в одиночку духом поднялся на великое дело.</w:t>
      </w:r>
    </w:p>
    <w:p w:rsidR="005708EB" w:rsidRDefault="005708EB" w:rsidP="00BF4524"/>
    <w:p w:rsidR="0096778F" w:rsidRDefault="00466BBD" w:rsidP="00BF4524">
      <w:r w:rsidRPr="00A07582">
        <w:rPr>
          <w:b/>
        </w:rPr>
        <w:t>1966</w:t>
      </w:r>
      <w:r>
        <w:rPr>
          <w:b/>
        </w:rPr>
        <w:t xml:space="preserve"> г. </w:t>
      </w:r>
      <w:r w:rsidR="00AF21D1" w:rsidRPr="00AF21D1">
        <w:rPr>
          <w:b/>
        </w:rPr>
        <w:t>558.</w:t>
      </w:r>
      <w:r w:rsidR="0096778F">
        <w:t xml:space="preserve"> </w:t>
      </w:r>
      <w:r w:rsidR="00AF21D1" w:rsidRPr="00AF21D1">
        <w:rPr>
          <w:b/>
        </w:rPr>
        <w:t>(Июль 7).</w:t>
      </w:r>
      <w:r w:rsidR="0096778F">
        <w:t xml:space="preserve"> Ничего не писалось, хотя и старался. Вчера получили письмо, которое всколыхнуло всю горечь разбитых надежд на дачу и тихую старость. Жизни нет, сидим у разбитого корыта многих обещаний и ожиданий. И нет ответа, почему больной человек лишен даже покоя.</w:t>
      </w:r>
    </w:p>
    <w:p w:rsidR="005708EB" w:rsidRDefault="005708EB" w:rsidP="00BF4524"/>
    <w:p w:rsidR="0096778F" w:rsidRDefault="00466BBD" w:rsidP="00BF4524">
      <w:r w:rsidRPr="00A07582">
        <w:rPr>
          <w:b/>
        </w:rPr>
        <w:t>1966</w:t>
      </w:r>
      <w:r>
        <w:rPr>
          <w:b/>
        </w:rPr>
        <w:t xml:space="preserve"> г. </w:t>
      </w:r>
      <w:r w:rsidR="00AF21D1" w:rsidRPr="00AF21D1">
        <w:rPr>
          <w:b/>
        </w:rPr>
        <w:t>559.</w:t>
      </w:r>
      <w:r w:rsidR="0096778F">
        <w:t xml:space="preserve"> (422). </w:t>
      </w:r>
      <w:r w:rsidR="00AF21D1" w:rsidRPr="00AF21D1">
        <w:rPr>
          <w:b/>
        </w:rPr>
        <w:t>(Июль 8).</w:t>
      </w:r>
      <w:r w:rsidR="0096778F">
        <w:t xml:space="preserve"> (Со сна). Спасения нет отходящим.</w:t>
      </w:r>
    </w:p>
    <w:p w:rsidR="0096778F" w:rsidRDefault="0096778F" w:rsidP="00BF4524">
      <w:r>
        <w:t xml:space="preserve">Приходится возвращаться к сущности связи со Мной, ибо она все еще не понимается полностью. Говорил, и не раз, что все и какие бы то ни было условия данного земного воплощения временны, и поэтому нити связи протянуты поверх этих условий. Это положение </w:t>
      </w:r>
      <w:r>
        <w:lastRenderedPageBreak/>
        <w:t>надо принять. Иначе прочность связи будет расшатываться колебаниями и изменениями окружающих обстоятельств. А они будут изменяться постоянно то в худшую, то в лучшую сторону. Колебание нитей их может порвать. Когда же установка идет поверх окружающего и не ставится в зависимость от него, связь крепнет и Общение углубляется. Гнали и преследовали всех, кто шел за Мною. Окружающее будет яро противодействовать тем, кто решил путь свой со Мной навсегда. Противодействия есть следствие бесповоротного решения быть постоянно и нераздельно со Мною. Мешающие мысли сомнения и недоверия надо просто отбрасывать как ненужные. Не следует вступать с ними в дискуссии и пытаться опровергать их логическими доводами. Логика очевидности всегда будет сильнее и убедительнее логики невидимого, ибо на стороне очевидности факты. Значит, надо идти против того, что видит глаз и доказует мозг. Только сердце может подать весть об ошибке рассудка, которая омрачает его и лишает доступа Света. По-земному все получается логично и убедительно, и, казалось бы, остается только радоваться, что рассеялся «самообман», но сердце омрачено, и надежды ушли, и поникли огни устремлений. Земная логика очевидности — плохой советник в делах Света. Не мозгом, но сердцем принимается Голос Учителя, и сердцем же утверждается Путь. Когда-то озарение произнесло слова, что «земная мудрость — вражда против Господа». Надо научиться верить всему вопреки.</w:t>
      </w:r>
    </w:p>
    <w:p w:rsidR="005708EB" w:rsidRDefault="005708EB" w:rsidP="00BF4524"/>
    <w:p w:rsidR="0096778F" w:rsidRDefault="00466BBD" w:rsidP="00BF4524">
      <w:r w:rsidRPr="00A07582">
        <w:rPr>
          <w:b/>
        </w:rPr>
        <w:t>1966</w:t>
      </w:r>
      <w:r>
        <w:rPr>
          <w:b/>
        </w:rPr>
        <w:t xml:space="preserve"> г. </w:t>
      </w:r>
      <w:r w:rsidR="00AF21D1" w:rsidRPr="00AF21D1">
        <w:rPr>
          <w:b/>
        </w:rPr>
        <w:t>560.</w:t>
      </w:r>
      <w:r w:rsidR="0096778F">
        <w:t xml:space="preserve"> </w:t>
      </w:r>
      <w:r w:rsidR="00AF21D1" w:rsidRPr="00AF21D1">
        <w:rPr>
          <w:b/>
        </w:rPr>
        <w:t>(М.А.Й.).</w:t>
      </w:r>
      <w:r w:rsidR="0096778F">
        <w:t xml:space="preserve"> Все сказанное мною в письмах моих надо принять безусловно, бережно отложив то, что не исполнилось или не оправдалось. Непреложность и подвижность Плана ставит в зависимость от него каждое утверждение и слово и мое, и Владыки. Все подчиняется принципу целесообразности и изменяется в зависимости от нее. План остается неизменным, подробности изменяются постоянно. Владыка Обещал встречу, я обещала совместную работу. Встреча будет, и будем вместе работать. Но целесообразность и требования момента эти обещания перенесли в другие условия будущего, а непреложность обещанного осуществит то, что было намечено волей Владыки. Это надо сердцем понять, не утрачивая благодати доверия. Будет всё, но не в придавшейся вами и мною форме, но будет, обязательно будет, ибо непреложно Слово Владыки.</w:t>
      </w:r>
    </w:p>
    <w:p w:rsidR="005708EB" w:rsidRDefault="005708EB" w:rsidP="00BF4524"/>
    <w:p w:rsidR="0096778F" w:rsidRDefault="00466BBD" w:rsidP="00BF4524">
      <w:r w:rsidRPr="00A07582">
        <w:rPr>
          <w:b/>
        </w:rPr>
        <w:t>1966</w:t>
      </w:r>
      <w:r>
        <w:rPr>
          <w:b/>
        </w:rPr>
        <w:t xml:space="preserve"> г. </w:t>
      </w:r>
      <w:r w:rsidR="00AF21D1" w:rsidRPr="00AF21D1">
        <w:rPr>
          <w:b/>
        </w:rPr>
        <w:t>561.</w:t>
      </w:r>
      <w:r w:rsidR="0096778F">
        <w:t xml:space="preserve"> (423). </w:t>
      </w:r>
      <w:r w:rsidR="00AF21D1" w:rsidRPr="00AF21D1">
        <w:rPr>
          <w:b/>
        </w:rPr>
        <w:t>(Гуру).</w:t>
      </w:r>
      <w:r w:rsidR="0096778F">
        <w:t xml:space="preserve"> Бессильны слова там, где сердце замолкло. Будем говорить о вере, надежде и доверии поверх видимости плотной. Вспомни, как Владыка Утверждал победу Родины над врагами именно тогда, когда казалось, что враг побеждает и поражение неминуемо. Владыка Видел действительность вопреки очевидности. Ему подражая, и ты утверждай путь сердца поверх земной видимости. Победа достигается этим путем. Сердце просто </w:t>
      </w:r>
      <w:r w:rsidR="0096778F">
        <w:lastRenderedPageBreak/>
        <w:t>утверждает то, чего глаз еще не видит, но что уже существует в сферах Незримого Мира.</w:t>
      </w:r>
    </w:p>
    <w:p w:rsidR="005708EB" w:rsidRDefault="005708EB" w:rsidP="00BF4524"/>
    <w:p w:rsidR="0096778F" w:rsidRDefault="00466BBD" w:rsidP="00BF4524">
      <w:r w:rsidRPr="00A07582">
        <w:rPr>
          <w:b/>
        </w:rPr>
        <w:t>1966</w:t>
      </w:r>
      <w:r>
        <w:rPr>
          <w:b/>
        </w:rPr>
        <w:t xml:space="preserve"> г. </w:t>
      </w:r>
      <w:r w:rsidR="00AF21D1" w:rsidRPr="00AF21D1">
        <w:rPr>
          <w:b/>
        </w:rPr>
        <w:t>562.</w:t>
      </w:r>
      <w:r w:rsidR="0096778F">
        <w:t xml:space="preserve"> </w:t>
      </w:r>
      <w:r w:rsidR="00AF21D1" w:rsidRPr="00AF21D1">
        <w:rPr>
          <w:b/>
        </w:rPr>
        <w:t>(Июль 9).</w:t>
      </w:r>
      <w:r w:rsidR="0096778F">
        <w:t xml:space="preserve"> Нужно ли говорить о том, что несоблюдение Указаний приводит к утрате многих возможностей. Ведь столько раз уже говорилось об этом. Но уши глухи, и настроения момента мешают Лучу коснуться сердца. Кто же считает, что вам легко? Знаем, как трудно. И если не Изменяем условий, значит, именно они являются наилучшими для закалки духа.</w:t>
      </w:r>
    </w:p>
    <w:p w:rsidR="005708EB" w:rsidRDefault="005708EB" w:rsidP="00BF4524"/>
    <w:p w:rsidR="0096778F" w:rsidRDefault="00466BBD" w:rsidP="00BF4524">
      <w:r w:rsidRPr="00A07582">
        <w:rPr>
          <w:b/>
        </w:rPr>
        <w:t>1966</w:t>
      </w:r>
      <w:r>
        <w:rPr>
          <w:b/>
        </w:rPr>
        <w:t xml:space="preserve"> г. </w:t>
      </w:r>
      <w:r w:rsidR="00AF21D1" w:rsidRPr="00AF21D1">
        <w:rPr>
          <w:b/>
        </w:rPr>
        <w:t>563.</w:t>
      </w:r>
      <w:r w:rsidR="0096778F">
        <w:t xml:space="preserve"> (424). </w:t>
      </w:r>
      <w:r w:rsidR="00AF21D1" w:rsidRPr="00AF21D1">
        <w:rPr>
          <w:b/>
        </w:rPr>
        <w:t>(М.А.Й.).</w:t>
      </w:r>
      <w:r w:rsidR="0096778F">
        <w:t xml:space="preserve"> Формула «Да будет Воля Твоя, Владыко», есть формула жизни, и принятие ее ведет в вечную жизнь. Чаще и больше нужно о ней размышлять, чтобы вошла она в плоть и кровь и стала ведущей.</w:t>
      </w:r>
    </w:p>
    <w:p w:rsidR="005708EB" w:rsidRDefault="005708EB" w:rsidP="00BF4524"/>
    <w:p w:rsidR="0096778F" w:rsidRDefault="00466BBD" w:rsidP="00BF4524">
      <w:r w:rsidRPr="00A07582">
        <w:rPr>
          <w:b/>
        </w:rPr>
        <w:t>1966</w:t>
      </w:r>
      <w:r>
        <w:rPr>
          <w:b/>
        </w:rPr>
        <w:t xml:space="preserve"> г. </w:t>
      </w:r>
      <w:r w:rsidR="00AF21D1" w:rsidRPr="00AF21D1">
        <w:rPr>
          <w:b/>
        </w:rPr>
        <w:t>564.</w:t>
      </w:r>
      <w:r w:rsidR="0096778F">
        <w:t xml:space="preserve"> </w:t>
      </w:r>
      <w:r w:rsidR="00AF21D1" w:rsidRPr="00AF21D1">
        <w:rPr>
          <w:b/>
        </w:rPr>
        <w:t>(Гуру).</w:t>
      </w:r>
      <w:r w:rsidR="0096778F">
        <w:t xml:space="preserve"> Если решимость идти через все не оставит идущего, он непреложно дойдет.</w:t>
      </w:r>
    </w:p>
    <w:p w:rsidR="005708EB" w:rsidRDefault="005708EB" w:rsidP="00BF4524"/>
    <w:p w:rsidR="0096778F" w:rsidRDefault="0096778F" w:rsidP="00120507">
      <w:pPr>
        <w:pStyle w:val="Quote"/>
      </w:pPr>
      <w:r>
        <w:t>Дни тяжкие очень.</w:t>
      </w:r>
    </w:p>
    <w:p w:rsidR="0096778F" w:rsidRDefault="00466BBD" w:rsidP="00BF4524">
      <w:r w:rsidRPr="00A07582">
        <w:rPr>
          <w:b/>
        </w:rPr>
        <w:t>1966</w:t>
      </w:r>
      <w:r>
        <w:rPr>
          <w:b/>
        </w:rPr>
        <w:t xml:space="preserve"> г. </w:t>
      </w:r>
      <w:r w:rsidR="00AF21D1" w:rsidRPr="00AF21D1">
        <w:rPr>
          <w:b/>
        </w:rPr>
        <w:t>565.</w:t>
      </w:r>
      <w:r w:rsidR="0096778F">
        <w:t xml:space="preserve"> (425). </w:t>
      </w:r>
      <w:r w:rsidR="00AF21D1" w:rsidRPr="00AF21D1">
        <w:rPr>
          <w:b/>
        </w:rPr>
        <w:t>(Июль 10).</w:t>
      </w:r>
      <w:r w:rsidR="0096778F">
        <w:t xml:space="preserve"> В конце концов придется признать, что сущность материи обладает разумом, и притом разумом, превышающим неизмеримо ум человеческий. Сверхчувствительные аппараты насекомых, рыб и некоторых животных столь сложны по своему устройству, что современная техника копировать их не в состоянии. Много тайн материи и природы еще далеки от разрешения. Этому особенно мешают отрицания. Придется допустить, что уже в самом атоме скрытая разумность заключает в себе все возможности эволюции сущего. Эволюция целесообразна и разумна, но не сама по себе, но под руководством Иерархии разумных сущностей различных степеней. Владыки огня, воды, воздуха и земли не выдумка плодовитой фантазии, но действительность. В их распоряжении целые легионы подвластных им сущностей более низших степеней, выполняющих различные функции. Элементы различных стихий не бездушная материя, но только лишь разновидности так называемых духов природы. Все растения, все животные и люди принадлежат преимущественно к какой-либо стихии и находятся в тесной, хотя и бессознательной, кооперации с духами этих стихий. Самый дух человека стихиен и принадлежит к стихии огня в своем ядре. Взаимосвязь человека с природой и Космосом настолько сложна и глубока, что отделить его от них невозможно. Все находит свое отражение в микрокосме человеческом. Многострунная арфа духа реагирует на все происходящее в мире, хотя до сознания доходит только ничтожная часть этих реакций. Сокровенное Знание учит закону соответствий. Законы созвучия управляют проявленным миром. Эхо всех человеческих действий разносится в пространстве, образуя новые сочетания энергий. Строение мира сложно, но разум во всем.</w:t>
      </w:r>
    </w:p>
    <w:p w:rsidR="005708EB" w:rsidRDefault="005708EB" w:rsidP="00BF4524"/>
    <w:p w:rsidR="0096778F" w:rsidRDefault="00466BBD" w:rsidP="00BF4524">
      <w:r w:rsidRPr="00A07582">
        <w:rPr>
          <w:b/>
        </w:rPr>
        <w:t>1966</w:t>
      </w:r>
      <w:r>
        <w:rPr>
          <w:b/>
        </w:rPr>
        <w:t xml:space="preserve"> г. </w:t>
      </w:r>
      <w:r w:rsidR="00AF21D1" w:rsidRPr="00AF21D1">
        <w:rPr>
          <w:b/>
        </w:rPr>
        <w:t>566.</w:t>
      </w:r>
      <w:r w:rsidR="0096778F">
        <w:t xml:space="preserve"> </w:t>
      </w:r>
      <w:r w:rsidR="00AF21D1" w:rsidRPr="00AF21D1">
        <w:rPr>
          <w:b/>
        </w:rPr>
        <w:t>(М.А.Й.).</w:t>
      </w:r>
      <w:r w:rsidR="0096778F">
        <w:t xml:space="preserve"> И если вы, близкие, обуреваемы мыслями о неисполнении сроков, то что же сказать о других, лишь прикоснувшихся к Учению Жизни? Им тяжело, вам тяжело, и нам не легко. Так в трудностях и среди препятствий рождается Новый Мир, и процесс родов тяжек.</w:t>
      </w:r>
    </w:p>
    <w:p w:rsidR="005708EB" w:rsidRDefault="005708EB" w:rsidP="00BF4524"/>
    <w:p w:rsidR="0096778F" w:rsidRDefault="00466BBD" w:rsidP="00BF4524">
      <w:r w:rsidRPr="00A07582">
        <w:rPr>
          <w:b/>
        </w:rPr>
        <w:t>1966</w:t>
      </w:r>
      <w:r>
        <w:rPr>
          <w:b/>
        </w:rPr>
        <w:t xml:space="preserve"> г. </w:t>
      </w:r>
      <w:r w:rsidR="00AF21D1" w:rsidRPr="00AF21D1">
        <w:rPr>
          <w:b/>
        </w:rPr>
        <w:t>567.</w:t>
      </w:r>
      <w:r w:rsidR="0096778F">
        <w:t xml:space="preserve"> </w:t>
      </w:r>
      <w:r w:rsidR="00AF21D1" w:rsidRPr="00AF21D1">
        <w:rPr>
          <w:b/>
        </w:rPr>
        <w:t>(Гуру).</w:t>
      </w:r>
      <w:r w:rsidR="0096778F">
        <w:t xml:space="preserve"> Бесконечных испытаний не бывает. Кончатся и ваши, и железный круг кармы будет разомкнут. Это знайте и силы берегите, чтобы выдержать до конца, который, быть может, уже близок.</w:t>
      </w:r>
    </w:p>
    <w:p w:rsidR="005708EB" w:rsidRDefault="005708EB" w:rsidP="00BF4524"/>
    <w:p w:rsidR="0096778F" w:rsidRDefault="0096778F" w:rsidP="00620703">
      <w:pPr>
        <w:pStyle w:val="Quote"/>
      </w:pPr>
      <w:r>
        <w:t>В городе молнией разбило один из куполов действующего храма пополам, расплавив крест и разрушив часть кирпичной кладки. Грозное предупреждение.</w:t>
      </w:r>
    </w:p>
    <w:p w:rsidR="0096778F" w:rsidRDefault="0096778F" w:rsidP="00620703">
      <w:pPr>
        <w:pStyle w:val="Quote"/>
      </w:pPr>
      <w:r>
        <w:t>Во сне видел Дорогую, Юшу и своих братьев, 5 человек, один очень красивый. И еще видел много, но забыл. Матерью была Дорогая.</w:t>
      </w:r>
    </w:p>
    <w:p w:rsidR="0096778F" w:rsidRDefault="00466BBD" w:rsidP="00BF4524">
      <w:r w:rsidRPr="00A07582">
        <w:rPr>
          <w:b/>
        </w:rPr>
        <w:t>1966</w:t>
      </w:r>
      <w:r>
        <w:rPr>
          <w:b/>
        </w:rPr>
        <w:t xml:space="preserve"> г. </w:t>
      </w:r>
      <w:r w:rsidR="00AF21D1" w:rsidRPr="00AF21D1">
        <w:rPr>
          <w:b/>
        </w:rPr>
        <w:t>568.</w:t>
      </w:r>
      <w:r w:rsidR="0096778F">
        <w:t xml:space="preserve"> (426). </w:t>
      </w:r>
      <w:r w:rsidR="00AF21D1" w:rsidRPr="00AF21D1">
        <w:rPr>
          <w:b/>
        </w:rPr>
        <w:t>(Июль 11).</w:t>
      </w:r>
      <w:r w:rsidR="0096778F">
        <w:t xml:space="preserve"> Исказители древних заветов сделали все возможное, чтобы изуродовать смысл основных положений Первоучителя. Формула «Что свяжете на Земле, будет связано на небесах, и что разрешите на Земле, будет разрешено и там» отнюдь не означает того, что кому-то из людей дается право прощать преступления других людей и аннулировать их карму. Формула эта говорит о том, что утвержденное, достигнутое или завоеванное духовно на земном плане в Тонком Мире становится неотъемлемым приобретением человека. Если эти утверждения не от Света, но от тьмы, то и их уносит с собой человек в Мир Надземный. И, конечно, связывает и разрешает, то есть утверждает и достигает или теряет и разрушает сам человек, а не кто-либо другой. Утончение восприятий, раскрытие центров, приобретение светоносной ауры и очищение тонкого тела должно произойти на Земле, ибо только утвержденные на Земле достижения будут сопровождать развоплощенного в мир внеплотный. Язвы духа, не изжитые на Земле, переносятся и туда. Мир земной — мир причин. Мир Надземный — мир следствий. Породитель причин — сам человек. Никто не может освободить его от цепи причинности, скованной им своими руками и сковавшей его неизбежностью следствий. Смысл земного существования и заключается в том, что именно на Земле даются духу возможности утвердить те достижения, которые будут сопровождать его после освобождения от физического тела. И очищения, и наросты, и язвы духа есть явления, имеющие двойственный аспект, следствия которого уявляются на плане земном и на Плане Надземном. Не будем говорить о явлениях тьмы, но каждое светлое достижение есть незримое богатство, которое дух уносит с собою с Земли. Все йогические достижения утверждаются на Земле, чтобы они могли получить свое дальнейшее развитие, или </w:t>
      </w:r>
      <w:r w:rsidR="0096778F">
        <w:lastRenderedPageBreak/>
        <w:t>разрастание, в Высших Мирах. Следствие есть не что иное, как продолжение развития того или иного качества или свойства по принятому на Земле направлению. Каждое заложенное на Земле зерно дает там свои всходы, ибо то, что утверждено на Земле, утверждено будет там, и от чего сумел освободить свой дух на Земле человек, даст ему там крылья надземной свободы. Но связавшие себя земными оковами страстей, вожделений, пороков, привычек и невежества не познают счастья надземной свободы, пока не найдут в себе силы сбросить с себя эти цепи.</w:t>
      </w:r>
    </w:p>
    <w:p w:rsidR="005708EB" w:rsidRDefault="005708EB" w:rsidP="00BF4524"/>
    <w:p w:rsidR="0096778F" w:rsidRDefault="00466BBD" w:rsidP="00BF4524">
      <w:r w:rsidRPr="00A07582">
        <w:rPr>
          <w:b/>
        </w:rPr>
        <w:t>1966</w:t>
      </w:r>
      <w:r>
        <w:rPr>
          <w:b/>
        </w:rPr>
        <w:t xml:space="preserve"> г. </w:t>
      </w:r>
      <w:r w:rsidR="00AF21D1" w:rsidRPr="00AF21D1">
        <w:rPr>
          <w:b/>
        </w:rPr>
        <w:t>569.</w:t>
      </w:r>
      <w:r w:rsidR="0096778F">
        <w:t xml:space="preserve"> </w:t>
      </w:r>
      <w:r w:rsidR="00AF21D1" w:rsidRPr="00AF21D1">
        <w:rPr>
          <w:b/>
        </w:rPr>
        <w:t>(М.А.Й.).</w:t>
      </w:r>
      <w:r w:rsidR="0096778F">
        <w:t xml:space="preserve"> Не странно ли, что безоговорочное, безусловное и полное приятие в сознание и сердце Владыки и Его Указаний мгновенно освобождает дух для богатства незримых и беззвучных восприятий и пространственных посылок. Именно нужно полное открытие сердца. Отбрасывается без всяких рассуждений все, что так или иначе мешает свободе восприятий. Полнота доверия и веры необходима. Малейшее сомнение или неуверенность становятся огромнейшей преградой. И нельзя утверждаться на очевидности. Луч Владыки невидим глазу земному. Но он есть. Невидимо так же и незримое Присутствие Учителя, но Он с нами всегда. Так, утверждая невидимое, утверждаем огненную действительность. Пронесший доверие к Владыке до конца будет спасен.</w:t>
      </w:r>
    </w:p>
    <w:p w:rsidR="005708EB" w:rsidRDefault="005708EB" w:rsidP="00BF4524"/>
    <w:p w:rsidR="0096778F" w:rsidRDefault="0096778F" w:rsidP="001B7B02">
      <w:pPr>
        <w:pStyle w:val="Quote"/>
      </w:pPr>
      <w:r>
        <w:t>С вечера перенес энергию из низших центров вверх, в третий грудной нервный узел третьего позвонка.</w:t>
      </w:r>
    </w:p>
    <w:p w:rsidR="0096778F" w:rsidRDefault="00466BBD" w:rsidP="00BF4524">
      <w:r w:rsidRPr="00A07582">
        <w:rPr>
          <w:b/>
        </w:rPr>
        <w:t>1966</w:t>
      </w:r>
      <w:r>
        <w:rPr>
          <w:b/>
        </w:rPr>
        <w:t xml:space="preserve"> г. </w:t>
      </w:r>
      <w:r w:rsidR="00AF21D1" w:rsidRPr="00AF21D1">
        <w:rPr>
          <w:b/>
        </w:rPr>
        <w:t>570.</w:t>
      </w:r>
      <w:r w:rsidR="0096778F">
        <w:t xml:space="preserve"> (427). </w:t>
      </w:r>
      <w:r w:rsidR="00AF21D1" w:rsidRPr="00AF21D1">
        <w:rPr>
          <w:b/>
        </w:rPr>
        <w:t>(Гуру).</w:t>
      </w:r>
      <w:r w:rsidR="0096778F">
        <w:t xml:space="preserve"> Путь к Свету утверждается делами и мыслями каждого дня. Без них нет утверждения и нет продвижения. Можно настроить сознание так, чтобы ничто не противоречило принятому направлению. Нехорошо, если делается шаг вперед или два и шаг назад или два. Девиз принятого ученика — вперед, вперед и только вперед.</w:t>
      </w:r>
    </w:p>
    <w:p w:rsidR="005708EB" w:rsidRDefault="005708EB" w:rsidP="00BF4524"/>
    <w:p w:rsidR="0096778F" w:rsidRDefault="00466BBD" w:rsidP="00BF4524">
      <w:r w:rsidRPr="00A07582">
        <w:rPr>
          <w:b/>
        </w:rPr>
        <w:t>1966</w:t>
      </w:r>
      <w:r>
        <w:rPr>
          <w:b/>
        </w:rPr>
        <w:t xml:space="preserve"> г. </w:t>
      </w:r>
      <w:r w:rsidR="00AF21D1" w:rsidRPr="00AF21D1">
        <w:rPr>
          <w:b/>
        </w:rPr>
        <w:t>571.</w:t>
      </w:r>
      <w:r w:rsidR="0096778F">
        <w:t xml:space="preserve"> (428). </w:t>
      </w:r>
      <w:r w:rsidR="00AF21D1" w:rsidRPr="00AF21D1">
        <w:rPr>
          <w:b/>
        </w:rPr>
        <w:t>(Июль 12).</w:t>
      </w:r>
      <w:r w:rsidR="0096778F">
        <w:t xml:space="preserve"> Да, да, да, каков зов, таков и отклик. Принцип созвучия проявляется в этом утверждении. Можно понять, что отзвучит на сомнение или недоверие. Слизь сомнения непреодолима для Луча. Очищение приемника сознания от сора необходимо для полноты восприятий и освобождения их от личных наслоений. Ведь не свое, но Мое требуется воспринимать, и притом без примесей ненужных настроений.</w:t>
      </w:r>
    </w:p>
    <w:p w:rsidR="005708EB" w:rsidRDefault="005708EB" w:rsidP="00BF4524"/>
    <w:p w:rsidR="0096778F" w:rsidRDefault="00466BBD" w:rsidP="00BF4524">
      <w:r w:rsidRPr="00A07582">
        <w:rPr>
          <w:b/>
        </w:rPr>
        <w:t>1966</w:t>
      </w:r>
      <w:r>
        <w:rPr>
          <w:b/>
        </w:rPr>
        <w:t xml:space="preserve"> г. </w:t>
      </w:r>
      <w:r w:rsidR="00AF21D1" w:rsidRPr="00AF21D1">
        <w:rPr>
          <w:b/>
        </w:rPr>
        <w:t>572.</w:t>
      </w:r>
      <w:r w:rsidR="0096778F">
        <w:t xml:space="preserve"> </w:t>
      </w:r>
      <w:r w:rsidR="00AF21D1" w:rsidRPr="00AF21D1">
        <w:rPr>
          <w:b/>
        </w:rPr>
        <w:t>(М.А.Й.).</w:t>
      </w:r>
      <w:r w:rsidR="0096778F">
        <w:t xml:space="preserve"> Ожидание обещанной встречи поддерживало вас и давало вам радость. Ожидание обещанной встречи поддерживало меня и давало мне радость и силы выдерживать сверхсильное напряжение. Встреча не состоялась, но ожидание и надежда принесли нужные следствия. Знал ли Владыка о том, что встреча не состоится? Помните? «Непрочитанная книга идет </w:t>
      </w:r>
      <w:r w:rsidR="0096778F">
        <w:lastRenderedPageBreak/>
        <w:t>в хранилище, и Учитель готов двигаться в противоположном ожидаемому направлению». В глубинах сердца можно чуять действительное сочетание условий будущего, но подвижность Плана диктует свое.</w:t>
      </w:r>
    </w:p>
    <w:p w:rsidR="005708EB" w:rsidRDefault="005708EB" w:rsidP="00BF4524"/>
    <w:p w:rsidR="0096778F" w:rsidRDefault="00466BBD" w:rsidP="00BF4524">
      <w:r w:rsidRPr="00A07582">
        <w:rPr>
          <w:b/>
        </w:rPr>
        <w:t>1966</w:t>
      </w:r>
      <w:r>
        <w:rPr>
          <w:b/>
        </w:rPr>
        <w:t xml:space="preserve"> г. </w:t>
      </w:r>
      <w:r w:rsidR="00AF21D1" w:rsidRPr="00AF21D1">
        <w:rPr>
          <w:b/>
        </w:rPr>
        <w:t>573.</w:t>
      </w:r>
      <w:r w:rsidR="0096778F">
        <w:t xml:space="preserve"> </w:t>
      </w:r>
      <w:r w:rsidR="00AF21D1" w:rsidRPr="00AF21D1">
        <w:rPr>
          <w:b/>
        </w:rPr>
        <w:t>(Июль 13).</w:t>
      </w:r>
      <w:r w:rsidR="0096778F">
        <w:t xml:space="preserve"> (Со сна вчера). Льется кровь.</w:t>
      </w:r>
    </w:p>
    <w:p w:rsidR="0096778F" w:rsidRDefault="0096778F" w:rsidP="00093517">
      <w:pPr>
        <w:pStyle w:val="Quote"/>
      </w:pPr>
      <w:r>
        <w:t>Видел во сне Г-у, сказала, что ждет от Светика оповещение.</w:t>
      </w:r>
    </w:p>
    <w:p w:rsidR="0096778F" w:rsidRDefault="0096778F" w:rsidP="00BF4524">
      <w:r>
        <w:t>События нагнетаются антагонизмом противоположных полюсов. Так было и так будет всегда. Этим движется Эволюция мира. Только во времени меняются плоскости проявления противоположных начал, подчиняясь закону спирали. Конечно, события приближаются к завершению, с тем чтобы перейти уже на следующий виток спирали. Столкновения полярностей не избежать, оно уже происходит, и близится апогей. Старый мир обречен. Ничто уже его не спасет от уничтожения. Несмотря на ярое сопротивление, он вынужден сдавать одну позицию за другой. Он бессилен противодействовать этому. Отсюда его безумие и ряд удушающих и разлагающих его лагерь мер. Он готовит против себя страшный удар кармической справедливости во всепланетном масштабе. Но надо, чтобы разделение двух миров, Нового и старого, стало еще более глубоким и резким и произошло сосредоточение их сил на полюсах. Тогда границы удара будет очертить легче, чтобы не пострадали другие. Тучи сгущаются. Храните спокойствие, ибо вас не коснется событий волна, ибо вы под Щитом.</w:t>
      </w:r>
    </w:p>
    <w:p w:rsidR="005708EB" w:rsidRDefault="005708EB" w:rsidP="00BF4524"/>
    <w:p w:rsidR="0096778F" w:rsidRDefault="00466BBD" w:rsidP="00BF4524">
      <w:r w:rsidRPr="00A07582">
        <w:rPr>
          <w:b/>
        </w:rPr>
        <w:t>1966</w:t>
      </w:r>
      <w:r>
        <w:rPr>
          <w:b/>
        </w:rPr>
        <w:t xml:space="preserve"> г. </w:t>
      </w:r>
      <w:r w:rsidR="00AF21D1" w:rsidRPr="00AF21D1">
        <w:rPr>
          <w:b/>
        </w:rPr>
        <w:t>574.</w:t>
      </w:r>
      <w:r w:rsidR="0096778F">
        <w:t xml:space="preserve"> (429). </w:t>
      </w:r>
      <w:r w:rsidR="00AF21D1" w:rsidRPr="00AF21D1">
        <w:rPr>
          <w:b/>
        </w:rPr>
        <w:t>(М.А.Й.).</w:t>
      </w:r>
      <w:r w:rsidR="0096778F">
        <w:t xml:space="preserve"> Не однажды и в прошлом уже люди лишали тебя того, что принадлежит тебе по праву сыновства и Близости. Но ведь сейчас все определяют свою судьбу на будущее, и лучше быть лишенным чего-то, чем лишившим. Не могут не выявить люди себя, к вам прикоснувшись. Не вы виноваты, если их сущность оказывается иной, чем слова или обещания. Это и грустно, и радостно. Грустно потому, что лишает иллюзии, снимая с людей маски, а радостно, что освобождает от ложных друзей. Переживешь и это. Мил насильно не будешь.</w:t>
      </w:r>
    </w:p>
    <w:p w:rsidR="005708EB" w:rsidRDefault="005708EB" w:rsidP="00BF4524"/>
    <w:p w:rsidR="0096778F" w:rsidRDefault="00466BBD" w:rsidP="00BF4524">
      <w:r w:rsidRPr="00A07582">
        <w:rPr>
          <w:b/>
        </w:rPr>
        <w:t>1966</w:t>
      </w:r>
      <w:r>
        <w:rPr>
          <w:b/>
        </w:rPr>
        <w:t xml:space="preserve"> г. </w:t>
      </w:r>
      <w:r w:rsidR="00AF21D1" w:rsidRPr="00AF21D1">
        <w:rPr>
          <w:b/>
        </w:rPr>
        <w:t>575.</w:t>
      </w:r>
      <w:r w:rsidR="0096778F">
        <w:t xml:space="preserve"> </w:t>
      </w:r>
      <w:r w:rsidR="00AF21D1" w:rsidRPr="00AF21D1">
        <w:rPr>
          <w:b/>
        </w:rPr>
        <w:t>(Гуру).</w:t>
      </w:r>
      <w:r w:rsidR="0096778F">
        <w:t xml:space="preserve"> Когда исполнятся сроки, каждый получит свое. А пока надо ждать. Не Может Отец лишить любимого сына того, что ему принадлежит по праву сыновства.</w:t>
      </w:r>
    </w:p>
    <w:p w:rsidR="005708EB" w:rsidRDefault="005708EB" w:rsidP="00BF4524"/>
    <w:p w:rsidR="0096778F" w:rsidRDefault="00466BBD" w:rsidP="00BF4524">
      <w:r w:rsidRPr="00A07582">
        <w:rPr>
          <w:b/>
        </w:rPr>
        <w:t>1966</w:t>
      </w:r>
      <w:r>
        <w:rPr>
          <w:b/>
        </w:rPr>
        <w:t xml:space="preserve"> г. </w:t>
      </w:r>
      <w:r w:rsidR="00AF21D1" w:rsidRPr="00AF21D1">
        <w:rPr>
          <w:b/>
        </w:rPr>
        <w:t>576.</w:t>
      </w:r>
      <w:r w:rsidR="0096778F">
        <w:t xml:space="preserve"> (430). </w:t>
      </w:r>
      <w:r w:rsidR="00AF21D1" w:rsidRPr="00AF21D1">
        <w:rPr>
          <w:b/>
        </w:rPr>
        <w:t>(Июль 14).</w:t>
      </w:r>
      <w:r w:rsidR="0096778F">
        <w:t xml:space="preserve"> Пусть знает, что на нее обращено внимание и что Помощь будет оказываться ей в размере ее устремления и желания послужить делу Общего Блага. Служение прекрасному есть также и служение Общему Благу. Через Красоту подойдет и к Знанию, и, быть может, скорее, чем другими путями. Путь Красоты наикратчайший. Ей послуживший щедро получит и спело пожнет. Наша помощь оказывается (то есть дается) в действии. Не делающий не получает, ибо под лежачий камень вода </w:t>
      </w:r>
      <w:r w:rsidR="0096778F">
        <w:lastRenderedPageBreak/>
        <w:t>не течет. Каждое действие во Имя Учителя является семенем будущих достижений. Действия — это причины будущих следствий. Пусть не ограничивает их одной жизнью, но протянет нить жизни дальше, за ее пределы, в будущее, в Беспредельность, в пространство, которое обнимает собою и заключает в себе всё. Пусть знает, что рукотворчество Гуру есть процесс особого огненного напряжения и что в полотнах его кристаллизованы энергии Света, которые незримо излучаются и действуют на тех, кто их созерцает и чье сердце достаточно чутко и открыто для восприятий тонких энергий. Поистине, его полотна можно назвать контейнерами сгущенного Света, который пульсирует жизнью, незримо, но мощно воздействующей на окружающее. Спокойная, упорная и постоянная мысль, обращенная к Гуру, устанавливает с ним мост связи. Мысль не абстракция, но живая, активная сущность — энергия, способная передаваться через пространство. Пусть знает, что не одна, но что ей Помогали, Помогаем и Будем помогать, пока в сердце ее горит огонь устремления. Пусть осознает счастье свое послужить делу Искусства — в нем Свет, и пусть знает, что все, что делала до сих пор, — это только начало и что конца на этом Пути нет, нет конца возможностям расширять и обогащать сознание и познавать без конца.</w:t>
      </w:r>
    </w:p>
    <w:p w:rsidR="005708EB" w:rsidRDefault="005708EB" w:rsidP="00BF4524"/>
    <w:p w:rsidR="0096778F" w:rsidRDefault="00466BBD" w:rsidP="00BF4524">
      <w:r w:rsidRPr="00A07582">
        <w:rPr>
          <w:b/>
        </w:rPr>
        <w:t>1966</w:t>
      </w:r>
      <w:r>
        <w:rPr>
          <w:b/>
        </w:rPr>
        <w:t xml:space="preserve"> г. </w:t>
      </w:r>
      <w:r w:rsidR="00AF21D1" w:rsidRPr="00AF21D1">
        <w:rPr>
          <w:b/>
        </w:rPr>
        <w:t>577.</w:t>
      </w:r>
      <w:r w:rsidR="0096778F">
        <w:t xml:space="preserve"> </w:t>
      </w:r>
      <w:r w:rsidR="00AF21D1" w:rsidRPr="00AF21D1">
        <w:rPr>
          <w:b/>
        </w:rPr>
        <w:t>(М.А.Й.).</w:t>
      </w:r>
      <w:r w:rsidR="0096778F">
        <w:t xml:space="preserve"> В понятии «друг» заключено очень много. Наша дружба не на сегодня и не на завтра, но навсегда. Это следует крепко усвоить, чтобы понять, что ни время, ни расстояния, ни разлука не влияют на явление дружбы, если сердце готово. На расстоянии не так уж трудно поддержать созвучное сердце далекого друга и послать ему светлую мысль. Хорошо, когда мысленная связь перестает быть отвлеченностью, но становится реальным фактором жизни. Многое придется принять в сознание, прежде чем незримый аспект нашего существования станет неотрицаемой действительностью.</w:t>
      </w:r>
    </w:p>
    <w:p w:rsidR="005708EB" w:rsidRDefault="005708EB" w:rsidP="00BF4524"/>
    <w:p w:rsidR="0096778F" w:rsidRDefault="00466BBD" w:rsidP="00BF4524">
      <w:r w:rsidRPr="00A07582">
        <w:rPr>
          <w:b/>
        </w:rPr>
        <w:t>1966</w:t>
      </w:r>
      <w:r>
        <w:rPr>
          <w:b/>
        </w:rPr>
        <w:t xml:space="preserve"> г. </w:t>
      </w:r>
      <w:r w:rsidR="00AF21D1" w:rsidRPr="00AF21D1">
        <w:rPr>
          <w:b/>
        </w:rPr>
        <w:t>578.</w:t>
      </w:r>
      <w:r w:rsidR="0096778F">
        <w:t xml:space="preserve"> </w:t>
      </w:r>
      <w:r w:rsidR="00AF21D1" w:rsidRPr="00AF21D1">
        <w:rPr>
          <w:b/>
        </w:rPr>
        <w:t>(Гуру).</w:t>
      </w:r>
      <w:r w:rsidR="0096778F">
        <w:t xml:space="preserve"> Через мои полотна и их понимание происходит соприкосновение со мною. Чем оно полнее и глубже, тем сильнее незримое касание. Соприкасание это можно сделать ритмичным и постоянным. Ритм — это сила. Ее можно во всем применять. Если хотите преуспеть, ритм утвердите. Если хотите писать, уделите писанию определенное время дня, лучше утро, и подчините процесс ритму. Продуктивность возрастет, содержательность углубится и страницы написанного будут насыщены огнем. Это совет для немедленного применения. (569, 570, 571 для &lt;...&gt;)</w:t>
      </w:r>
    </w:p>
    <w:p w:rsidR="005708EB" w:rsidRDefault="005708EB" w:rsidP="00BF4524"/>
    <w:p w:rsidR="0096778F" w:rsidRDefault="00466BBD" w:rsidP="00BF4524">
      <w:r w:rsidRPr="00A07582">
        <w:rPr>
          <w:b/>
        </w:rPr>
        <w:t>1966</w:t>
      </w:r>
      <w:r>
        <w:rPr>
          <w:b/>
        </w:rPr>
        <w:t xml:space="preserve"> г. </w:t>
      </w:r>
      <w:r w:rsidR="00AF21D1" w:rsidRPr="00AF21D1">
        <w:rPr>
          <w:b/>
        </w:rPr>
        <w:t>579.</w:t>
      </w:r>
      <w:r w:rsidR="0096778F">
        <w:t xml:space="preserve"> (431). </w:t>
      </w:r>
      <w:r w:rsidR="00AF21D1" w:rsidRPr="00AF21D1">
        <w:rPr>
          <w:b/>
        </w:rPr>
        <w:t>(Июль 15).</w:t>
      </w:r>
      <w:r w:rsidR="0096778F">
        <w:t xml:space="preserve"> Когда идущий ко Мне говорит: «Да будет воля Твоя, Владыка», — он тем самым выполняет другой Завет — «Отвергнись от себя», ибо он уже не свою волю или свое своеволие, то есть волю своего низшего «я», ставит прежде всего, но </w:t>
      </w:r>
      <w:r w:rsidR="0096778F">
        <w:lastRenderedPageBreak/>
        <w:t>волю Мою. Воля, вернее, своеволие астрала, этого средоточия самости, обычно превалирует в жизни людей, и свое призрачное «я», временное и смертное, ставится ими превыше всего. Но каждое действие самоотвержения есть уже действие, свободное от самости, ибо от нее отделяет себя человек и творит его, духом поднимаясь над своей личностью малой.</w:t>
      </w:r>
    </w:p>
    <w:p w:rsidR="005708EB" w:rsidRDefault="005708EB" w:rsidP="00BF4524"/>
    <w:p w:rsidR="0096778F" w:rsidRDefault="00466BBD" w:rsidP="00BF4524">
      <w:r w:rsidRPr="00A07582">
        <w:rPr>
          <w:b/>
        </w:rPr>
        <w:t>1966</w:t>
      </w:r>
      <w:r>
        <w:rPr>
          <w:b/>
        </w:rPr>
        <w:t xml:space="preserve"> г. </w:t>
      </w:r>
      <w:r w:rsidR="00AF21D1" w:rsidRPr="00AF21D1">
        <w:rPr>
          <w:b/>
        </w:rPr>
        <w:t>580.</w:t>
      </w:r>
      <w:r w:rsidR="0096778F">
        <w:t xml:space="preserve"> (432). </w:t>
      </w:r>
      <w:r w:rsidR="00AF21D1" w:rsidRPr="00AF21D1">
        <w:rPr>
          <w:b/>
        </w:rPr>
        <w:t>(М.А.Й.).</w:t>
      </w:r>
      <w:r w:rsidR="0096778F">
        <w:t xml:space="preserve"> При близком соприкосновении с другой аурой неизбежна утечка психической энергии, если огненный потенциал неодинаков. Трата психической энергии всегда сопровождает духовное даяние. Надо только следить за тем, чтобы выдача не была черезмерной. Озноб и усталость — весьма характерные признаки черезмерной отдачи. Не следует допускать себя до такого состояния, ибо вред покроет полезность.</w:t>
      </w:r>
    </w:p>
    <w:p w:rsidR="005708EB" w:rsidRDefault="005708EB" w:rsidP="00BF4524"/>
    <w:p w:rsidR="0096778F" w:rsidRDefault="00466BBD" w:rsidP="00BF4524">
      <w:r w:rsidRPr="00A07582">
        <w:rPr>
          <w:b/>
        </w:rPr>
        <w:t>1966</w:t>
      </w:r>
      <w:r>
        <w:rPr>
          <w:b/>
        </w:rPr>
        <w:t xml:space="preserve"> г. </w:t>
      </w:r>
      <w:r w:rsidR="00AF21D1" w:rsidRPr="00AF21D1">
        <w:rPr>
          <w:b/>
        </w:rPr>
        <w:t>581.</w:t>
      </w:r>
      <w:r w:rsidR="0096778F">
        <w:t xml:space="preserve"> (433). </w:t>
      </w:r>
      <w:r w:rsidR="00AF21D1" w:rsidRPr="00AF21D1">
        <w:rPr>
          <w:b/>
        </w:rPr>
        <w:t>(Гуру).</w:t>
      </w:r>
      <w:r w:rsidR="0096778F">
        <w:t xml:space="preserve"> Опустошение сокровищницы опасно тем, что в этот момент темные твари, которые следят за каждым вашим движением, могут подбросить свои мохнатые шарики. И болезнь, и омрачение может воспринять аура, лишенная своей огненной защиты.</w:t>
      </w:r>
      <w:r w:rsidR="00414042" w:rsidRPr="00414042">
        <w:t xml:space="preserve"> </w:t>
      </w:r>
      <w:r w:rsidR="0096778F">
        <w:t>Духовное богатство накапливается для раздачи, но и раздавать надо осмотрительно и разумно, не опустошая себя сверх меры законной.</w:t>
      </w:r>
    </w:p>
    <w:p w:rsidR="0096778F" w:rsidRDefault="0096778F" w:rsidP="00BF4524"/>
    <w:p w:rsidR="0096778F" w:rsidRDefault="0096778F" w:rsidP="00414042">
      <w:pPr>
        <w:pStyle w:val="Quote"/>
      </w:pPr>
      <w:r>
        <w:t>Вчера видел во сне Матерь, был близко около, сердце было переполнено до краев, чувствовал Ее любовь и ласку. Очень реально ощущал Ее, когда прикасался. Многое забыл, но чувство встречи и близости было сильным.</w:t>
      </w:r>
    </w:p>
    <w:p w:rsidR="0096778F" w:rsidRDefault="00466BBD" w:rsidP="00BF4524">
      <w:r w:rsidRPr="00A07582">
        <w:rPr>
          <w:b/>
        </w:rPr>
        <w:t>1966</w:t>
      </w:r>
      <w:r>
        <w:rPr>
          <w:b/>
        </w:rPr>
        <w:t xml:space="preserve"> г. </w:t>
      </w:r>
      <w:r w:rsidR="00AF21D1" w:rsidRPr="00AF21D1">
        <w:rPr>
          <w:b/>
        </w:rPr>
        <w:t>582.</w:t>
      </w:r>
      <w:r w:rsidR="0096778F">
        <w:t xml:space="preserve"> </w:t>
      </w:r>
      <w:r w:rsidR="00AF21D1" w:rsidRPr="00AF21D1">
        <w:rPr>
          <w:b/>
        </w:rPr>
        <w:t>(Июль 16).</w:t>
      </w:r>
      <w:r w:rsidR="0096778F">
        <w:t xml:space="preserve"> Сын Мой, никакие устрашения и нападения не страшны, когда вместе. В единении сила твоя и защита. И одиночества нет. И лишение всего становится нахождением, получением и преуспеянием ярым, если вместе. Как богат мир, в нем столько сокровищ, и открыто пространство, и доступна светоносная мысль. И условие только одно — быть нераздельно со Мною. Моя Первозванная</w:t>
      </w:r>
      <w:r w:rsidR="00156143">
        <w:rPr>
          <w:rStyle w:val="FootnoteReference"/>
        </w:rPr>
        <w:footnoteReference w:id="17"/>
      </w:r>
      <w:r w:rsidR="0096778F">
        <w:t xml:space="preserve">, носительница Моих Поручений, исполнительница воли Моей любит сына непреходящей любовью. И этой любви залог его сужденного будущего. Преуспевайте любовью, родные Мои. Она сметает преграды обычных ограничений. Крылья ее — крылья огненные. Она переносит через. Она ручательство преуспеяний духа. Она устой серебряного моста к Нам. Через нее подойдете близкого ближе. И когда не сохнет и не вянет она, а расцветает в разлуке и отдалении и становится огненно мощной, тогда начинают сиять светом незримым проходимые ступени лестницы духа. А вы преуспейте любовью. Это Завет к Нам идущим на все времена. И там, где обычно требуются долгие годы упражнений, медитаций и тренировки, любовью можно </w:t>
      </w:r>
      <w:r w:rsidR="0096778F">
        <w:lastRenderedPageBreak/>
        <w:t>достичь несравненно быстрее. Любовь ставит близко. И если хотите еще ближе стать, усильте это огненное чувство. Его тоже можно воспитывать и растить. Самость хочет брать и получать, любовь стремится отдать и принести тем, кого любит. Любовь, яро берущая и требующая себе в Нашем понимании не будет настоящей любовью. Мы очень Ценим любовь приносящую и дающую — она очень редка. Все хотят получать от Нас только. Кто же мечтает о том, чтобы принести? Ауры прекрасных людей и общение с ними обременительны для Нас, если не насыщены приносящей любовью. Мы Хотим их, приносящих, иметь как можно ближе к Себе. Пространственно они могут быть далеко, но в духе они около Нас, и Мы с ними. И Гуру, и Матерь приблизить возможно любовью, им радость и Свет приносящей. Помыслим о приношении тем, кого любим и с кем дух хочет быть вместе.</w:t>
      </w:r>
    </w:p>
    <w:p w:rsidR="005708EB" w:rsidRDefault="005708EB" w:rsidP="00BF4524"/>
    <w:p w:rsidR="0096778F" w:rsidRDefault="00466BBD" w:rsidP="00BF4524">
      <w:r w:rsidRPr="00A07582">
        <w:rPr>
          <w:b/>
        </w:rPr>
        <w:t>1966</w:t>
      </w:r>
      <w:r>
        <w:rPr>
          <w:b/>
        </w:rPr>
        <w:t xml:space="preserve"> г. </w:t>
      </w:r>
      <w:r w:rsidR="00AF21D1" w:rsidRPr="00AF21D1">
        <w:rPr>
          <w:b/>
        </w:rPr>
        <w:t>583.</w:t>
      </w:r>
      <w:r w:rsidR="0096778F">
        <w:t xml:space="preserve"> </w:t>
      </w:r>
      <w:r w:rsidR="00AF21D1" w:rsidRPr="00AF21D1">
        <w:rPr>
          <w:b/>
        </w:rPr>
        <w:t>(М.А.Й.).</w:t>
      </w:r>
      <w:r w:rsidR="0096778F">
        <w:t xml:space="preserve"> Радуюсь, чуя, как растет и углубляется наша близость, разрушая ограничения плоти. Считайте, что каждая преодоленная трудность или препятствие нас только сближают. И просчет ненавистников темных в том, что они укрепляют то, что хотели разрушить. Так постепенно все начинает служить нам, вместо того чтобы порабощать. Нет ничего более тяжкого, нежели порабощение духа обстоятельствами. Отягощение ими не есть порабощение, но вызывание пламени сердца, восставшего на защиту Света.</w:t>
      </w:r>
    </w:p>
    <w:p w:rsidR="005708EB" w:rsidRDefault="005708EB" w:rsidP="00BF4524"/>
    <w:p w:rsidR="0096778F" w:rsidRDefault="00466BBD" w:rsidP="00BF4524">
      <w:r w:rsidRPr="00A07582">
        <w:rPr>
          <w:b/>
        </w:rPr>
        <w:t>1966</w:t>
      </w:r>
      <w:r>
        <w:rPr>
          <w:b/>
        </w:rPr>
        <w:t xml:space="preserve"> г. </w:t>
      </w:r>
      <w:r w:rsidR="00AF21D1" w:rsidRPr="00AF21D1">
        <w:rPr>
          <w:b/>
        </w:rPr>
        <w:t>584.</w:t>
      </w:r>
      <w:r w:rsidR="0096778F">
        <w:t xml:space="preserve"> (434). </w:t>
      </w:r>
      <w:r w:rsidR="00AF21D1" w:rsidRPr="00AF21D1">
        <w:rPr>
          <w:b/>
        </w:rPr>
        <w:t>(Гуру).</w:t>
      </w:r>
      <w:r w:rsidR="0096778F">
        <w:t xml:space="preserve"> Любовь постоянная, любовь самоотверженная, любовь мужественная, любовь, устремленная в будущее, включает в себя еще многие другие качества духа, например, равновесие. Любовь неуравновешенная не будет любовью в нашем понимании этого слова. Или любовь беспокойная, то есть лишенная спокойствия. Часто чувство любви обращено к нам от приходящих, но насыщено она такими качествами, что нам от нее тяжело. Особенно отягощает любовь берущая, не дающая ничего взамен. Как часто в нее вплетаются и ревность, и страх, и подозрительность, и недоверие, и зависть к преуспеяниям друзей. Выявления любви к нам приходящих имеют весьма своеобразные формы. Все это надо знать, чтобы тонко научиться разбираться в человеческих чувствах.</w:t>
      </w:r>
    </w:p>
    <w:p w:rsidR="005708EB" w:rsidRDefault="005708EB" w:rsidP="00BF4524"/>
    <w:p w:rsidR="0096778F" w:rsidRDefault="00466BBD" w:rsidP="00BF4524">
      <w:r w:rsidRPr="00A07582">
        <w:rPr>
          <w:b/>
        </w:rPr>
        <w:t>1966</w:t>
      </w:r>
      <w:r>
        <w:rPr>
          <w:b/>
        </w:rPr>
        <w:t xml:space="preserve"> г. </w:t>
      </w:r>
      <w:r w:rsidR="00AF21D1" w:rsidRPr="00AF21D1">
        <w:rPr>
          <w:b/>
        </w:rPr>
        <w:t>585.</w:t>
      </w:r>
      <w:r w:rsidR="0096778F">
        <w:t xml:space="preserve"> </w:t>
      </w:r>
      <w:r w:rsidR="00AF21D1" w:rsidRPr="00AF21D1">
        <w:rPr>
          <w:b/>
        </w:rPr>
        <w:t>(Июль 17).</w:t>
      </w:r>
      <w:r w:rsidR="0096778F">
        <w:t xml:space="preserve"> Сущность первооснов каждой религии и каждой истинной философии заключалась в уловлении пространственной мысли и запечатлении ее в той или иной форме, преимущественно, в письменной. Первый этап — воспринять, второй — запечатлеть. Приемников пространственного огня мало, и ценность таких восприятий велика. Понимают это немногие, ибо большинство ценности полагают в деньгах. Другой формой выражения пространственных мыслей будет искусство. Этот путь к </w:t>
      </w:r>
      <w:r w:rsidR="0096778F">
        <w:lastRenderedPageBreak/>
        <w:t>Свету менее искажен и запятнан последующими наслоениями, нежели религии. И доступен он всем, и даже догматикам, и даже отрицающим догму. Есть еще третий путь познавания огненной действительности — это путь чистой науки, не зараженной предубеждениями, предрассудками и отрицаниями. Религии запятнали себя невежеством, нетерпимостью и кровью и тем преградили доступ к их первоосновам, почти совершенно скрытым под горами нагромождений, нетерпимости, изуверства и фанатизма. Но путь искусства и путь науки остаются более или менее свободными, хотя и там недомыслие поставило свои преграды. Учение Жизни расчищает пути к Свету, указуя правильное направление. Задачи науки велики и космичны. Через искусство имеете Свет.</w:t>
      </w:r>
    </w:p>
    <w:p w:rsidR="005708EB" w:rsidRDefault="005708EB" w:rsidP="00BF4524"/>
    <w:p w:rsidR="0096778F" w:rsidRDefault="00466BBD" w:rsidP="00BF4524">
      <w:r w:rsidRPr="00A07582">
        <w:rPr>
          <w:b/>
        </w:rPr>
        <w:t>1966</w:t>
      </w:r>
      <w:r>
        <w:rPr>
          <w:b/>
        </w:rPr>
        <w:t xml:space="preserve"> г. </w:t>
      </w:r>
      <w:r w:rsidR="00AF21D1" w:rsidRPr="00AF21D1">
        <w:rPr>
          <w:b/>
        </w:rPr>
        <w:t>586.</w:t>
      </w:r>
      <w:r w:rsidR="0096778F">
        <w:t xml:space="preserve"> (435). </w:t>
      </w:r>
      <w:r w:rsidR="00AF21D1" w:rsidRPr="00AF21D1">
        <w:rPr>
          <w:b/>
        </w:rPr>
        <w:t>(Гуру).</w:t>
      </w:r>
      <w:r w:rsidR="0096778F">
        <w:t xml:space="preserve"> Каждый дух, прежде чем воплотиться в очередное тело земное, берет на себя известную миссию, или задачу, касающуюся его собственной эволюции и Эволюции человечества. Последняя зависит от высоты и ступени духа. Освобожденный от тела дух часто берет на себя трудную миссию, которую не всегда в состоянии выполнить, ибо плотное тело лишает его надземных крыльев. Будучи в теле, многие земным своим умом не знают об этой задаче, но тем не менее все складывается так, что она становится актуальной. Очень немногие знают о своей миссии и знают, в какой именно форме она должна быть выполнена. Ученикам их поручение обычно Указуется Учителем, как это, например, было указано тебе. Исполнение</w:t>
      </w:r>
      <w:r w:rsidR="009C6E73" w:rsidRPr="00BB53C2">
        <w:t xml:space="preserve"> </w:t>
      </w:r>
      <w:r w:rsidR="0096778F">
        <w:t>миссии является в жизни ученика самой главнейшей задачей.</w:t>
      </w:r>
    </w:p>
    <w:p w:rsidR="005708EB" w:rsidRDefault="005708EB" w:rsidP="00BF4524"/>
    <w:p w:rsidR="0096778F" w:rsidRDefault="00466BBD" w:rsidP="00BF4524">
      <w:r w:rsidRPr="00A07582">
        <w:rPr>
          <w:b/>
        </w:rPr>
        <w:t>1966</w:t>
      </w:r>
      <w:r>
        <w:rPr>
          <w:b/>
        </w:rPr>
        <w:t xml:space="preserve"> г. </w:t>
      </w:r>
      <w:r w:rsidR="00AF21D1" w:rsidRPr="00AF21D1">
        <w:rPr>
          <w:b/>
        </w:rPr>
        <w:t>587.</w:t>
      </w:r>
      <w:r w:rsidR="0096778F">
        <w:t xml:space="preserve"> </w:t>
      </w:r>
      <w:r w:rsidR="00AF21D1" w:rsidRPr="00AF21D1">
        <w:rPr>
          <w:b/>
        </w:rPr>
        <w:t>(М.А.Й.).</w:t>
      </w:r>
      <w:r w:rsidR="0096778F">
        <w:t xml:space="preserve"> Как уже сказано было, миссия жизни твоей «Быть свидетелем ...... ».</w:t>
      </w:r>
      <w:r w:rsidR="005917C5">
        <w:t xml:space="preserve"> </w:t>
      </w:r>
      <w:r w:rsidR="0096778F">
        <w:t>Она уявляется в каждодневном Общении, и восприятии, и записях мыслей Его. Миссия выполняется более или менее успешно, ибо, несмотря на тяжкие условия жизни, страницы тетрадей заполняются все новыми и новыми Записями. Конца им не вижу. В памятный День порадуемся тому, что миссия жизни земной выполняется неуклонно.</w:t>
      </w:r>
    </w:p>
    <w:p w:rsidR="0096778F" w:rsidRDefault="0096778F" w:rsidP="00BF4524"/>
    <w:p w:rsidR="0096778F" w:rsidRDefault="0096778F" w:rsidP="007B547C">
      <w:pPr>
        <w:pStyle w:val="Quote"/>
      </w:pPr>
      <w:r>
        <w:t>Видел во сне, что разбирал в важных бумагах, данных мне чуть ли не самим К., и сказал, что если раньше опасность войны была неясной, то сейчас она явна и возросла непомерно.</w:t>
      </w:r>
    </w:p>
    <w:p w:rsidR="0096778F" w:rsidRDefault="00466BBD" w:rsidP="00BF4524">
      <w:r w:rsidRPr="00A07582">
        <w:rPr>
          <w:b/>
        </w:rPr>
        <w:t>1966</w:t>
      </w:r>
      <w:r>
        <w:rPr>
          <w:b/>
        </w:rPr>
        <w:t xml:space="preserve"> г. </w:t>
      </w:r>
      <w:r w:rsidR="00AF21D1" w:rsidRPr="00AF21D1">
        <w:rPr>
          <w:b/>
        </w:rPr>
        <w:t>588.</w:t>
      </w:r>
      <w:r w:rsidR="0096778F">
        <w:t xml:space="preserve"> </w:t>
      </w:r>
      <w:r w:rsidR="00AF21D1" w:rsidRPr="00AF21D1">
        <w:rPr>
          <w:b/>
        </w:rPr>
        <w:t>(Июль 18).</w:t>
      </w:r>
      <w:r w:rsidR="0096778F">
        <w:t xml:space="preserve"> Сын Мой, огни устремления сметают преграды расстояний и физической отдаленности от Меня. Когда они ярко горят, близок Я устремленному ко Мне сердцу. Наполнение сознания Мною устанавливает пространственное созвучие, и арфа духа начинает вибрировать на волне Моего Луча. Пусть приемник сознания будет настроен всегда на созвучной со Мною волне. Хотя это нелегко и непросто, но постоянство предстояния и Лик в третьем </w:t>
      </w:r>
      <w:r w:rsidR="0096778F">
        <w:lastRenderedPageBreak/>
        <w:t>глазу много поможет. Все же придется Лик утвердить так, чтобы был он постоянно перед мысленным взором. Казалось бы, все силы надо к тому приложить. Но что же мешает? Что пресекает тончайшие возможности духа? Но если в данном воплощении удастся достичь только этого, будем считать достижения духа большими. Дух этого хочет, Я этого Хочу, но кто же и что же не хочет внутри, противодействуя упорно и долго постоянному допуску Света? Ветхий человек внутри очень упорен и очень силен, если, несмотря на наше обоюдное желание, постоянство предстояния не утвердилось. Надо, надо силы найти утвердить наинужнейшее.</w:t>
      </w:r>
    </w:p>
    <w:p w:rsidR="005708EB" w:rsidRDefault="005708EB" w:rsidP="00BF4524"/>
    <w:p w:rsidR="0096778F" w:rsidRDefault="00466BBD" w:rsidP="00BF4524">
      <w:r w:rsidRPr="00A07582">
        <w:rPr>
          <w:b/>
        </w:rPr>
        <w:t>1966</w:t>
      </w:r>
      <w:r>
        <w:rPr>
          <w:b/>
        </w:rPr>
        <w:t xml:space="preserve"> г. </w:t>
      </w:r>
      <w:r w:rsidR="00AF21D1" w:rsidRPr="00AF21D1">
        <w:rPr>
          <w:b/>
        </w:rPr>
        <w:t>589.</w:t>
      </w:r>
      <w:r w:rsidR="0096778F">
        <w:t xml:space="preserve"> </w:t>
      </w:r>
      <w:r w:rsidR="00AF21D1" w:rsidRPr="00AF21D1">
        <w:rPr>
          <w:b/>
        </w:rPr>
        <w:t>(М.А.Й.).</w:t>
      </w:r>
      <w:r w:rsidR="0096778F">
        <w:t xml:space="preserve"> Мой сын, порадуемся тому, что во времени нити, связующие нас, становятся все более и более прочными и близость растет. Так легко в миражах дел, житейских, упорных, назойливых, нудных, забыть о тех, кто уже умер давно и чьи имена позабылись в короткой памяти современников. Но кто-то помнит и кто-то мертвыми нас не почитает. Благо им, утверждающим жизнь в духе. Зов и отклик — великая сила в пространстве. Ведь это нити Света, ткущие планетную сеть Света. Сеть эта защитна и имеет космическое значение. Так чувства преданности, верности, любви и постоянства приобретают сверхличный аспект и благодетельствуют человечество в целом.</w:t>
      </w:r>
    </w:p>
    <w:p w:rsidR="005708EB" w:rsidRDefault="005708EB" w:rsidP="00BF4524"/>
    <w:p w:rsidR="0096778F" w:rsidRDefault="00466BBD" w:rsidP="00BF4524">
      <w:r w:rsidRPr="00A07582">
        <w:rPr>
          <w:b/>
        </w:rPr>
        <w:t>1966</w:t>
      </w:r>
      <w:r>
        <w:rPr>
          <w:b/>
        </w:rPr>
        <w:t xml:space="preserve"> г. </w:t>
      </w:r>
      <w:r w:rsidR="00AF21D1" w:rsidRPr="00AF21D1">
        <w:rPr>
          <w:b/>
        </w:rPr>
        <w:t>590.</w:t>
      </w:r>
      <w:r w:rsidR="0096778F">
        <w:t xml:space="preserve"> </w:t>
      </w:r>
      <w:r w:rsidR="00AF21D1" w:rsidRPr="00AF21D1">
        <w:rPr>
          <w:b/>
        </w:rPr>
        <w:t>(Гуру).</w:t>
      </w:r>
      <w:r w:rsidR="0096778F">
        <w:t xml:space="preserve"> Метод почитания избранных сознанием духов через облик, утвердившийся в сознании, устанавливает с ними прямой, непосредственный контакт и дает возможность восприятия их мыслей. Так как дух не умирает, то уже не имеет значения, в теле он или развоплощен. Духовная связь идет поверх физической оболочки почитаемого духа, принося следствия этого почитания явно.</w:t>
      </w:r>
    </w:p>
    <w:p w:rsidR="005708EB" w:rsidRDefault="005708EB" w:rsidP="00BF4524"/>
    <w:p w:rsidR="0096778F" w:rsidRDefault="00466BBD" w:rsidP="00BF4524">
      <w:r w:rsidRPr="00A07582">
        <w:rPr>
          <w:b/>
        </w:rPr>
        <w:t>1966</w:t>
      </w:r>
      <w:r>
        <w:rPr>
          <w:b/>
        </w:rPr>
        <w:t xml:space="preserve"> г. </w:t>
      </w:r>
      <w:r w:rsidR="00AF21D1" w:rsidRPr="00AF21D1">
        <w:rPr>
          <w:b/>
        </w:rPr>
        <w:t>591.</w:t>
      </w:r>
      <w:r w:rsidR="0096778F">
        <w:t xml:space="preserve"> </w:t>
      </w:r>
      <w:r w:rsidR="00AF21D1" w:rsidRPr="00AF21D1">
        <w:rPr>
          <w:b/>
        </w:rPr>
        <w:t>(Июль 20).</w:t>
      </w:r>
      <w:r w:rsidR="0096778F">
        <w:t xml:space="preserve"> Будем очень внимательно отличать импульсы и ощущения, относящиеся непосредственно к чувствознанию, как, например, желание пойти куда-то за нужной вещью, когда она там действительно есть в этот момент, или ощущение некоторых нежелательных импульсов, не изжитых еще другом, при беседах и общении с ним. Все это очень характерно при уявлении чувствознания. При внимательном к ним отношениям они начинают расти и умножаться. Так же важно уловление невысказанных мыслей собеседника ранее, чем он произнес их вслух. Приятно воспринимать светлые импульсы, мысли и ощущения, но приходится сталкиваться и с отрицательными, и их надо преодолевать в себе. Преодоление в себе неизжитых отрицательных свойств ведомых является обязанностью руководителя. Ведь и Учителю приходится преодолевать в Себе то, что в нас еще не изжито. И отягощение Его этими недостатками подчас очень обременительно. Тягость учительства велика. Учителю радость, когда ученик хочет ее облегчить, стремясь самостоятельно бороться </w:t>
      </w:r>
      <w:r w:rsidR="0096778F">
        <w:lastRenderedPageBreak/>
        <w:t>со своей низшей природой, не обременяя Его. Особенно прискорбно возложение, ярое и несдерживаемое. Недалеко от него живут недовольство, осуждение, подозрительность, а затем уже и явное противодействие. Противоположный полюс коротких и временных чувств всегда готов к проявлению у неверных и не преданных друзей. Об этом не будем забывать при соприкосновении с ними.</w:t>
      </w:r>
    </w:p>
    <w:p w:rsidR="005708EB" w:rsidRDefault="005708EB" w:rsidP="00BF4524"/>
    <w:p w:rsidR="0096778F" w:rsidRDefault="00466BBD" w:rsidP="00BF4524">
      <w:r w:rsidRPr="00A07582">
        <w:rPr>
          <w:b/>
        </w:rPr>
        <w:t>1966</w:t>
      </w:r>
      <w:r>
        <w:rPr>
          <w:b/>
        </w:rPr>
        <w:t xml:space="preserve"> г. </w:t>
      </w:r>
      <w:r w:rsidR="00AF21D1" w:rsidRPr="00AF21D1">
        <w:rPr>
          <w:b/>
        </w:rPr>
        <w:t>592.</w:t>
      </w:r>
      <w:r w:rsidR="0096778F">
        <w:t xml:space="preserve"> </w:t>
      </w:r>
      <w:r w:rsidR="00AF21D1" w:rsidRPr="00AF21D1">
        <w:rPr>
          <w:b/>
        </w:rPr>
        <w:t>(М.А.Й.).</w:t>
      </w:r>
      <w:r w:rsidR="0096778F">
        <w:t xml:space="preserve"> Когда друг доволен и счастлив и думает о вас, вам радость. Когда друг огорчен и отягощен и думает о вас, вам печаль. Так колеблются на весах чувствования друзей, обременяя или облегчая сознание. В большинстве случаев обременение и печаль превалируют, и тогда тягость дружеских взаимоотношений особенно яро уявляет себя. Но ваша задача — не обременять ни близких, ни дальних, и особенно тех, кто позвал вас на Путь. Эта забота редко проявляется со стороны ведомых и особенно ценится нами, когда она есть. Приношения бывают весьма разнообразны — от тяжко давящих до легкокрылых и светлых. Каждый приносит по природе своей и состоянию духа. Приносящие сознательно бодрость, радость и свет редки.</w:t>
      </w:r>
    </w:p>
    <w:p w:rsidR="005708EB" w:rsidRDefault="005708EB" w:rsidP="00BF4524"/>
    <w:p w:rsidR="0096778F" w:rsidRDefault="00466BBD" w:rsidP="00BF4524">
      <w:r w:rsidRPr="00A07582">
        <w:rPr>
          <w:b/>
        </w:rPr>
        <w:t>1966</w:t>
      </w:r>
      <w:r>
        <w:rPr>
          <w:b/>
        </w:rPr>
        <w:t xml:space="preserve"> г. </w:t>
      </w:r>
      <w:r w:rsidR="00AF21D1" w:rsidRPr="00AF21D1">
        <w:rPr>
          <w:b/>
        </w:rPr>
        <w:t>593.</w:t>
      </w:r>
      <w:r w:rsidR="0096778F">
        <w:t xml:space="preserve"> </w:t>
      </w:r>
      <w:r w:rsidR="00AF21D1" w:rsidRPr="00AF21D1">
        <w:rPr>
          <w:b/>
        </w:rPr>
        <w:t>(Гуру).</w:t>
      </w:r>
      <w:r w:rsidR="0096778F">
        <w:t xml:space="preserve"> Каким богатым становится опыт земной при сознательном к нему отношении. Горечь опыта, однако, не лишает его плодов сладости. Рождаются в муках не только дети, цветы жизни, но и цветы духа. Научимся радоваться тому, что отягощает дух, ибо каждое обременение его плодоносно. Доктрина напряжения имеет много аспектов. Когда Учитель Говорит: «Нагружайте Меня сильнее», Он Имеет в виду полезность даже непомерной ноши.</w:t>
      </w:r>
    </w:p>
    <w:p w:rsidR="005708EB" w:rsidRDefault="005708EB" w:rsidP="00BF4524"/>
    <w:p w:rsidR="0096778F" w:rsidRDefault="00466BBD" w:rsidP="00BF4524">
      <w:r w:rsidRPr="00A07582">
        <w:rPr>
          <w:b/>
        </w:rPr>
        <w:t>1966</w:t>
      </w:r>
      <w:r>
        <w:rPr>
          <w:b/>
        </w:rPr>
        <w:t xml:space="preserve"> г. </w:t>
      </w:r>
      <w:r w:rsidR="00AF21D1" w:rsidRPr="00AF21D1">
        <w:rPr>
          <w:b/>
        </w:rPr>
        <w:t>594.</w:t>
      </w:r>
      <w:r w:rsidR="0096778F">
        <w:t xml:space="preserve"> (436). </w:t>
      </w:r>
      <w:r w:rsidR="00AF21D1" w:rsidRPr="00AF21D1">
        <w:rPr>
          <w:b/>
        </w:rPr>
        <w:t>(Июль 21).</w:t>
      </w:r>
      <w:r w:rsidR="0096778F">
        <w:t xml:space="preserve"> Даже сильный магнит размагничивается в неполезном соседстве. И притягивает он железо и сталь. Дерева не притянет. Так и люди могут размагнитить и лишить запаса психической энергии. Сердце всегда очень чует этих расхитителей чужой силы, и чует болезненно. Явление это незаконно само по себе, ибо взятую силу они тут же и растрачивают, как растратили свою. Необходимо от них защититься. Это трудно, так как сила истекает часто незаметно и помимо воли, и сердце регистрирует уже совершившийся факт. Вампиризм и даяние — явления разного порядка. Даяние плодотворно, вампиризм вредоносен. Много сознательных и бессознательных пожирателей психической энергии бродит по лику Земли, больше бессознательных. Но и бессознательные не менее прожорливы. Зная об этом, надо быть защищенным всегда и быть начеку при каждом соприкосновении с охотниками поживиться на чужой счет.</w:t>
      </w:r>
    </w:p>
    <w:p w:rsidR="005708EB" w:rsidRDefault="005708EB" w:rsidP="00BF4524"/>
    <w:p w:rsidR="0096778F" w:rsidRDefault="00466BBD" w:rsidP="00BF4524">
      <w:r w:rsidRPr="00A07582">
        <w:rPr>
          <w:b/>
        </w:rPr>
        <w:t>1966</w:t>
      </w:r>
      <w:r>
        <w:rPr>
          <w:b/>
        </w:rPr>
        <w:t xml:space="preserve"> г. </w:t>
      </w:r>
      <w:r w:rsidR="00AF21D1" w:rsidRPr="00AF21D1">
        <w:rPr>
          <w:b/>
        </w:rPr>
        <w:t>595.</w:t>
      </w:r>
      <w:r w:rsidR="0096778F">
        <w:t xml:space="preserve"> </w:t>
      </w:r>
      <w:r w:rsidR="00AF21D1" w:rsidRPr="00AF21D1">
        <w:rPr>
          <w:b/>
        </w:rPr>
        <w:t>(М.А.Й.).</w:t>
      </w:r>
      <w:r w:rsidR="0096778F">
        <w:t xml:space="preserve"> При расхождении аур мудрость даяния будет заключаться в том, чтобы сказать о вещах, не затрагивающих </w:t>
      </w:r>
      <w:r w:rsidR="0096778F">
        <w:lastRenderedPageBreak/>
        <w:t>глубоко собственное сознание, не звучащих ему в данный момент. Тогда утечка энергии будет значительно меньше.</w:t>
      </w:r>
    </w:p>
    <w:p w:rsidR="005708EB" w:rsidRDefault="005708EB" w:rsidP="00BF4524"/>
    <w:p w:rsidR="0096778F" w:rsidRDefault="00466BBD" w:rsidP="00BF4524">
      <w:r w:rsidRPr="00A07582">
        <w:rPr>
          <w:b/>
        </w:rPr>
        <w:t>1966</w:t>
      </w:r>
      <w:r>
        <w:rPr>
          <w:b/>
        </w:rPr>
        <w:t xml:space="preserve"> г. </w:t>
      </w:r>
      <w:r w:rsidR="00AF21D1" w:rsidRPr="00AF21D1">
        <w:rPr>
          <w:b/>
        </w:rPr>
        <w:t>596.</w:t>
      </w:r>
      <w:r w:rsidR="0096778F">
        <w:t xml:space="preserve"> (437). </w:t>
      </w:r>
      <w:r w:rsidR="00AF21D1" w:rsidRPr="00AF21D1">
        <w:rPr>
          <w:b/>
        </w:rPr>
        <w:t>(Гуру).</w:t>
      </w:r>
      <w:r w:rsidR="0096778F">
        <w:t xml:space="preserve"> Говорить по сознанию с другом — значит также и то, чтобы дать ему, чего заслуживает оно в данный момент. Следовательно, нужно тонко почувствовать его состояние. И если вчера можно дать было много, то это совсем не означает, что это нужно сегодня. Мера даяния определяется степенью созвучия на данный момент.</w:t>
      </w:r>
    </w:p>
    <w:p w:rsidR="005708EB" w:rsidRDefault="005708EB" w:rsidP="00BF4524"/>
    <w:p w:rsidR="0096778F" w:rsidRDefault="00466BBD" w:rsidP="00BF4524">
      <w:r w:rsidRPr="00A07582">
        <w:rPr>
          <w:b/>
        </w:rPr>
        <w:t>1966</w:t>
      </w:r>
      <w:r>
        <w:rPr>
          <w:b/>
        </w:rPr>
        <w:t xml:space="preserve"> г. </w:t>
      </w:r>
      <w:r w:rsidR="00AF21D1" w:rsidRPr="00AF21D1">
        <w:rPr>
          <w:b/>
        </w:rPr>
        <w:t>597.</w:t>
      </w:r>
      <w:r w:rsidR="0096778F">
        <w:t xml:space="preserve"> (438). </w:t>
      </w:r>
      <w:r w:rsidR="00AF21D1" w:rsidRPr="00AF21D1">
        <w:rPr>
          <w:b/>
        </w:rPr>
        <w:t>(Июль 22).</w:t>
      </w:r>
      <w:r w:rsidR="0096778F">
        <w:t xml:space="preserve"> Друг Мой, будем рассматривать Тонкий Мир как место реализации всех устремлений, как хороших, так и плохих. Конечно, эта реализация отличается от осуществления таковых в мире плотном, но тем не менее принцип остается неизменным. Земные устремления, перенесенные туда, удовлетворяются постольку поскольку вообще они лишены чисто телесных свойств. Явление обжорства создает яркие образы яств и воображаемый процесс объедения, но насыщения действительного он не дает, несмотря на тонкую реальность созданных воображением форм. Все, лишенное яро плотного начала, как, например, музыка, поэзия, живопись, стремление приобрести знание и так далее, дают человеку возможность полностью удовлетворить свои желания. Часто и на Земле человек утопает в нечистых образах мысли. Там они облекаются в яркие видимые формы и вступают в ярое сочетание со своим породителем. Чистота устремления определяет его возможности высшего порядка. Все неочищенное и неизжитое притягивает дух к низшим слоям земной сферы. Устремления будут фактором, обуславливающим характер посмертного состояния духа.</w:t>
      </w:r>
    </w:p>
    <w:p w:rsidR="005708EB" w:rsidRDefault="005708EB" w:rsidP="00BF4524"/>
    <w:p w:rsidR="0096778F" w:rsidRDefault="00466BBD" w:rsidP="00BF4524">
      <w:r w:rsidRPr="00A07582">
        <w:rPr>
          <w:b/>
        </w:rPr>
        <w:t>1966</w:t>
      </w:r>
      <w:r>
        <w:rPr>
          <w:b/>
        </w:rPr>
        <w:t xml:space="preserve"> г. </w:t>
      </w:r>
      <w:r w:rsidR="00AF21D1" w:rsidRPr="00AF21D1">
        <w:rPr>
          <w:b/>
        </w:rPr>
        <w:t>598.</w:t>
      </w:r>
      <w:r w:rsidR="0096778F">
        <w:t xml:space="preserve"> (439). </w:t>
      </w:r>
      <w:r w:rsidR="00AF21D1" w:rsidRPr="00AF21D1">
        <w:rPr>
          <w:b/>
        </w:rPr>
        <w:t>(М.А.Й.).</w:t>
      </w:r>
      <w:r w:rsidR="0096778F">
        <w:t xml:space="preserve"> Силы устремления, преданности и любви можно направить на трансмутацию нежелательных качеств в положительные. Если силы любви для этого не хватает, значит, она еще недостаточно активна и, значит, ее надо усилить до такой степени, чтобы ее трансмутирующая мощь стала действенной. Этим рычагом можно творить чудеса преображения низшей природы человека и очищения от нежелательных качеств.</w:t>
      </w:r>
    </w:p>
    <w:p w:rsidR="005708EB" w:rsidRDefault="005708EB" w:rsidP="00BF4524"/>
    <w:p w:rsidR="0096778F" w:rsidRDefault="00466BBD" w:rsidP="00BF4524">
      <w:r w:rsidRPr="00A07582">
        <w:rPr>
          <w:b/>
        </w:rPr>
        <w:t>1966</w:t>
      </w:r>
      <w:r>
        <w:rPr>
          <w:b/>
        </w:rPr>
        <w:t xml:space="preserve"> г. </w:t>
      </w:r>
      <w:r w:rsidR="00AF21D1" w:rsidRPr="00AF21D1">
        <w:rPr>
          <w:b/>
        </w:rPr>
        <w:t>599.</w:t>
      </w:r>
      <w:r w:rsidR="0096778F">
        <w:t xml:space="preserve"> (440). </w:t>
      </w:r>
      <w:r w:rsidR="00AF21D1" w:rsidRPr="00AF21D1">
        <w:rPr>
          <w:b/>
        </w:rPr>
        <w:t>(Гуру).</w:t>
      </w:r>
      <w:r w:rsidR="0096778F">
        <w:t xml:space="preserve"> Перенося центр тяжести из плотного мира в мир мыслей, освобождаемся от земных притяжений. Ликвидировать их надо еще на Земле, в земном теле, упорно и последовательно перерезая нити связи. Ведь на Земле можно действовать духом свободным, не привязанным цепями к тем условиям, в которых временно приходится жить. Постоянное памятование о скоротечности и временности земного окружения человека и будет освобождающей дух силой от притяжений земных.</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600.</w:t>
      </w:r>
      <w:r w:rsidR="0096778F">
        <w:t xml:space="preserve"> </w:t>
      </w:r>
      <w:r w:rsidR="00AF21D1" w:rsidRPr="00AF21D1">
        <w:rPr>
          <w:b/>
        </w:rPr>
        <w:t>(Июль 23).</w:t>
      </w:r>
      <w:r w:rsidR="0096778F">
        <w:t xml:space="preserve"> (Обратился с просьбой написать &lt;...&gt; &lt;...&gt; ). Обратите внимание на то, как утончается сознание, соприкасаясь с полотнами великого художника, и насыщается новыми элементами. Приближаясь к великому, мы сами становимся большими. И если огонь устремления не угасает, то ...... .</w:t>
      </w:r>
    </w:p>
    <w:p w:rsidR="005708EB" w:rsidRDefault="005708EB" w:rsidP="00BF4524"/>
    <w:p w:rsidR="0096778F" w:rsidRDefault="00466BBD" w:rsidP="00BF4524">
      <w:r w:rsidRPr="00A07582">
        <w:rPr>
          <w:b/>
        </w:rPr>
        <w:t>1966</w:t>
      </w:r>
      <w:r>
        <w:rPr>
          <w:b/>
        </w:rPr>
        <w:t xml:space="preserve"> г. </w:t>
      </w:r>
      <w:r w:rsidR="00AF21D1" w:rsidRPr="00AF21D1">
        <w:rPr>
          <w:b/>
        </w:rPr>
        <w:t>601.</w:t>
      </w:r>
      <w:r w:rsidR="0096778F">
        <w:t xml:space="preserve"> </w:t>
      </w:r>
      <w:r w:rsidR="00AF21D1" w:rsidRPr="00AF21D1">
        <w:rPr>
          <w:b/>
        </w:rPr>
        <w:t>(Июль 24).</w:t>
      </w:r>
      <w:r w:rsidR="0096778F">
        <w:t xml:space="preserve"> Тонких чувств по заказу нельзя насильственно вызвать ни в ком. Поэтому приходится довольствоваться тем, что есть, даже мирясь с отсутствием многих. Мил и любим насильно не будешь. Всякое насилие в этом направлении отзвучит на противоположной волне. Так же и насилие над собой и попытки заставить себя чувствовать то, чего нет, безрезультатны. Сердце по приказу не станет любить, если связь не соткана в прошлом.</w:t>
      </w:r>
    </w:p>
    <w:p w:rsidR="005708EB" w:rsidRDefault="005708EB" w:rsidP="00BF4524"/>
    <w:p w:rsidR="0096778F" w:rsidRDefault="00466BBD" w:rsidP="00BF4524">
      <w:r w:rsidRPr="00A07582">
        <w:rPr>
          <w:b/>
        </w:rPr>
        <w:t>1966</w:t>
      </w:r>
      <w:r>
        <w:rPr>
          <w:b/>
        </w:rPr>
        <w:t xml:space="preserve"> г. </w:t>
      </w:r>
      <w:r w:rsidR="00AF21D1" w:rsidRPr="00AF21D1">
        <w:rPr>
          <w:b/>
        </w:rPr>
        <w:t>602.</w:t>
      </w:r>
      <w:r w:rsidR="0096778F">
        <w:t xml:space="preserve"> </w:t>
      </w:r>
      <w:r w:rsidR="00AF21D1" w:rsidRPr="00AF21D1">
        <w:rPr>
          <w:b/>
        </w:rPr>
        <w:t>(М.А.Й.).</w:t>
      </w:r>
      <w:r w:rsidR="0096778F">
        <w:t xml:space="preserve"> Светом в себе постигается Свет Высший. И если его заменила тьма, то и постижение его становится невозможным. Вот почему так бережно приходится оберегать запас психической энергии от растраты. Без нее поступления Света прекращаются. Причины утечки психической энергии можно найти, но ничто не может служить оправданием найденных причин. Делать себя беспомощным, беззащитным и открытым враждебным воздействиям не вправе никто. Самое ценное, что имеем, то есть огонь, охраним с особою бережностью. Рамакришну растерзали его почитатели.</w:t>
      </w:r>
    </w:p>
    <w:p w:rsidR="005708EB" w:rsidRDefault="005708EB" w:rsidP="00BF4524"/>
    <w:p w:rsidR="0096778F" w:rsidRDefault="00466BBD" w:rsidP="00BF4524">
      <w:r w:rsidRPr="00A07582">
        <w:rPr>
          <w:b/>
        </w:rPr>
        <w:t>1966</w:t>
      </w:r>
      <w:r>
        <w:rPr>
          <w:b/>
        </w:rPr>
        <w:t xml:space="preserve"> г. </w:t>
      </w:r>
      <w:r w:rsidR="00AF21D1" w:rsidRPr="00AF21D1">
        <w:rPr>
          <w:b/>
        </w:rPr>
        <w:t>603.</w:t>
      </w:r>
      <w:r w:rsidR="0096778F">
        <w:t xml:space="preserve"> (441). </w:t>
      </w:r>
      <w:r w:rsidR="00AF21D1" w:rsidRPr="00AF21D1">
        <w:rPr>
          <w:b/>
        </w:rPr>
        <w:t>(Гуру).</w:t>
      </w:r>
      <w:r w:rsidR="0096778F">
        <w:t xml:space="preserve"> Никто не может сделать за другого то, что он должен выполнить сам, своею рукою и на собственных ногах, не возлагая ни на кого. Учитель Зовет стать рядом и бороться вместе, но Осуждает возложение в какой бы то ни было форме. Часто стремятся достичь чужими руками и силою чужою. Напрасны такие старания. Преодолевать себя приходится не только в себе, но и в других людях. Последнее особенно трудно. Но пока не преодолели себя в тех, с кем связаны кармой, она не отпустит и связи не разорвет. Освобождение — через себя.</w:t>
      </w:r>
    </w:p>
    <w:p w:rsidR="005708EB" w:rsidRDefault="005708EB" w:rsidP="00BF4524"/>
    <w:p w:rsidR="0096778F" w:rsidRDefault="0096778F" w:rsidP="000705C4">
      <w:pPr>
        <w:pStyle w:val="Quote"/>
      </w:pPr>
      <w:r>
        <w:t>Хвораю, по-видимому, опустошенная другиня размагнитила жестоко. Очень от нее устаю, начинаю зевать. Что-то нехорошее.</w:t>
      </w:r>
    </w:p>
    <w:p w:rsidR="0096778F" w:rsidRDefault="00466BBD" w:rsidP="00BF4524">
      <w:r w:rsidRPr="00A07582">
        <w:rPr>
          <w:b/>
        </w:rPr>
        <w:t>1966</w:t>
      </w:r>
      <w:r>
        <w:rPr>
          <w:b/>
        </w:rPr>
        <w:t xml:space="preserve"> г. </w:t>
      </w:r>
      <w:r w:rsidR="00AF21D1" w:rsidRPr="00AF21D1">
        <w:rPr>
          <w:b/>
        </w:rPr>
        <w:t>604.</w:t>
      </w:r>
      <w:r w:rsidR="0096778F">
        <w:t xml:space="preserve"> (442). </w:t>
      </w:r>
      <w:r w:rsidR="00AF21D1" w:rsidRPr="00AF21D1">
        <w:rPr>
          <w:b/>
        </w:rPr>
        <w:t>(Июль 25).</w:t>
      </w:r>
      <w:r w:rsidR="0096778F">
        <w:t xml:space="preserve"> Бремя Учителя велико. По своему опыту можете уже судить. Как Ему тяжело бывает порою нести на Себе несовершенства учеников. Как в большом, так и в малом. По всей цепи Иерархии ниже каждый наставник принимает на себя тягость неупорядоченного мышления ведомых и их недостатков. Учительство — подвиг, наставничество — подвиг, руководство — тоже, если оно совершается не во имя свое, а во имя Служения Свету. Самоявленных учителей, тешащих свою самость и </w:t>
      </w:r>
      <w:r w:rsidR="0096778F">
        <w:lastRenderedPageBreak/>
        <w:t>стремящихся поучать, достаточно много. Но когда ведущий говорит: «Да минует меня чаша сия», — понимая, какую нагрузку и ответственность берет он на свои плечи, тогда начинается ступень истинного наставничества. Можно представить себе, чего стоят некоторые ученики. Но вампиризм, возложение и пожирание психической энергии руководителя ни в коем случае недопустимы.</w:t>
      </w:r>
    </w:p>
    <w:p w:rsidR="005708EB" w:rsidRDefault="005708EB" w:rsidP="00BF4524"/>
    <w:p w:rsidR="0096778F" w:rsidRDefault="00466BBD" w:rsidP="00BF4524">
      <w:r w:rsidRPr="00A07582">
        <w:rPr>
          <w:b/>
        </w:rPr>
        <w:t>1966</w:t>
      </w:r>
      <w:r>
        <w:rPr>
          <w:b/>
        </w:rPr>
        <w:t xml:space="preserve"> г. </w:t>
      </w:r>
      <w:r w:rsidR="00AF21D1" w:rsidRPr="00AF21D1">
        <w:rPr>
          <w:b/>
        </w:rPr>
        <w:t>605.</w:t>
      </w:r>
      <w:r w:rsidR="0096778F">
        <w:t xml:space="preserve"> </w:t>
      </w:r>
      <w:r w:rsidR="00AF21D1" w:rsidRPr="00AF21D1">
        <w:rPr>
          <w:b/>
        </w:rPr>
        <w:t>(М.А.Й.).</w:t>
      </w:r>
      <w:r w:rsidR="0096778F">
        <w:t xml:space="preserve"> Во имя будущего можно силы найти освобождаться упорно и постоянно от всего, что препятствует полноте слияния сознаний с ближайшими звеньями Иерархии. Стеной отделяющей являются неизжитые свойства духа, подлежащие искоренению. Ради того, чтобы стать еще ближе, многое можно сделать и очиститься от ненужного сора. Освобождению от наростов духа посвятим нужное время и силы.</w:t>
      </w:r>
    </w:p>
    <w:p w:rsidR="005708EB" w:rsidRDefault="005708EB" w:rsidP="00BF4524"/>
    <w:p w:rsidR="0096778F" w:rsidRDefault="00466BBD" w:rsidP="00BF4524">
      <w:r w:rsidRPr="00A07582">
        <w:rPr>
          <w:b/>
        </w:rPr>
        <w:t>1966</w:t>
      </w:r>
      <w:r>
        <w:rPr>
          <w:b/>
        </w:rPr>
        <w:t xml:space="preserve"> г. </w:t>
      </w:r>
      <w:r w:rsidR="00AF21D1" w:rsidRPr="00AF21D1">
        <w:rPr>
          <w:b/>
        </w:rPr>
        <w:t>606.</w:t>
      </w:r>
      <w:r w:rsidR="0096778F">
        <w:t xml:space="preserve"> </w:t>
      </w:r>
      <w:r w:rsidR="00AF21D1" w:rsidRPr="00AF21D1">
        <w:rPr>
          <w:b/>
        </w:rPr>
        <w:t>(Гуру).</w:t>
      </w:r>
      <w:r w:rsidR="0096778F">
        <w:t xml:space="preserve"> «Хорошесть» свою надо оценить беспристрастно, чтобы понять, чем обременяете особенно сильно стоящих над вами. Многие и не подозревают, насколько их излучения несовершенны и дисгармоничны и как отягощают они даже на дальние расстояния. Каждый считает себя совершенно достойным того, чтобы быть близко, упуская из вида разницу в степени и светимости аурических излучений. Только очистив и подняв свои собственные, можно надеяться быть допущенным близко. Это касается пребывания во всех мирах и соответствующих им оболочках.</w:t>
      </w:r>
    </w:p>
    <w:p w:rsidR="005708EB" w:rsidRDefault="005708EB" w:rsidP="00BF4524"/>
    <w:p w:rsidR="0096778F" w:rsidRDefault="00466BBD" w:rsidP="00BF4524">
      <w:r w:rsidRPr="00A07582">
        <w:rPr>
          <w:b/>
        </w:rPr>
        <w:t>1966</w:t>
      </w:r>
      <w:r>
        <w:rPr>
          <w:b/>
        </w:rPr>
        <w:t xml:space="preserve"> г. </w:t>
      </w:r>
      <w:r w:rsidR="00AF21D1" w:rsidRPr="00AF21D1">
        <w:rPr>
          <w:b/>
        </w:rPr>
        <w:t>607.</w:t>
      </w:r>
      <w:r w:rsidR="0096778F">
        <w:t xml:space="preserve"> </w:t>
      </w:r>
      <w:r w:rsidR="00AF21D1" w:rsidRPr="00AF21D1">
        <w:rPr>
          <w:b/>
        </w:rPr>
        <w:t>(Июль 26).</w:t>
      </w:r>
      <w:r w:rsidR="0096778F">
        <w:t xml:space="preserve"> Твоя же ошибка, вызвавшая опустошение сокровищницы, заключалась в том, что в процессе даяния не было единения со Мною и ты действовал силой своей, но не Моею. Но ведь Сказано было: «Я сам по себе ничто, Отец, пребывающий во мне, Он Творит». Эту формулу придется принять при раздаче духовных сокровищ, если хотите избежать траты сил непомерной. О действиях, совместно ведущих, давно Говорил. При постоянстве предстояния все действия станут совместными. И внутренняя сила тогда начнет умножаться. И исчерпанность психической энергии станет более редкой даже при большой ее трате. Силу мгновенно почуял вчера, когда действовал вместе со Мною. Как часто забывается хорошо известное в моменты, когда надо его прилагать. Я с вами всегда, но формула эта двусторонняя, то есть требующая постоянства и вашего осознания.</w:t>
      </w:r>
    </w:p>
    <w:p w:rsidR="005708EB" w:rsidRDefault="005708EB" w:rsidP="00BF4524"/>
    <w:p w:rsidR="0096778F" w:rsidRDefault="00466BBD" w:rsidP="00BF4524">
      <w:r w:rsidRPr="00A07582">
        <w:rPr>
          <w:b/>
        </w:rPr>
        <w:t>1966</w:t>
      </w:r>
      <w:r>
        <w:rPr>
          <w:b/>
        </w:rPr>
        <w:t xml:space="preserve"> г. </w:t>
      </w:r>
      <w:r w:rsidR="00AF21D1" w:rsidRPr="00AF21D1">
        <w:rPr>
          <w:b/>
        </w:rPr>
        <w:t>608.</w:t>
      </w:r>
      <w:r w:rsidR="0096778F">
        <w:t xml:space="preserve"> </w:t>
      </w:r>
      <w:r w:rsidR="00AF21D1" w:rsidRPr="00AF21D1">
        <w:rPr>
          <w:b/>
        </w:rPr>
        <w:t>(М.А.Й.).</w:t>
      </w:r>
      <w:r w:rsidR="0096778F">
        <w:t xml:space="preserve"> Тайна слияния в духе становится доступной, когда рождается понимание, что дух не ограничен ничем и что единение идет поверх временных оболочек и поверх плотных условий, хотя оболочки и принимают в нем участие и происходит оно среди этих условий. Но дух, который поверх, он творит. Конечно, объединителем будет сердце. Как сильно пламя чистой сердечной </w:t>
      </w:r>
      <w:r w:rsidR="0096778F">
        <w:lastRenderedPageBreak/>
        <w:t>любви. Ее струи приносят нам радость и Свет. Чистая любовь светоносна и всегда сопровождается ответностью нашей признательности. Мы ту чуем любовь, которая устремляется к нам. Ничто не может препятствием быть лучам этой любви. Любовь лученосна. И когда она сияет победно поверх обыденности плотной, и когда пишем мы, будучи вместе и нераздельно, тогда каждое слово насыщается огнем чувств взаимных. Именно взаимность умножает силу огней. Закон полюсности вызывает их к жизни. Жду встречи, взаимно желанной. Она суждена и начертана в свитках времен. Умейте любить, если хотите, чтобы достижение ваше было совершенным. Магнит любви — магнит огненный. Помните, Владыка Сказал: «Любите Меня и удвоите силу». Быть вместе в духе ценнее и лучше, чем телесно, ибо тела умирают, но дух живет вечно.</w:t>
      </w:r>
    </w:p>
    <w:p w:rsidR="005708EB" w:rsidRDefault="005708EB" w:rsidP="00BF4524"/>
    <w:p w:rsidR="0096778F" w:rsidRDefault="00466BBD" w:rsidP="00BF4524">
      <w:r w:rsidRPr="00A07582">
        <w:rPr>
          <w:b/>
        </w:rPr>
        <w:t>1966</w:t>
      </w:r>
      <w:r>
        <w:rPr>
          <w:b/>
        </w:rPr>
        <w:t xml:space="preserve"> г. </w:t>
      </w:r>
      <w:r w:rsidR="00AF21D1" w:rsidRPr="00AF21D1">
        <w:rPr>
          <w:b/>
        </w:rPr>
        <w:t>609.</w:t>
      </w:r>
      <w:r w:rsidR="0096778F">
        <w:t xml:space="preserve"> (443). </w:t>
      </w:r>
      <w:r w:rsidR="00AF21D1" w:rsidRPr="00AF21D1">
        <w:rPr>
          <w:b/>
        </w:rPr>
        <w:t>(Гуру).</w:t>
      </w:r>
      <w:r w:rsidR="0096778F">
        <w:t xml:space="preserve"> Пронести огни преданности, любви и устремления через все препятствия и трудности плотного мира означает победу над ним и реализацию плодов ее в условиях уже Тонкого Мира и выше. Вот почему так часто говорится о постоянстве этих огненных качеств и возможностях их беспредельного роста. Ведь их рост и означает собою рост огней духа. Потому и называются качества эти огненными. Человек, будучи существом огненным, огненосность свою развивает путем утверждения соответствующих качеств, каждое из которых является носителем огня. Через огненность качеств зажигаются огни центров, и тогда начинают вращаться огненные колеса. Тело земное — прах от праха Земли — в землю отходит, но огни, зажженные в духе, дух уносит с собою в те сферы, где дух получил свою грануляцию.</w:t>
      </w:r>
    </w:p>
    <w:p w:rsidR="0096778F" w:rsidRDefault="0096778F" w:rsidP="00BF4524">
      <w:r>
        <w:t>Приношение и получение — основы творческого взаимообмена между Учителем и учеником.</w:t>
      </w:r>
    </w:p>
    <w:p w:rsidR="005708EB" w:rsidRDefault="005708EB" w:rsidP="00BF4524"/>
    <w:p w:rsidR="0096778F" w:rsidRDefault="0096778F" w:rsidP="00C65E2B">
      <w:pPr>
        <w:pStyle w:val="Quote"/>
      </w:pPr>
      <w:r>
        <w:t>Утром при мысли о Миле З. и Р. — амарантовая звезда на переносице Владыки.</w:t>
      </w:r>
    </w:p>
    <w:p w:rsidR="0096778F" w:rsidRDefault="0096778F" w:rsidP="00C65E2B">
      <w:pPr>
        <w:pStyle w:val="Quote"/>
      </w:pPr>
      <w:r>
        <w:t>С закр. глазами записано число 18 июля.</w:t>
      </w:r>
    </w:p>
    <w:p w:rsidR="0096778F" w:rsidRDefault="00466BBD" w:rsidP="00BF4524">
      <w:r w:rsidRPr="00A07582">
        <w:rPr>
          <w:b/>
        </w:rPr>
        <w:t>1966</w:t>
      </w:r>
      <w:r>
        <w:rPr>
          <w:b/>
        </w:rPr>
        <w:t xml:space="preserve"> г. </w:t>
      </w:r>
      <w:r w:rsidR="00AF21D1" w:rsidRPr="00AF21D1">
        <w:rPr>
          <w:b/>
        </w:rPr>
        <w:t>610.</w:t>
      </w:r>
      <w:r w:rsidR="0096778F">
        <w:t xml:space="preserve"> Ты ей скажи: зачтется и даст плод каждый импульс, устремляющий ее к Свету. Самонаполнение собою и своими переживаниями мешает Контакту со Мной и подрезает крылья духа. Подчинение власти звучаний момента лишает возможностей. Ведь это тоже отрыжки лунного наследия, с которым выдержала долгую борьбу. Следует утвердить активность духа уже не в земных делах, но в надземных (то есть духовных). К чему все земные дела и достижения, если они пресекают возможности сотрудничества со Мною. Не слишком ли это дорогая плата за них? Поставивший Меня и Мое прежде себя и всего спело пожнет.</w:t>
      </w:r>
    </w:p>
    <w:p w:rsidR="005708EB" w:rsidRDefault="005708EB" w:rsidP="00BF4524"/>
    <w:p w:rsidR="0096778F" w:rsidRDefault="00466BBD" w:rsidP="00BF4524">
      <w:r w:rsidRPr="00A07582">
        <w:rPr>
          <w:b/>
        </w:rPr>
        <w:t>1966</w:t>
      </w:r>
      <w:r>
        <w:rPr>
          <w:b/>
        </w:rPr>
        <w:t xml:space="preserve"> г. </w:t>
      </w:r>
      <w:r w:rsidR="00AF21D1" w:rsidRPr="00AF21D1">
        <w:rPr>
          <w:b/>
        </w:rPr>
        <w:t>611.</w:t>
      </w:r>
      <w:r w:rsidR="0096778F">
        <w:t xml:space="preserve"> Никто не вправе получать знание без условия соответствия. Ведь соответствие значит и со-ответность, то есть ответ на запрос по созвучию. А созвучие есть гармония сознаний, а </w:t>
      </w:r>
      <w:r w:rsidR="0096778F">
        <w:lastRenderedPageBreak/>
        <w:t>главное — аурических излучений. При отсутствии гармонии происходит не получение, а разрушение. Аппарат духа требует настроенности, чтобы дать сонастроенность сознаний. Одного желания получать еще недостаточно. Механическое получение знаний или их передача без сонастроенности сознаний может дать следствия, противоположные ожидаемым. Давать не значит брать. Давать знание, не принимая мзды, — подвиг. И все же для полноты даяния приношение со стороны получающих необходимо, хотя бы крупицы веры и доверия.</w:t>
      </w:r>
    </w:p>
    <w:p w:rsidR="0096778F" w:rsidRDefault="0096778F" w:rsidP="00BF4524">
      <w:r>
        <w:t>Сила твоя в том, чтобы действовать Мною, силой Моей, как бы во Мне пребывая. Тогда не страшен и вампиризм. Вместе писали, вместе будем читать и передавать полученное: от Меня — со Мною, от Матери — с Нею, от Гуру — с Ним. Сила даяния умножится по степени предания себя, или передачи своего сознания, Мне.</w:t>
      </w:r>
    </w:p>
    <w:p w:rsidR="005708EB" w:rsidRDefault="005708EB" w:rsidP="00BF4524"/>
    <w:p w:rsidR="0096778F" w:rsidRDefault="00466BBD" w:rsidP="00BF4524">
      <w:r w:rsidRPr="00A07582">
        <w:rPr>
          <w:b/>
        </w:rPr>
        <w:t>1966</w:t>
      </w:r>
      <w:r>
        <w:rPr>
          <w:b/>
        </w:rPr>
        <w:t xml:space="preserve"> г. </w:t>
      </w:r>
      <w:r w:rsidR="00AF21D1" w:rsidRPr="00AF21D1">
        <w:rPr>
          <w:b/>
        </w:rPr>
        <w:t>612.</w:t>
      </w:r>
      <w:r w:rsidR="0096778F">
        <w:t xml:space="preserve"> (444). </w:t>
      </w:r>
      <w:r w:rsidR="00AF21D1" w:rsidRPr="00AF21D1">
        <w:rPr>
          <w:b/>
        </w:rPr>
        <w:t>(Июль 26).</w:t>
      </w:r>
      <w:r w:rsidR="0096778F">
        <w:t xml:space="preserve"> Напутствие: идущий с Владыкой дойдет до Него. Путь непрерывен, и постоянно состояние единения, какими бы отвлекающими ни были внешние обстоятельства. В этом залог и ручательство победы. Отделение или перерывы в единении означают возможности открытия для темных воздействий, ибо защитность прерывается по степени ослабления связи. Мы Защищаем всегда, но устои моста — на обоих берегах: Нашем и вашем. Раньше в храм приносили дары. Помыслите о том, что приносите вы, когда жаждете получить. Мысль о том, «что же еще смогу принести Тебе, Владыка», пусть будет условием сознательного получения от Меня и Моих. Это пресечет возложение и напрасную и бесплодную трату сил. Особенно не следует забывать этого, когда одни и когда трудно. Учимся на ошибках. Все поправимо (за исключением оскорбления Иерархии и предательства). Устремленными, бодрыми, сильными, приносящими вашего духа дары вас видеть Хочу.</w:t>
      </w:r>
    </w:p>
    <w:p w:rsidR="005708EB" w:rsidRDefault="005708EB" w:rsidP="00BF4524"/>
    <w:p w:rsidR="0096778F" w:rsidRDefault="00466BBD" w:rsidP="00BF4524">
      <w:r w:rsidRPr="00A07582">
        <w:rPr>
          <w:b/>
        </w:rPr>
        <w:t>1966</w:t>
      </w:r>
      <w:r>
        <w:rPr>
          <w:b/>
        </w:rPr>
        <w:t xml:space="preserve"> г. </w:t>
      </w:r>
      <w:r w:rsidR="00AF21D1" w:rsidRPr="00AF21D1">
        <w:rPr>
          <w:b/>
        </w:rPr>
        <w:t>613.</w:t>
      </w:r>
      <w:r w:rsidR="0096778F">
        <w:t xml:space="preserve"> </w:t>
      </w:r>
      <w:r w:rsidR="00AF21D1" w:rsidRPr="00AF21D1">
        <w:rPr>
          <w:b/>
        </w:rPr>
        <w:t>(Июль 27).</w:t>
      </w:r>
      <w:r w:rsidR="0096778F">
        <w:t xml:space="preserve"> (Со сна). Освобождение близко.</w:t>
      </w:r>
    </w:p>
    <w:p w:rsidR="0096778F" w:rsidRDefault="0096778F" w:rsidP="00BF4524">
      <w:r>
        <w:t xml:space="preserve">Освобождению будет сопутствовать молниеносное столкновение. Знаки грядущего будут даны скоро. Раздвигаем стены плотной тюрьмы Контактом со Мною. Любовь и желание разделить Мои тяготы дают право на вход в Башню ученику. А ты не только ученик, но и сын. Преодолевай и отбрасывай все, что стоит между нами, мешая полноте слияния сознаний. Не Я, но ты сливаешься со Мной. Ты устремляешься, а Я Насыщаю твои устремления ответно. Не Могу не ответствовать, ибо в этом закон. Любви устремление мощно магнитною силой своей. Подойди и стань ближе. Приближу еще. Любовь к Матери яро сближает. Ты Ей очень близок. Ты нужен Ей очень. И Она тоже тоскует в разлуке — ручательстве радостной встречи. (Радость обоюдная). Близко Поставлю тебя к Ней. Пользуйся силой этой любви, чтобы сбросить все цепи и очистить проводники от частиц неизжитых и дымных. Ведь они мешают </w:t>
      </w:r>
      <w:r>
        <w:lastRenderedPageBreak/>
        <w:t>подняться. Ведь они мешают полетам. Свободу дай крыльям, Мой сын, Мой любимый. Условия нового приближения запомни для исполнения. С Нею в контакте будешь творить волю Мою. Подвиг творится любовью к Пославшему. Если бы осознали ее огненную, победную, неодолимую мощь! Потому и Называем ее победительницей огненной, крылья духу дающей. Так Говорю Я в преддверии освобождения.</w:t>
      </w:r>
    </w:p>
    <w:p w:rsidR="0096778F" w:rsidRDefault="0096778F" w:rsidP="00BF4524">
      <w:r>
        <w:t>Ты очень Ей близок и очень Ей нужен. Я Сказал.</w:t>
      </w:r>
    </w:p>
    <w:p w:rsidR="005708EB" w:rsidRDefault="005708EB" w:rsidP="00BF4524"/>
    <w:p w:rsidR="0096778F" w:rsidRDefault="00466BBD" w:rsidP="00BF4524">
      <w:r w:rsidRPr="00A07582">
        <w:rPr>
          <w:b/>
        </w:rPr>
        <w:t>1966</w:t>
      </w:r>
      <w:r>
        <w:rPr>
          <w:b/>
        </w:rPr>
        <w:t xml:space="preserve"> г. </w:t>
      </w:r>
      <w:r w:rsidR="00AF21D1" w:rsidRPr="00AF21D1">
        <w:rPr>
          <w:b/>
        </w:rPr>
        <w:t>614.</w:t>
      </w:r>
      <w:r w:rsidR="0096778F">
        <w:t xml:space="preserve"> Сын Мой, океан Учения дается ближайшему духу. К нему близко стоящий почерпает столько, сколько в состоянии вместить его сознание. Запрета и ограничения нет, и мерою получения будет только вместимость сознания. Отсюда особая забота о его росте и расширении. Двигатель этого процесса — сердце, насыщающее сознание огнем. Устремляемся сердцем. Устремляет сердце. Сами видели и убедились в том, как рассудочное устремление препятствовало и созвучию, и получению, то есть закрывало приемник сознания. Убедившись на других, к себе приложите насущность необходимости двигаться сердцем, чтобы познавать беспредельно и, познавая, расти.</w:t>
      </w:r>
    </w:p>
    <w:p w:rsidR="005708EB" w:rsidRDefault="005708EB" w:rsidP="00BF4524"/>
    <w:p w:rsidR="0096778F" w:rsidRDefault="00466BBD" w:rsidP="00BF4524">
      <w:r w:rsidRPr="00A07582">
        <w:rPr>
          <w:b/>
        </w:rPr>
        <w:t>1966</w:t>
      </w:r>
      <w:r>
        <w:rPr>
          <w:b/>
        </w:rPr>
        <w:t xml:space="preserve"> г. </w:t>
      </w:r>
      <w:r w:rsidR="00AF21D1" w:rsidRPr="00AF21D1">
        <w:rPr>
          <w:b/>
        </w:rPr>
        <w:t>615.</w:t>
      </w:r>
      <w:r w:rsidR="0096778F">
        <w:t xml:space="preserve"> (445). </w:t>
      </w:r>
      <w:r w:rsidR="00AF21D1" w:rsidRPr="00AF21D1">
        <w:rPr>
          <w:b/>
        </w:rPr>
        <w:t>(М.А.Й.).</w:t>
      </w:r>
      <w:r w:rsidR="0096778F">
        <w:t xml:space="preserve"> Утверждение огненной действительности приводит к победе, если стойкость духа уявляется до конца. Очевидность не будет мерилом действительности. А последнюю не понять, если сознание недостаточно расширено. Самый главный враг расширения — самость, и малые мысли, и мелкие чувства, и переживания, связанные с нею. Личность только тогда свободно может служить Индивидуальности, когда она не связана самостью. Ведь Индивидуальность проявляет себя через личность данного воплощения. Поэтому главная задача воплощенного в том, чтобы сделать личность послушным орудием ее высшего «Я». Это выполнить легче, когда осознано подслужебное, временное значение своего малого, личного «я», даваемого воплощенному духу на короткий период земного существования. Страница жизни личности, не выполнившей своего назначения, вырывается из Книги Жизней, если она не принесла никаких плодов для роста и обогащения Индивидуальности, и особенно если эта жизнь была преступной и низкой. И тогда от такой личности после ее уничтожения не остается ничего, даже воспоминания.</w:t>
      </w:r>
    </w:p>
    <w:p w:rsidR="005708EB" w:rsidRDefault="005708EB" w:rsidP="00BF4524"/>
    <w:p w:rsidR="0096778F" w:rsidRDefault="00466BBD" w:rsidP="00BF4524">
      <w:r w:rsidRPr="00A07582">
        <w:rPr>
          <w:b/>
        </w:rPr>
        <w:t>1966</w:t>
      </w:r>
      <w:r>
        <w:rPr>
          <w:b/>
        </w:rPr>
        <w:t xml:space="preserve"> г. </w:t>
      </w:r>
      <w:r w:rsidR="00AF21D1" w:rsidRPr="00AF21D1">
        <w:rPr>
          <w:b/>
        </w:rPr>
        <w:t>616.</w:t>
      </w:r>
      <w:r w:rsidR="0096778F">
        <w:t xml:space="preserve"> (446). </w:t>
      </w:r>
      <w:r w:rsidR="00AF21D1" w:rsidRPr="00AF21D1">
        <w:rPr>
          <w:b/>
        </w:rPr>
        <w:t>(Гуру).</w:t>
      </w:r>
      <w:r w:rsidR="0096778F">
        <w:t xml:space="preserve"> Благо позванному, не забывающему Позвавшего его к Владыке и открывшего ему книги Учения Жизни. Книга Учения может оказаться и раньше в руках, но касание Зовущего как бы снимает с нее покровы, и она становится доступной и раскрывает свой внутренний смысл. В этом значение соприкосновения с Посланником Владыки. Хорошо, когда это осознается. Если бы не встреча, так и продолжали бы брести, </w:t>
      </w:r>
      <w:r w:rsidR="0096778F">
        <w:lastRenderedPageBreak/>
        <w:t>отделенные завесою непонимания. Такое же значение по существу, но в степени меньшей, имеет и ваше касание к тем, кто подходит. Это следует знать, чтобы отворить стучащемуся и мудро коснуться его сущности.</w:t>
      </w:r>
    </w:p>
    <w:p w:rsidR="005708EB" w:rsidRDefault="005708EB" w:rsidP="00BF4524"/>
    <w:p w:rsidR="0096778F" w:rsidRDefault="0096778F" w:rsidP="004F6EDA">
      <w:pPr>
        <w:pStyle w:val="Quote"/>
      </w:pPr>
      <w:r>
        <w:t>Вчера, проснувшись, видел в небе над головой стаи галок. Глаза были закрытые.</w:t>
      </w:r>
    </w:p>
    <w:p w:rsidR="0096778F" w:rsidRDefault="00466BBD" w:rsidP="00BF4524">
      <w:r w:rsidRPr="00A07582">
        <w:rPr>
          <w:b/>
        </w:rPr>
        <w:t>1966</w:t>
      </w:r>
      <w:r>
        <w:rPr>
          <w:b/>
        </w:rPr>
        <w:t xml:space="preserve"> г. </w:t>
      </w:r>
      <w:r w:rsidR="00AF21D1" w:rsidRPr="00AF21D1">
        <w:rPr>
          <w:b/>
        </w:rPr>
        <w:t>617.</w:t>
      </w:r>
      <w:r w:rsidR="0096778F">
        <w:t xml:space="preserve"> (447). </w:t>
      </w:r>
      <w:r w:rsidR="00AF21D1" w:rsidRPr="00AF21D1">
        <w:rPr>
          <w:b/>
        </w:rPr>
        <w:t>(Июль 28).</w:t>
      </w:r>
      <w:r w:rsidR="0096778F">
        <w:t xml:space="preserve"> Сын Мой, мир познается аппаратом человеческого микрокосма. Аппарат должен быть в рабочем состоянии постоянно, и все его агрегаты очищены от пыли и сора. Даже малая соринка на линзе микроскопа или телескопа исказит действительность. А неочищенный аппарат духа даст неверное и искаженное отображение. Не может телескоп дать изображение больше своей мощности. Аппарат духа может совершенствоваться постоянно и усиливать способности видеть, слышать и ощущать как плотными, так и тонкими чувствами. Сонастроенность с вибрациями Луча обогащает поток восприятий. Телескоп направляется на желаемый объект, точно так же — и сосредоточение сознания. Луч сознания, устремленный на определенный предмет, явление или мысль, выхватывает их, подобно лучу прожектора, из тьмы неосознанного и приближает их возможности. Процесс сосредоточения есть отрешение сознания от всего, что его наполняет, за исключением объекта сосредоточения. Формула «Отвергнись от себя» прилагается в действии. Подумать надо, что и как остается в себе преодолеть еще, чтобы ничто не мешало поступлению тонких восприятий. Отражающее зеркало сознания должно быть чистым.</w:t>
      </w:r>
    </w:p>
    <w:p w:rsidR="005708EB" w:rsidRDefault="005708EB" w:rsidP="00BF4524"/>
    <w:p w:rsidR="0096778F" w:rsidRDefault="00466BBD" w:rsidP="00BF4524">
      <w:r w:rsidRPr="00A07582">
        <w:rPr>
          <w:b/>
        </w:rPr>
        <w:t>1966</w:t>
      </w:r>
      <w:r>
        <w:rPr>
          <w:b/>
        </w:rPr>
        <w:t xml:space="preserve"> г. </w:t>
      </w:r>
      <w:r w:rsidR="00AF21D1" w:rsidRPr="00AF21D1">
        <w:rPr>
          <w:b/>
        </w:rPr>
        <w:t>618.</w:t>
      </w:r>
      <w:r w:rsidR="0096778F">
        <w:t xml:space="preserve"> (448). </w:t>
      </w:r>
      <w:r w:rsidR="00AF21D1" w:rsidRPr="00AF21D1">
        <w:rPr>
          <w:b/>
        </w:rPr>
        <w:t>(М.А.Й.).</w:t>
      </w:r>
      <w:r w:rsidR="0096778F">
        <w:t xml:space="preserve"> Будем готовиться к совместной работе в Надземном. Кто знает, может быть, она уже происходит теперь, но скрыто от земного сознания. Ночь велика, сны мгновенны, а что же происходит в течение нескольких часов сна? При упорядочении сна проблески ночной работы в Тонком Мире начнут проникать и в земное сознание, а самая работа — расширяться и приобретать аспект тонкой действительности. Одни во время сна спят в Тонком Мире, другие бодрствуют и действуют. Ученики обычно активны: учатся и помогают Учителю. Они ведут двойную жизнь — на Земле и в Надземном. Память о надземных действиях часто не удерживается, чтобы не произошло отрыва от Земли и земных действий. Всему свое место и время. Желание отдать свои силы на помощь Учителю Света для совместных с Ним действий в Надземном приветствуется всегда и приносит свои результаты независимо от того, осознаются они или нет.</w:t>
      </w:r>
    </w:p>
    <w:p w:rsidR="005708EB" w:rsidRDefault="005708EB" w:rsidP="00BF4524"/>
    <w:p w:rsidR="0096778F" w:rsidRDefault="00466BBD" w:rsidP="00BF4524">
      <w:r w:rsidRPr="00A07582">
        <w:rPr>
          <w:b/>
        </w:rPr>
        <w:t>1966</w:t>
      </w:r>
      <w:r>
        <w:rPr>
          <w:b/>
        </w:rPr>
        <w:t xml:space="preserve"> г. </w:t>
      </w:r>
      <w:r w:rsidR="00AF21D1" w:rsidRPr="00AF21D1">
        <w:rPr>
          <w:b/>
        </w:rPr>
        <w:t>619.</w:t>
      </w:r>
      <w:r w:rsidR="0096778F">
        <w:t xml:space="preserve"> (449). </w:t>
      </w:r>
      <w:r w:rsidR="00AF21D1" w:rsidRPr="00AF21D1">
        <w:rPr>
          <w:b/>
        </w:rPr>
        <w:t>(Гуру).</w:t>
      </w:r>
      <w:r w:rsidR="0096778F">
        <w:t xml:space="preserve"> Моменты радости, подъема и ощущения Близости Учителя долго невозможно удержать в отравленной атмосфере условий земных, но помнить их можно, </w:t>
      </w:r>
      <w:r w:rsidR="0096778F">
        <w:lastRenderedPageBreak/>
        <w:t>стараясь пронести это памятование поверх плотной обычности. Огни духа прикроем от глаз посторонних и будем внешне как все. Вспомните, что по внешнему виду новопришедший не смог отличить Преподобного от других.</w:t>
      </w:r>
    </w:p>
    <w:p w:rsidR="005708EB" w:rsidRDefault="005708EB" w:rsidP="00BF4524"/>
    <w:p w:rsidR="0096778F" w:rsidRDefault="00466BBD" w:rsidP="00BF4524">
      <w:r w:rsidRPr="00A07582">
        <w:rPr>
          <w:b/>
        </w:rPr>
        <w:t>1966</w:t>
      </w:r>
      <w:r>
        <w:rPr>
          <w:b/>
        </w:rPr>
        <w:t xml:space="preserve"> г. </w:t>
      </w:r>
      <w:r w:rsidR="00AF21D1" w:rsidRPr="00AF21D1">
        <w:rPr>
          <w:b/>
        </w:rPr>
        <w:t>620.</w:t>
      </w:r>
      <w:r w:rsidR="0096778F">
        <w:t xml:space="preserve"> (450). Сохранение достоинства духа в земной жизни много поможет в жизни в Надземном.</w:t>
      </w:r>
    </w:p>
    <w:p w:rsidR="005708EB" w:rsidRDefault="005708EB" w:rsidP="00BF4524"/>
    <w:p w:rsidR="0096778F" w:rsidRDefault="00466BBD" w:rsidP="00BF4524">
      <w:r w:rsidRPr="00A07582">
        <w:rPr>
          <w:b/>
        </w:rPr>
        <w:t>1966</w:t>
      </w:r>
      <w:r>
        <w:rPr>
          <w:b/>
        </w:rPr>
        <w:t xml:space="preserve"> г. </w:t>
      </w:r>
      <w:r w:rsidR="00AF21D1" w:rsidRPr="00AF21D1">
        <w:rPr>
          <w:b/>
        </w:rPr>
        <w:t>621.</w:t>
      </w:r>
      <w:r w:rsidR="0096778F">
        <w:t xml:space="preserve"> (451). </w:t>
      </w:r>
      <w:r w:rsidR="00AF21D1" w:rsidRPr="00AF21D1">
        <w:rPr>
          <w:b/>
        </w:rPr>
        <w:t>(Июль 29).</w:t>
      </w:r>
      <w:r w:rsidR="0096778F">
        <w:t xml:space="preserve"> Явим понимание действительности. Лучшим аппаратом для ее распознавания будет сердце. Оно может и видеть, и слышать, и чувствовать, и ощущать многое. Тональность пространственной ноты момента уловить можно сердцем. О приближении темных оно знак подает. Оно же определяет степень созвучия или расхождения аур и их соприкасание. К нему следует начать прислушиваться более внимательно. Даже на часы надо посмотреть, чтобы узнать время. Но смотреть на показания, или сигналы, сердца обычно не находится времени. А оно требует внимания. И нельзя жить психожизнью сердца, если оно в загоне. Ведь и Общение тоже идет через сердце. И когда сбрасывается плотное тело, сердце остается. И когда сброшены все оболочки, остается оно, ибо сердце — аппарат огненный. Оно на страже всегда, на страже жизни духа и тела, ибо бьется вечно оно. Физический аппарат сердца временен, тонкий — длительнее, но огненный — неразрушим. Можно чаще беседовать с сердцем и обращаться к нему, тогда и оно говорить будет чаще и давать свои знаки. Мозг ночью спит и отдыхает, но сердце продолжает функционировать. Не отдают себе люди отчета, какой чудеснейший аппарат находится в их распоряжении. Сердце в загоне. А ему нужно дать только свободу, чтобы оно начало действовать, отпустив его кверху.</w:t>
      </w:r>
    </w:p>
    <w:p w:rsidR="005708EB" w:rsidRDefault="005708EB" w:rsidP="00BF4524"/>
    <w:p w:rsidR="0096778F" w:rsidRDefault="00466BBD" w:rsidP="00BF4524">
      <w:r w:rsidRPr="00A07582">
        <w:rPr>
          <w:b/>
        </w:rPr>
        <w:t>1966</w:t>
      </w:r>
      <w:r>
        <w:rPr>
          <w:b/>
        </w:rPr>
        <w:t xml:space="preserve"> г. </w:t>
      </w:r>
      <w:r w:rsidR="00AF21D1" w:rsidRPr="00AF21D1">
        <w:rPr>
          <w:b/>
        </w:rPr>
        <w:t>622.</w:t>
      </w:r>
      <w:r w:rsidR="0096778F">
        <w:t xml:space="preserve"> (452). </w:t>
      </w:r>
      <w:r w:rsidR="00AF21D1" w:rsidRPr="00AF21D1">
        <w:rPr>
          <w:b/>
        </w:rPr>
        <w:t>(М.А.Й.).</w:t>
      </w:r>
      <w:r w:rsidR="0096778F">
        <w:t xml:space="preserve"> Заботливо отметим каждое ощущение сердца, ибо позднее возможно получить и внешнее подтверждение причины, его вызвавшей. Нехорошо, когда происходит борьба между рассудком и сердцем. Они должны действовать совместно и в полном согласии. Нехорошо, когда двигатель и колеса действуют вразнобой. Не потому ли столько страдающих болезнями сердца, что находится оно в небрежении?</w:t>
      </w:r>
    </w:p>
    <w:p w:rsidR="005708EB" w:rsidRDefault="005708EB" w:rsidP="00BF4524"/>
    <w:p w:rsidR="0096778F" w:rsidRDefault="00466BBD" w:rsidP="00BF4524">
      <w:r w:rsidRPr="00A07582">
        <w:rPr>
          <w:b/>
        </w:rPr>
        <w:t>1966</w:t>
      </w:r>
      <w:r>
        <w:rPr>
          <w:b/>
        </w:rPr>
        <w:t xml:space="preserve"> г. </w:t>
      </w:r>
      <w:r w:rsidR="00AF21D1" w:rsidRPr="00AF21D1">
        <w:rPr>
          <w:b/>
        </w:rPr>
        <w:t>623.</w:t>
      </w:r>
      <w:r w:rsidR="0096778F">
        <w:t xml:space="preserve"> (453). </w:t>
      </w:r>
      <w:r w:rsidR="00AF21D1" w:rsidRPr="00AF21D1">
        <w:rPr>
          <w:b/>
        </w:rPr>
        <w:t>(Гуру).</w:t>
      </w:r>
      <w:r w:rsidR="0096778F">
        <w:t xml:space="preserve"> Никто не скажет: бесстрашный мозг или мужественный мозг, это звучит нелепо. Но скажут: бесстрашное или мужественное сердце. Значит, поверх рассуждения чуют, что мужество, смелость, отвага, устремление — в сердце и что огнем вдохновения сердце горит, но не холодный рассудок. И не говорят «горячий рассудок», прекрасно понимая, что огонь горит в сердце, но не в мозгу. Многое бессознательно понимают люди, только отчета себе не дают. Но Йога Сердца понимает, для чего дается человеку </w:t>
      </w:r>
      <w:r w:rsidR="0096778F">
        <w:lastRenderedPageBreak/>
        <w:t>этот чудесный огненный аппарат. Сейчас наступает век Сердца. Откройте шире понимание явлению сердца.</w:t>
      </w:r>
    </w:p>
    <w:p w:rsidR="005708EB" w:rsidRDefault="005708EB" w:rsidP="00BF4524"/>
    <w:p w:rsidR="0096778F" w:rsidRDefault="00466BBD" w:rsidP="00BF4524">
      <w:r w:rsidRPr="00A07582">
        <w:rPr>
          <w:b/>
        </w:rPr>
        <w:t>1966</w:t>
      </w:r>
      <w:r>
        <w:rPr>
          <w:b/>
        </w:rPr>
        <w:t xml:space="preserve"> г. </w:t>
      </w:r>
      <w:r w:rsidR="00AF21D1" w:rsidRPr="00AF21D1">
        <w:rPr>
          <w:b/>
        </w:rPr>
        <w:t>624.</w:t>
      </w:r>
      <w:r w:rsidR="0096778F">
        <w:t xml:space="preserve"> Когда аппарат сердца показывает «пасмурно, дождь, ураган или бурю», огорчаться не будем, но отметим показания огненной чуткости и порадуемся, что аппарат сердца начал действовать и давать свои знаки.</w:t>
      </w:r>
    </w:p>
    <w:p w:rsidR="005708EB" w:rsidRDefault="005708EB" w:rsidP="00BF4524"/>
    <w:p w:rsidR="0096778F" w:rsidRDefault="00466BBD" w:rsidP="00BF4524">
      <w:r w:rsidRPr="00A07582">
        <w:rPr>
          <w:b/>
        </w:rPr>
        <w:t>1966</w:t>
      </w:r>
      <w:r>
        <w:rPr>
          <w:b/>
        </w:rPr>
        <w:t xml:space="preserve"> г. </w:t>
      </w:r>
      <w:r w:rsidR="00AF21D1" w:rsidRPr="00AF21D1">
        <w:rPr>
          <w:b/>
        </w:rPr>
        <w:t>625.</w:t>
      </w:r>
      <w:r w:rsidR="0096778F">
        <w:t xml:space="preserve"> (454). </w:t>
      </w:r>
      <w:r w:rsidR="00AF21D1" w:rsidRPr="00AF21D1">
        <w:rPr>
          <w:b/>
        </w:rPr>
        <w:t>(Июль 30).</w:t>
      </w:r>
      <w:r w:rsidR="0096778F">
        <w:t xml:space="preserve"> Микрокосм созвучит Макрокосму, ибо составляет его неотрывную часть. Но человек обычно настолько занят своими делами, что следить за отражением большого мира в своем малом времени у него уже не остается. Между тем как даже настроения или состояние организма зависят от пространственных условий и лучей далеких звезд. Астрология не понимается, хотя знают, как влияют на человека солнечные пятна, как они вызывают магнитные бури и отражаются на жизни планеты. Знают и о магнетизме Луны. Многое знают, но принять не хотят. Можно человеческий организм считать не только лабораторией, но и обсерваторией и наблюдать при ее помощи различные пространственные явления. Пространственные воздействия очень сильны. В начале столетия они были совершенно иными. А сейчас они вызывают ярое переустройство жизни во всех ее формах. Уран входит в правление. Век Водолея устанавливает возможность полетов обычных и космических. Звезды указуют направление Эволюции. Микрокосм человеческий ответствует на воздействие пространственных энергий. Если осветить явления неотрицающим взором, понимание действительности приблизится.</w:t>
      </w:r>
    </w:p>
    <w:p w:rsidR="005708EB" w:rsidRDefault="005708EB" w:rsidP="00BF4524"/>
    <w:p w:rsidR="0096778F" w:rsidRDefault="00466BBD" w:rsidP="00BF4524">
      <w:r w:rsidRPr="00A07582">
        <w:rPr>
          <w:b/>
        </w:rPr>
        <w:t>1966</w:t>
      </w:r>
      <w:r>
        <w:rPr>
          <w:b/>
        </w:rPr>
        <w:t xml:space="preserve"> г. </w:t>
      </w:r>
      <w:r w:rsidR="00AF21D1" w:rsidRPr="00AF21D1">
        <w:rPr>
          <w:b/>
        </w:rPr>
        <w:t>626.</w:t>
      </w:r>
      <w:r w:rsidR="0096778F">
        <w:t xml:space="preserve"> (455). </w:t>
      </w:r>
      <w:r w:rsidR="00AF21D1" w:rsidRPr="00AF21D1">
        <w:rPr>
          <w:b/>
        </w:rPr>
        <w:t>(Июль 31).</w:t>
      </w:r>
      <w:r w:rsidR="0096778F">
        <w:t xml:space="preserve"> И читать можно вместе со Мною. И тогда понимание Учения будет более углубленным. Читать его можно со своей Иерархией. Говорю «своей», ибо кто-то из стоящих на Лестнице Света ближе, чем другие. Звенья цепи расположены по Лучу, и принадлежностью к нему, то есть к определенному Лучу, и определяется положение и близость звена. Законы иерархической связи очень точны. Нельзя перескочить через звено и нельзя произвольно выбрать другое, отставив свое, и нельзя взять в ученики того, кто принадлежит к другому звену. Оказать помощь можно, но не руководить. Это правило соблюдается особенно строго. У неопытных руководителей много желания набрать побольше учеников и зазвать на свой двор с чужого. Неопытность очень стремится поучать и руководить, не понимая, какая ответственность и тягость берется на свои плечи. При этом подходе много прохожих. Некоторые из них, получившие сверх своей способности вместить, становятся врагами. Невмещение обычно вызывает антагонизм, противодействие и враждебность. Отпадающие начинают злобствовать, усугубляя свою карму. Отвечает зазвавший. Кроме всего этого, Свет, который внутри, освещает тьму в приближающихся, вызывая их энергии к </w:t>
      </w:r>
      <w:r w:rsidR="0096778F">
        <w:lastRenderedPageBreak/>
        <w:t>проявлению. Свет в вас становится проявителем их тьмы. Но в других он пробуждает лучшее, что в них есть, и они могут зажечься. По огням сердца найдете преследуемых. Их, огни в сердце несущих, гнали и преследовали всегда. Так было раньше, но не так будет в Эпоху Огня и утверждения Света. Довольно убийств, преследований и распятий. Не тьма, но Свет будет царствовать в мире.</w:t>
      </w:r>
    </w:p>
    <w:p w:rsidR="005708EB" w:rsidRDefault="005708EB" w:rsidP="00BF4524"/>
    <w:p w:rsidR="0096778F" w:rsidRDefault="00466BBD" w:rsidP="00BF4524">
      <w:r w:rsidRPr="00A07582">
        <w:rPr>
          <w:b/>
        </w:rPr>
        <w:t>1966</w:t>
      </w:r>
      <w:r>
        <w:rPr>
          <w:b/>
        </w:rPr>
        <w:t xml:space="preserve"> г. </w:t>
      </w:r>
      <w:r w:rsidR="00AF21D1" w:rsidRPr="00AF21D1">
        <w:rPr>
          <w:b/>
        </w:rPr>
        <w:t>627.</w:t>
      </w:r>
      <w:r w:rsidR="0096778F">
        <w:t xml:space="preserve"> (456). </w:t>
      </w:r>
      <w:r w:rsidR="00AF21D1" w:rsidRPr="00AF21D1">
        <w:rPr>
          <w:b/>
        </w:rPr>
        <w:t>(М.А.Й.).</w:t>
      </w:r>
      <w:r w:rsidR="0096778F">
        <w:t xml:space="preserve"> Думали ли о том, как хорошо, что знаете, к кому идете и кто встретит вас за порогом. Многие не знают, многие не знают вообще ничего. Но вы знаете. И хорошо, что среди миллиардов воплощенных и развоплощенных духов вам не надо искать, или выбирать, или сомневаться, куда направить ваши шаги. Ваш путь прям, и сила магнитной связи притянет вас по линиям устремления. Путь ваш решен, и можно только порадоваться, что решение твердо и нет в нем ни сомнений, ни колебаний. Они не знают, куда идут и зачем, но знаете вы. У них свое, и живут своим, слепые и отемненные. Вы им не мешайте и не вздумайте просвещать их против их воли, если к вам не обратились за Светом. Свет вашей ауры — зов для каждого проснувшегося духа, но для спящих только причина для беспокойства и осуждения. Счастье вам, путь жизни нашедшим.</w:t>
      </w:r>
    </w:p>
    <w:p w:rsidR="005708EB" w:rsidRDefault="005708EB" w:rsidP="00BF4524"/>
    <w:p w:rsidR="0096778F" w:rsidRDefault="00466BBD" w:rsidP="00BF4524">
      <w:r w:rsidRPr="00A07582">
        <w:rPr>
          <w:b/>
        </w:rPr>
        <w:t>1966</w:t>
      </w:r>
      <w:r>
        <w:rPr>
          <w:b/>
        </w:rPr>
        <w:t xml:space="preserve"> г. </w:t>
      </w:r>
      <w:r w:rsidR="00AF21D1" w:rsidRPr="00AF21D1">
        <w:rPr>
          <w:b/>
        </w:rPr>
        <w:t>628.</w:t>
      </w:r>
      <w:r w:rsidR="0096778F">
        <w:t xml:space="preserve"> (457). </w:t>
      </w:r>
      <w:r w:rsidR="00AF21D1" w:rsidRPr="00AF21D1">
        <w:rPr>
          <w:b/>
        </w:rPr>
        <w:t>(Гуру).</w:t>
      </w:r>
      <w:r w:rsidR="0096778F">
        <w:t xml:space="preserve"> Дайте возможность и им, противу идущим, выявить себя до конца. Тот, кто идет против вас злобно, идет и против нас и по отношению к вам определяет свое будущее. Им не позавидуем, ибо темен их путь. Когда-то, быть может, и пожалеют. Но воля свободна принять вас или отбросить даваемую возможность.</w:t>
      </w:r>
    </w:p>
    <w:p w:rsidR="005708EB" w:rsidRDefault="005708EB" w:rsidP="00BF4524"/>
    <w:p w:rsidR="0096778F" w:rsidRDefault="00466BBD" w:rsidP="00BF4524">
      <w:r w:rsidRPr="00A07582">
        <w:rPr>
          <w:b/>
        </w:rPr>
        <w:t>1966</w:t>
      </w:r>
      <w:r>
        <w:rPr>
          <w:b/>
        </w:rPr>
        <w:t xml:space="preserve"> г. </w:t>
      </w:r>
      <w:r w:rsidR="00AF21D1" w:rsidRPr="00AF21D1">
        <w:rPr>
          <w:b/>
        </w:rPr>
        <w:t>629.</w:t>
      </w:r>
      <w:r w:rsidR="0096778F">
        <w:t xml:space="preserve"> </w:t>
      </w:r>
      <w:r w:rsidR="00AF21D1" w:rsidRPr="00AF21D1">
        <w:rPr>
          <w:b/>
        </w:rPr>
        <w:t>(Авг. 1).</w:t>
      </w:r>
      <w:r w:rsidR="0096778F">
        <w:t xml:space="preserve"> Если даже Махатмы болеют от контакта с людьми, имеющими нездоровые или дисгармоничные излучения, то что же говорить о других?! Вреда не избежать, потому необходимо принимать меры защиты. Первое: оградиться защищающей вуалью. Второе: не допускать слишком близко. Третье: давать много меньше положенного и, во всяком случае, не в размере желания получить. Четвертое: выяснить причину нездоровости излучений и, если возможно, ее устранить совместными усилиями. Но если все же, несмотря на принятые меры, пожирание психической энергии продолжается, прекратить ту форму общения, которая вызывает болезненную утечку. Целесообразность не допускает напрасную трату сил, когда взаимность обмена энергий отсутствует и остается лишь только одностороннее поглощение чужой энергии. Ведь и Высшие Силы Отвечают далеко не на всякое требование. Требование еще не дает права на получение, нужно соответствие.</w:t>
      </w:r>
    </w:p>
    <w:p w:rsidR="005708EB" w:rsidRDefault="005708EB" w:rsidP="00BF4524"/>
    <w:p w:rsidR="0096778F" w:rsidRDefault="00466BBD" w:rsidP="00BF4524">
      <w:r w:rsidRPr="00A07582">
        <w:rPr>
          <w:b/>
        </w:rPr>
        <w:t>1966</w:t>
      </w:r>
      <w:r>
        <w:rPr>
          <w:b/>
        </w:rPr>
        <w:t xml:space="preserve"> г. </w:t>
      </w:r>
      <w:r w:rsidR="00AF21D1" w:rsidRPr="00AF21D1">
        <w:rPr>
          <w:b/>
        </w:rPr>
        <w:t>630.</w:t>
      </w:r>
      <w:r w:rsidR="0096778F">
        <w:t xml:space="preserve"> (458). </w:t>
      </w:r>
      <w:r w:rsidR="00AF21D1" w:rsidRPr="00AF21D1">
        <w:rPr>
          <w:b/>
        </w:rPr>
        <w:t>(М.А.Й.).</w:t>
      </w:r>
      <w:r w:rsidR="0096778F">
        <w:t xml:space="preserve"> Не верьте словам, но верьте ощущениям сердца и его показаниям. И когда они идут вразрез со </w:t>
      </w:r>
      <w:r w:rsidR="0096778F">
        <w:lastRenderedPageBreak/>
        <w:t>словами и сердце подает свои знаки, тогда видите, что за словами тщательно скрывается нечто, являющееся причиной тягостных ощущений, получаемых от людей, и особенно от подошедших близко. Так, стражем пусть станет сердце и оно же — решателем меры даяния. При достаточной степени зоркости собственный аппарат будет лучшим регистратором сущности чужих излучений.</w:t>
      </w:r>
    </w:p>
    <w:p w:rsidR="005708EB" w:rsidRDefault="005708EB" w:rsidP="00BF4524"/>
    <w:p w:rsidR="0096778F" w:rsidRDefault="00466BBD" w:rsidP="00BF4524">
      <w:r w:rsidRPr="00A07582">
        <w:rPr>
          <w:b/>
        </w:rPr>
        <w:t>1966</w:t>
      </w:r>
      <w:r>
        <w:rPr>
          <w:b/>
        </w:rPr>
        <w:t xml:space="preserve"> г. </w:t>
      </w:r>
      <w:r w:rsidR="00AF21D1" w:rsidRPr="00AF21D1">
        <w:rPr>
          <w:b/>
        </w:rPr>
        <w:t>631.</w:t>
      </w:r>
      <w:r w:rsidR="0096778F">
        <w:t xml:space="preserve"> (459). </w:t>
      </w:r>
      <w:r w:rsidR="00AF21D1" w:rsidRPr="00AF21D1">
        <w:rPr>
          <w:b/>
        </w:rPr>
        <w:t>(Гуру).</w:t>
      </w:r>
      <w:r w:rsidR="0096778F">
        <w:t xml:space="preserve"> Преданность Иерархии утверждается поверх своих собственных мыслей и впечатлений и всего происходящего в проводниках. Тогда ни сомнения, ни колебания, ни подозрения, ни что бы то ни было из того же гнезда уже не войдут в преданное сердце. И даже самая убедительная очевидность и логика рассудка не в состоянии будут его поколебать.</w:t>
      </w:r>
    </w:p>
    <w:p w:rsidR="005708EB" w:rsidRDefault="005708EB" w:rsidP="00BF4524"/>
    <w:p w:rsidR="0096778F" w:rsidRDefault="00466BBD" w:rsidP="00BF4524">
      <w:r w:rsidRPr="00A07582">
        <w:rPr>
          <w:b/>
        </w:rPr>
        <w:t>1966</w:t>
      </w:r>
      <w:r>
        <w:rPr>
          <w:b/>
        </w:rPr>
        <w:t xml:space="preserve"> г. </w:t>
      </w:r>
      <w:r w:rsidR="00AF21D1" w:rsidRPr="00AF21D1">
        <w:rPr>
          <w:b/>
        </w:rPr>
        <w:t>632.</w:t>
      </w:r>
      <w:r w:rsidR="0096778F">
        <w:t xml:space="preserve"> (460). </w:t>
      </w:r>
      <w:r w:rsidR="00AF21D1" w:rsidRPr="00AF21D1">
        <w:rPr>
          <w:b/>
        </w:rPr>
        <w:t>(Авг. 2).</w:t>
      </w:r>
      <w:r w:rsidR="0096778F">
        <w:t xml:space="preserve"> Друг Мой, ауры при соприкосновении всегда реагируют взаимно — омрачаются или осветляются, теряют в своей жизнеспособности или, наоборот, усиливаются. Усиление может быть обоюдным. Это происходит при согласованности. Чаще бывает, что более высокая, сильная, светлая аура отдает свои силы более слабой. Вампиричных людей очень много, они поглощают чужую энергию, как губка воду. Они опустошают сокровищницу, если от них не оборониться. Медиумистичные натуры часто бывают настоящими вампирами. Вампиризм и ученичество несовместимы. Когда человек, склонный к медиумичности, находится около, его еще можно как-то оберечь. Но когда вдалеке, предоставленный своим силам, — разница в излучениях и подверженность недобрым влияниям делают контакт очень отягощающим. Близкие допускаются близко, и если они имеют склонность поглощать чужую энергию сверх меры, то эта близость очень нежелательна. От врагов можно еще оберечься, но как оберечь себя от друзей?!</w:t>
      </w:r>
    </w:p>
    <w:p w:rsidR="005708EB" w:rsidRDefault="005708EB" w:rsidP="00BF4524"/>
    <w:p w:rsidR="0096778F" w:rsidRDefault="00466BBD" w:rsidP="00BF4524">
      <w:r w:rsidRPr="00A07582">
        <w:rPr>
          <w:b/>
        </w:rPr>
        <w:t>1966</w:t>
      </w:r>
      <w:r>
        <w:rPr>
          <w:b/>
        </w:rPr>
        <w:t xml:space="preserve"> г. </w:t>
      </w:r>
      <w:r w:rsidR="00AF21D1" w:rsidRPr="00AF21D1">
        <w:rPr>
          <w:b/>
        </w:rPr>
        <w:t>633.</w:t>
      </w:r>
      <w:r w:rsidR="0096778F">
        <w:t xml:space="preserve"> </w:t>
      </w:r>
      <w:r w:rsidR="00AF21D1" w:rsidRPr="00AF21D1">
        <w:rPr>
          <w:b/>
        </w:rPr>
        <w:t>(М.А.Й.).</w:t>
      </w:r>
      <w:r w:rsidR="0096778F">
        <w:t xml:space="preserve"> Опыт полученный применим к себе и подумаем о том, что надо сделать и как подготовить себя, чтобы не отяготить звеньев своей цепи вверх. Вопрос важен необычайно, ибо только при правильном его разрешении будет допущена близость, и особенно длительная. О приношении уже говорилось. Конечно, необходимо и очищение от всякой скверны, и суровый над мыслью контроль, и желание поработать. Словом, надо стать желательным, необременяющим и необходимым. И хорошо помыслить о том, чтобы не брать, но давать. Очень уж много берущих и поглощающих силы. Явление приношения редко, равно как и настоящие ученики. Когда мы в напряжении непомерном, даже малая помощь, а главное, желание помочь, очень нужны и ценны. И так редко бывает, чтобы в присутствии ведомого Ведущий мог бы свободно вздохнуть от явления постоянной отдачи.</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634.</w:t>
      </w:r>
      <w:r w:rsidR="0096778F">
        <w:t xml:space="preserve"> </w:t>
      </w:r>
      <w:r w:rsidR="00AF21D1" w:rsidRPr="00AF21D1">
        <w:rPr>
          <w:b/>
        </w:rPr>
        <w:t>(Гуру).</w:t>
      </w:r>
      <w:r w:rsidR="0096778F">
        <w:t xml:space="preserve"> Хорошо, что вспомнили Е[лену] П[етровну] Б[лаватскую]. Яркий пример разнузданного и недисциплинированного отношения к Посланнице Братства со стороны подошедших. Они общими стараниями и ускорили ее кончину. Вот только двое и были верны до конца. Остальные, за очень немногими исключениями, оказались не отвечающими условиям ученичества. Во всем этом следует хорошо разобраться, чтобы не оказаться в числе непригодных. Быть может, горький опыт познавания человека с тем и дается, чтобы вооружить на будущее.</w:t>
      </w:r>
    </w:p>
    <w:p w:rsidR="005708EB" w:rsidRDefault="005708EB" w:rsidP="00BF4524"/>
    <w:p w:rsidR="0096778F" w:rsidRDefault="00466BBD" w:rsidP="00BF4524">
      <w:r w:rsidRPr="00A07582">
        <w:rPr>
          <w:b/>
        </w:rPr>
        <w:t>1966</w:t>
      </w:r>
      <w:r>
        <w:rPr>
          <w:b/>
        </w:rPr>
        <w:t xml:space="preserve"> г. </w:t>
      </w:r>
      <w:r w:rsidR="00AF21D1" w:rsidRPr="00AF21D1">
        <w:rPr>
          <w:b/>
        </w:rPr>
        <w:t>635.</w:t>
      </w:r>
      <w:r w:rsidR="0096778F">
        <w:t xml:space="preserve"> (461). </w:t>
      </w:r>
      <w:r w:rsidR="00AF21D1" w:rsidRPr="00AF21D1">
        <w:rPr>
          <w:b/>
        </w:rPr>
        <w:t>(Авг. 3).</w:t>
      </w:r>
      <w:r w:rsidR="0096778F">
        <w:t xml:space="preserve"> Виды мученичества многообразны. Кроме распятий, гонений, темниц и костров, есть еще и мученичество духовное. Которое более тяжко, трудно сказать. Непонимание окружающих, а часто и невозможность поделиться своими накоплениями, грубость и жестокость причиняют не менее острые страдания, чем мучения физические. Без страданий духа и тела нет восхождения. Душа может скорбеть смертельно не только на кресте из дерева, но и будучи распята на кресте материи.</w:t>
      </w:r>
    </w:p>
    <w:p w:rsidR="005708EB" w:rsidRDefault="005708EB" w:rsidP="00BF4524"/>
    <w:p w:rsidR="0096778F" w:rsidRDefault="00466BBD" w:rsidP="00BF4524">
      <w:r w:rsidRPr="00A07582">
        <w:rPr>
          <w:b/>
        </w:rPr>
        <w:t>1966</w:t>
      </w:r>
      <w:r>
        <w:rPr>
          <w:b/>
        </w:rPr>
        <w:t xml:space="preserve"> г. </w:t>
      </w:r>
      <w:r w:rsidR="00AF21D1" w:rsidRPr="00AF21D1">
        <w:rPr>
          <w:b/>
        </w:rPr>
        <w:t>636.</w:t>
      </w:r>
      <w:r w:rsidR="0096778F">
        <w:t xml:space="preserve"> (462). </w:t>
      </w:r>
      <w:r w:rsidR="00AF21D1" w:rsidRPr="00AF21D1">
        <w:rPr>
          <w:b/>
        </w:rPr>
        <w:t>(М.А.Й.).</w:t>
      </w:r>
      <w:r w:rsidR="0096778F">
        <w:t xml:space="preserve"> Под знаком может происходить не только событие большого масштаба, но и испытание духа. Сущность процесса все та же: явление становится реальным для сознания и заставляет его звучать на своей волне. В действительности нет ничего, но переживания почти столь же реальны, как будто бы факты произошли на самом деле. Но цель испытания достигнута — человек прореагировал на него так, как если бы оно случилось в действительности. Учитель нередко Производит испытание ученика под знаком, используя для этого как бодрствующее состояние, так и сон.</w:t>
      </w:r>
    </w:p>
    <w:p w:rsidR="005708EB" w:rsidRDefault="005708EB" w:rsidP="00BF4524"/>
    <w:p w:rsidR="0096778F" w:rsidRDefault="00466BBD" w:rsidP="00BF4524">
      <w:r w:rsidRPr="00A07582">
        <w:rPr>
          <w:b/>
        </w:rPr>
        <w:t>1966</w:t>
      </w:r>
      <w:r>
        <w:rPr>
          <w:b/>
        </w:rPr>
        <w:t xml:space="preserve"> г. </w:t>
      </w:r>
      <w:r w:rsidR="00AF21D1" w:rsidRPr="00AF21D1">
        <w:rPr>
          <w:b/>
        </w:rPr>
        <w:t>637.</w:t>
      </w:r>
      <w:r w:rsidR="0096778F">
        <w:t xml:space="preserve"> (463). </w:t>
      </w:r>
      <w:r w:rsidR="00AF21D1" w:rsidRPr="00AF21D1">
        <w:rPr>
          <w:b/>
        </w:rPr>
        <w:t>(Гуру).</w:t>
      </w:r>
      <w:r w:rsidR="0096778F">
        <w:t xml:space="preserve"> Каждая мысль человека — это ниточка связи с окружающим его миром и различными сферами пространства. Обычно мысли идут самотеком, но если их выбирать или утверждать сознательно, то и каналы связи соединят сознание с созвучными мысли слоями или явлениями внешнего порядка. Полезно произвести в этом направлении опыты, чтобы убедиться, насколько объединение с тем или иным явлением зависит от сознательно предпосланной мысли.</w:t>
      </w:r>
    </w:p>
    <w:p w:rsidR="005708EB" w:rsidRDefault="005708EB" w:rsidP="00BF4524"/>
    <w:p w:rsidR="0096778F" w:rsidRDefault="00466BBD" w:rsidP="00BF4524">
      <w:r w:rsidRPr="00A07582">
        <w:rPr>
          <w:b/>
        </w:rPr>
        <w:t>1966</w:t>
      </w:r>
      <w:r>
        <w:rPr>
          <w:b/>
        </w:rPr>
        <w:t xml:space="preserve"> г. </w:t>
      </w:r>
      <w:r w:rsidR="00AF21D1" w:rsidRPr="00AF21D1">
        <w:rPr>
          <w:b/>
        </w:rPr>
        <w:t>638.</w:t>
      </w:r>
      <w:r w:rsidR="0096778F">
        <w:t xml:space="preserve"> </w:t>
      </w:r>
      <w:r w:rsidR="00AF21D1" w:rsidRPr="00AF21D1">
        <w:rPr>
          <w:b/>
        </w:rPr>
        <w:t>(Авг. 4).</w:t>
      </w:r>
      <w:r w:rsidR="0096778F">
        <w:t xml:space="preserve"> Сорок минут сосредоточения все же не дали созвучия и возможности хоть что-то записать.</w:t>
      </w:r>
    </w:p>
    <w:p w:rsidR="0096778F" w:rsidRDefault="0096778F" w:rsidP="00BF4524">
      <w:r>
        <w:t>Видел во сне, что китайцы начали против нас военные провокации.</w:t>
      </w:r>
    </w:p>
    <w:p w:rsidR="0096778F" w:rsidRDefault="0096778F" w:rsidP="00BF4524">
      <w:r>
        <w:t>День вчера был очень тяжкий и беспросветный.</w:t>
      </w:r>
    </w:p>
    <w:p w:rsidR="0096778F" w:rsidRDefault="0096778F" w:rsidP="00BF4524"/>
    <w:p w:rsidR="0096778F" w:rsidRDefault="0096778F" w:rsidP="004F6EDA">
      <w:pPr>
        <w:pStyle w:val="Quote"/>
      </w:pPr>
      <w:r>
        <w:t>Два дня не писалось, на третий сам ушел рано в лес.</w:t>
      </w:r>
    </w:p>
    <w:p w:rsidR="0096778F" w:rsidRDefault="00466BBD" w:rsidP="00BF4524">
      <w:r w:rsidRPr="00A07582">
        <w:rPr>
          <w:b/>
        </w:rPr>
        <w:lastRenderedPageBreak/>
        <w:t>1966</w:t>
      </w:r>
      <w:r>
        <w:rPr>
          <w:b/>
        </w:rPr>
        <w:t xml:space="preserve"> г. </w:t>
      </w:r>
      <w:r w:rsidR="00AF21D1" w:rsidRPr="00AF21D1">
        <w:rPr>
          <w:b/>
        </w:rPr>
        <w:t>639.</w:t>
      </w:r>
      <w:r w:rsidR="0096778F">
        <w:t xml:space="preserve"> </w:t>
      </w:r>
      <w:r w:rsidR="00AF21D1" w:rsidRPr="00AF21D1">
        <w:rPr>
          <w:b/>
        </w:rPr>
        <w:t>(Авг. 8).</w:t>
      </w:r>
      <w:r w:rsidR="0096778F">
        <w:t xml:space="preserve"> При должном состоянии сознания ученика не происходит пожирания силы Учителя, ибо имеет место полезный творческий взаимообмен энергий. В противном случае расход сил непомерен и может вызвать болезненные явления. Учитель Болеет от дисгармоничных и пагубных настроений ученика. Временное, или условное, ученичество вызывается обычно именно подобными настроениями. Невозможны нормальные взаимоотношения, если отсутствует любовь. Рассудочное отношение не заменит теплоты сердца, несмотря ни на какие старания. Право на получение надо заслужить. Сердце всегда подает весть, когда это право нарушается учеником. Подводя итоги недавнему опыту, можно сказать, что вместо творческого взаимообмена получилось ярое одностороннее поглощение энергии, вызвавшее заболевание. Не все ли равно, с какой стороны и как наносится болезненный удар дающей руке. Пусть этот опыт научит также и тому, как надо относиться к своей Иерархии. Надо, чтобы стоящие над всегда получали энергии Света взамен посылаемых Ими. Жизнь учит на ярких примерах других, как не следует поступать по отношению к Тому, Кто Ведет.</w:t>
      </w:r>
    </w:p>
    <w:p w:rsidR="005708EB" w:rsidRDefault="005708EB" w:rsidP="00BF4524"/>
    <w:p w:rsidR="0096778F" w:rsidRDefault="00466BBD" w:rsidP="00BF4524">
      <w:r w:rsidRPr="00A07582">
        <w:rPr>
          <w:b/>
        </w:rPr>
        <w:t>1966</w:t>
      </w:r>
      <w:r>
        <w:rPr>
          <w:b/>
        </w:rPr>
        <w:t xml:space="preserve"> г. </w:t>
      </w:r>
      <w:r w:rsidR="00AF21D1" w:rsidRPr="00AF21D1">
        <w:rPr>
          <w:b/>
        </w:rPr>
        <w:t>640.</w:t>
      </w:r>
      <w:r w:rsidR="0096778F">
        <w:t xml:space="preserve"> </w:t>
      </w:r>
      <w:r w:rsidR="00AF21D1" w:rsidRPr="00AF21D1">
        <w:rPr>
          <w:b/>
        </w:rPr>
        <w:t>(М.А.Й.).</w:t>
      </w:r>
      <w:r w:rsidR="0096778F">
        <w:t xml:space="preserve"> Желание поделиться законно вполне, но состояние духа следует принимать во внимание, и особенно если сердце дает противопоказание. То, что было возможно в прошлом, может оказаться нежелательным в данный момент. После разлуки аурам надо дать установиться, и только тогда решать возможность и меру отдачи. Слова не будут мерою, определяющей эту возможность. Не слова будем слушать, но знак, подаваемый сердцем.</w:t>
      </w:r>
    </w:p>
    <w:p w:rsidR="005708EB" w:rsidRDefault="005708EB" w:rsidP="00BF4524"/>
    <w:p w:rsidR="0096778F" w:rsidRDefault="00466BBD" w:rsidP="00BF4524">
      <w:r w:rsidRPr="00A07582">
        <w:rPr>
          <w:b/>
        </w:rPr>
        <w:t>1966</w:t>
      </w:r>
      <w:r>
        <w:rPr>
          <w:b/>
        </w:rPr>
        <w:t xml:space="preserve"> г. </w:t>
      </w:r>
      <w:r w:rsidR="00AF21D1" w:rsidRPr="00AF21D1">
        <w:rPr>
          <w:b/>
        </w:rPr>
        <w:t>641.</w:t>
      </w:r>
      <w:r w:rsidR="0096778F">
        <w:t xml:space="preserve"> </w:t>
      </w:r>
      <w:r w:rsidR="00AF21D1" w:rsidRPr="00AF21D1">
        <w:rPr>
          <w:b/>
        </w:rPr>
        <w:t>(Гуру).</w:t>
      </w:r>
      <w:r w:rsidR="0096778F">
        <w:t xml:space="preserve"> Возьмем себе за правило после долгой разлуки подходить даже к близкому другу с сознанием, уподобленным чистому листу бумаги, на котором друг вписывает свои излучения. По ним и будем решать, как ответствовать на них и как зазвучать. Слова все отбросим и внимательно отметим показания сердца.</w:t>
      </w:r>
    </w:p>
    <w:p w:rsidR="005708EB" w:rsidRDefault="005708EB" w:rsidP="00BF4524"/>
    <w:p w:rsidR="0096778F" w:rsidRDefault="00466BBD" w:rsidP="00BF4524">
      <w:r w:rsidRPr="00A07582">
        <w:rPr>
          <w:b/>
        </w:rPr>
        <w:t>1966</w:t>
      </w:r>
      <w:r>
        <w:rPr>
          <w:b/>
        </w:rPr>
        <w:t xml:space="preserve"> г. </w:t>
      </w:r>
      <w:r w:rsidR="00AF21D1" w:rsidRPr="00AF21D1">
        <w:rPr>
          <w:b/>
        </w:rPr>
        <w:t>642.</w:t>
      </w:r>
      <w:r w:rsidR="0096778F">
        <w:t xml:space="preserve"> </w:t>
      </w:r>
      <w:r w:rsidR="00AF21D1" w:rsidRPr="00AF21D1">
        <w:rPr>
          <w:b/>
        </w:rPr>
        <w:t>(Авг. 10).</w:t>
      </w:r>
      <w:r w:rsidR="0096778F">
        <w:t xml:space="preserve"> Совет окружиться одиночеством давался недаром. Одиночеству ничто и никто не изменит. Когда-то оставили Одного даже преданные ученики. В одиночестве и одиноко совершается подвиг. Свидетели нужны, чтобы он не забылся во времени, но совершается он все же единолично. И подвижничество тоже происходит в одиночестве. Коллектив имеет свое определенное место и назначение в эволюции человечества. И единое стадо тоже обозначает коллектив. Но смерть тела уже отрывает от коллектива, а Индивидуальность переживает его временные формы, изменяющиеся в течение веков. Коллектив, или община, имеет и свое надземное выражение. Духи распределяются по Лучам. «Селения праведников» есть не что иное, как группы, или </w:t>
      </w:r>
      <w:r w:rsidR="0096778F">
        <w:lastRenderedPageBreak/>
        <w:t>коллективы, созвучных сознаний, связанных общностью устремлений или принадлежностью к одному Иерарху. Даже низшие слои пространства соединяют развоплощенцев по сходству их страстей и пороков. Человек есть производное человечества, без связи с которым невозможна эволюция духа. Накопление знаний и опыта обычного порядка идет связью с коллективом и его достижениями, собранными за целые тысячелетия. Коллектив и личность есть те формы выражения жизни, через посредство которых Индивидуальность человека собирает сокровища опыта и знания. Надземный коллектив без них неосуществим.</w:t>
      </w:r>
    </w:p>
    <w:p w:rsidR="005708EB" w:rsidRDefault="005708EB" w:rsidP="00BF4524"/>
    <w:p w:rsidR="0096778F" w:rsidRDefault="00466BBD" w:rsidP="00BF4524">
      <w:r w:rsidRPr="00A07582">
        <w:rPr>
          <w:b/>
        </w:rPr>
        <w:t>1966</w:t>
      </w:r>
      <w:r>
        <w:rPr>
          <w:b/>
        </w:rPr>
        <w:t xml:space="preserve"> г. </w:t>
      </w:r>
      <w:r w:rsidR="00AF21D1" w:rsidRPr="00AF21D1">
        <w:rPr>
          <w:b/>
        </w:rPr>
        <w:t>643.</w:t>
      </w:r>
      <w:r w:rsidR="0096778F">
        <w:t xml:space="preserve"> (464). </w:t>
      </w:r>
      <w:r w:rsidR="00AF21D1" w:rsidRPr="00AF21D1">
        <w:rPr>
          <w:b/>
        </w:rPr>
        <w:t>(М.А.Й.).</w:t>
      </w:r>
      <w:r w:rsidR="0096778F">
        <w:t xml:space="preserve"> И мы тоже были отмечены яро и клеветою, и недоброжелательством, и осуждением, и критикой, и равнодушием, и пожирателями психической энергии, и вампирами всех видов — все ополчались на нас и вредительствовали по мере своих сил и возможностей, и предательствовали именно те, кто был близко допущен. Сурово придется принять положение, что вредят и предательствуют друзья и ученики. Правильно отмечено в рекомендованной книге, что в каждом круге есть потенциальный предатель, или отрицательный полюс явления объединения. Классический Иуда не есть частный случай, но общий, касающийся своей сущностью явления противоположных полюсов во всех построениях жизни. Выражения этого принципа весьма разнообразны и многообразны, но антагонистическая природа его остается все той же. Потому предательство неизменно сопровождало деятельность Великих Учителей. Потому Учение яро предупреждает против предательства. В каждом отходе ищите зародыш этого черного семени. Разве осуждение и злопыхательство по отношению к дающему или давшему знание не есть разновидность этого черного корня? Разновидно предательство, и часто отходящие заражены его ядом.</w:t>
      </w:r>
    </w:p>
    <w:p w:rsidR="005708EB" w:rsidRDefault="005708EB" w:rsidP="00BF4524"/>
    <w:p w:rsidR="0096778F" w:rsidRDefault="00466BBD" w:rsidP="00BF4524">
      <w:r w:rsidRPr="00A07582">
        <w:rPr>
          <w:b/>
        </w:rPr>
        <w:t>1966</w:t>
      </w:r>
      <w:r>
        <w:rPr>
          <w:b/>
        </w:rPr>
        <w:t xml:space="preserve"> г. </w:t>
      </w:r>
      <w:r w:rsidR="00AF21D1" w:rsidRPr="00AF21D1">
        <w:rPr>
          <w:b/>
        </w:rPr>
        <w:t>644.</w:t>
      </w:r>
      <w:r w:rsidR="0096778F">
        <w:t xml:space="preserve"> (465). </w:t>
      </w:r>
      <w:r w:rsidR="00AF21D1" w:rsidRPr="00AF21D1">
        <w:rPr>
          <w:b/>
        </w:rPr>
        <w:t>(Гуру).</w:t>
      </w:r>
      <w:r w:rsidR="0096778F">
        <w:t xml:space="preserve"> Утешение в том, что на одиннадцать преданных учеников предатель только один. Это право дает искать в подходящих Свет, но не тьму, добро, но не зло, друзей, но не врагов и действовать так, чтобы каждый мог выявить все хорошее, что в нем есть. Кармически же сужденного предательства не избежать, и, зная это и даже чуя потенциального предателя, надо действовать все же во благо. Сущность этого явления очень сложна, и нити его уходят в далекое прошлое. Владыка Знал об Иуде, Готама Будда Знал о Девадатте. Делай, что задумал, — таков был ответ Учителя на замышленное предательство. Карма предательства очень сложна, но горе предателю.</w:t>
      </w:r>
    </w:p>
    <w:p w:rsidR="005708EB" w:rsidRDefault="005708EB" w:rsidP="00BF4524"/>
    <w:p w:rsidR="0096778F" w:rsidRDefault="00466BBD" w:rsidP="00BF4524">
      <w:r w:rsidRPr="00A07582">
        <w:rPr>
          <w:b/>
        </w:rPr>
        <w:t>1966</w:t>
      </w:r>
      <w:r>
        <w:rPr>
          <w:b/>
        </w:rPr>
        <w:t xml:space="preserve"> г. </w:t>
      </w:r>
      <w:r w:rsidR="00AF21D1" w:rsidRPr="00AF21D1">
        <w:rPr>
          <w:b/>
        </w:rPr>
        <w:t>645.</w:t>
      </w:r>
      <w:r w:rsidR="0096778F">
        <w:t xml:space="preserve"> (466). </w:t>
      </w:r>
      <w:r w:rsidR="00AF21D1" w:rsidRPr="00AF21D1">
        <w:rPr>
          <w:b/>
        </w:rPr>
        <w:t>(Авг. 11).</w:t>
      </w:r>
      <w:r w:rsidR="0096778F">
        <w:t xml:space="preserve"> ...... Алатырь — Камень, который или воскресит, или сожжет. Камень — это кристаллизованный огонь, насыщенный мощной энергией. Человек, владеющий им, накопил его </w:t>
      </w:r>
      <w:r w:rsidR="0096778F">
        <w:lastRenderedPageBreak/>
        <w:t>силу за многие жизни. Его мощь в руках его обладателя. Энергии Камня сами по себе лишены того, что называется добром или злом. Доброе или злое направление вкладывает в него человек, устремляя его огненную силу на добро или зло. Доброе начало созидательно, злое разрушительно, и прежде всего — для сущности носителя Камня. Огненная энергия, устремленная вниз, разрушит оболочки злодея, уничтожит все светлое, что еще в нем осталось, сожжет и развеет его накопления и опустошит сокровищницу. Черное пламя являет собою огонь поядающий, жгущий своего породителя. У обычных людей и их недостатки обычны. У носителя Камня огонь мощно проявляет себя во всех качествах духа, как положительных, так и отрицательных. Опасность велика, если несущий его не овладел своей низшей природой и не контролирует мысль. Все неизжитое усиливается многократно, и горе тому, кто собой не сумел овладеть.</w:t>
      </w:r>
    </w:p>
    <w:p w:rsidR="005708EB" w:rsidRDefault="005708EB" w:rsidP="00BF4524"/>
    <w:p w:rsidR="0096778F" w:rsidRDefault="00466BBD" w:rsidP="00BF4524">
      <w:r w:rsidRPr="00A07582">
        <w:rPr>
          <w:b/>
        </w:rPr>
        <w:t>1966</w:t>
      </w:r>
      <w:r>
        <w:rPr>
          <w:b/>
        </w:rPr>
        <w:t xml:space="preserve"> г. </w:t>
      </w:r>
      <w:r w:rsidR="00AF21D1" w:rsidRPr="00AF21D1">
        <w:rPr>
          <w:b/>
        </w:rPr>
        <w:t>646.</w:t>
      </w:r>
      <w:r w:rsidR="0096778F">
        <w:t xml:space="preserve"> (467). </w:t>
      </w:r>
      <w:r w:rsidR="0096778F" w:rsidRPr="004F6EDA">
        <w:rPr>
          <w:b/>
        </w:rPr>
        <w:t>(М.А.Й</w:t>
      </w:r>
      <w:r w:rsidR="004F6EDA" w:rsidRPr="00BB53C2">
        <w:rPr>
          <w:b/>
        </w:rPr>
        <w:t>.</w:t>
      </w:r>
      <w:r w:rsidR="0096778F" w:rsidRPr="004F6EDA">
        <w:rPr>
          <w:b/>
        </w:rPr>
        <w:t>).</w:t>
      </w:r>
      <w:r w:rsidR="0096778F">
        <w:t xml:space="preserve"> А вы преодолевайте себя любовью к Позвавшему. Овладеть огнем кундалини трудна необычайно. Сегодняшняя победа над его силой еще не означает победы на завтра. Надо постоянно быть на дозоре, готовым обуздать его бесконтрольные проявления. В бодрствующем состоянии это легче, но труднее во сне. Лучше с вечера давать направление энергии вверх. Это легче, чем прорвавшееся в нижние центры пламя поднимать потом его вверх. Контроль при этом над мыслями особенно нужен, ибо, когда мысль и огонь кундалини взаимодействуют, он становится особенно сильным.</w:t>
      </w:r>
    </w:p>
    <w:p w:rsidR="005708EB" w:rsidRDefault="005708EB" w:rsidP="00BF4524"/>
    <w:p w:rsidR="0096778F" w:rsidRDefault="00466BBD" w:rsidP="00BF4524">
      <w:r w:rsidRPr="00A07582">
        <w:rPr>
          <w:b/>
        </w:rPr>
        <w:t>1966</w:t>
      </w:r>
      <w:r>
        <w:rPr>
          <w:b/>
        </w:rPr>
        <w:t xml:space="preserve"> г. </w:t>
      </w:r>
      <w:r w:rsidR="00AF21D1" w:rsidRPr="00AF21D1">
        <w:rPr>
          <w:b/>
        </w:rPr>
        <w:t>647.</w:t>
      </w:r>
      <w:r w:rsidR="0096778F">
        <w:t xml:space="preserve"> (468). </w:t>
      </w:r>
      <w:r w:rsidR="00AF21D1" w:rsidRPr="00AF21D1">
        <w:rPr>
          <w:b/>
        </w:rPr>
        <w:t>(Гуру).</w:t>
      </w:r>
      <w:r w:rsidR="0096778F">
        <w:t xml:space="preserve"> В свое время было условлено, что продвижение по принятому направлению совершается при всех обстоятельствах и несмотря ни на что. Что бы ни происходило в оболочках, направление и движение по нему остаются неизменными. Временные задержки и всякие отвлекающие причины не должны заставлять изменять курс корабля, который прокладывается вне зависимости от настроений его пассажиров.</w:t>
      </w:r>
    </w:p>
    <w:p w:rsidR="005708EB" w:rsidRDefault="005708EB" w:rsidP="00BF4524"/>
    <w:p w:rsidR="0096778F" w:rsidRDefault="0096778F" w:rsidP="004F6EDA">
      <w:pPr>
        <w:pStyle w:val="Quote"/>
      </w:pPr>
      <w:r>
        <w:t>Ночью, проснувшись, видел свет в закрытых глазах, который постепенно слабел, а потом и вовсе исчез.</w:t>
      </w:r>
    </w:p>
    <w:p w:rsidR="0096778F" w:rsidRDefault="00466BBD" w:rsidP="00BF4524">
      <w:r w:rsidRPr="00A07582">
        <w:rPr>
          <w:b/>
        </w:rPr>
        <w:t>1966</w:t>
      </w:r>
      <w:r>
        <w:rPr>
          <w:b/>
        </w:rPr>
        <w:t xml:space="preserve"> г. </w:t>
      </w:r>
      <w:r w:rsidR="00AF21D1" w:rsidRPr="00AF21D1">
        <w:rPr>
          <w:b/>
        </w:rPr>
        <w:t>648.</w:t>
      </w:r>
      <w:r w:rsidR="0096778F">
        <w:t xml:space="preserve"> (469). </w:t>
      </w:r>
      <w:r w:rsidR="00AF21D1" w:rsidRPr="00AF21D1">
        <w:rPr>
          <w:b/>
        </w:rPr>
        <w:t>(Авг. 12).</w:t>
      </w:r>
      <w:r w:rsidR="0096778F">
        <w:t xml:space="preserve"> Караулят темные твари, чтобы и днем и ночью вредить. Зоркость нужна постоянная, иначе не избежать мелких попыток. И, конечно, действуют через окружающих, которые легко поддаются их внушениям и служат каналами передачи. Надо стать еще более сдержанным, еще более замкнутым, и, если соприкасания все же неизбежны, следует быть в постоянной готовности поднять щит. Неизжитое очень мешает, так как начинает созвучать подбрасываемым мыслям. Здесь нужен суровый над мыслью контроль, без малейших попустительств. Ведь негодные мысли соединяют с темными сферами пространства и устанавливают </w:t>
      </w:r>
      <w:r w:rsidR="0096778F">
        <w:lastRenderedPageBreak/>
        <w:t>с ними связь. Все это известно давно, и остается только неуклонно следовать даваемым Указаниям. Копье, не дремлющее над драконом, обычно понимается как символ зоркости и готовности борьбы с врагами извне. Но не будет ошибкой считать, что дракон — это неизжитая низшая природа внутри самого человека, яро противодействующая каждому усилию духа сбросить с себя ее цепи и освободиться от ее власти. Дух хочет взлететь, дух хочет свободы, а дракон самости, вооруженный упорством астрала и нежеланием расстаться со своими привычками и слабостями, мешает и противодействует каждому светлому начинанию. Кто же и что же мешает постоянному предстоянию? Кто же и что же не хочет в третьем глазу утвердить Образ Ведущий и держать Его там постоянно? Кто же и что же отвлекает все время сознание от наинужнейшего? Вот почему копье над драконом должно быть поднято постоянно и постоянно готово для нанесения удара. Чудовище, олицетворяющее сущность неизжитых свойств прошлого, очень живуче, ибо отсеченные головы его отрастают и снова начинают кусать и жалить. Постоянство готовности поражать неизжитые свойства в себе должно утвердиться и стать неотъемлемым качеством воинствующего духа.</w:t>
      </w:r>
    </w:p>
    <w:p w:rsidR="005708EB" w:rsidRDefault="005708EB" w:rsidP="00BF4524"/>
    <w:p w:rsidR="0096778F" w:rsidRDefault="00466BBD" w:rsidP="00BF4524">
      <w:r w:rsidRPr="00A07582">
        <w:rPr>
          <w:b/>
        </w:rPr>
        <w:t>1966</w:t>
      </w:r>
      <w:r>
        <w:rPr>
          <w:b/>
        </w:rPr>
        <w:t xml:space="preserve"> г. </w:t>
      </w:r>
      <w:r w:rsidR="00AF21D1" w:rsidRPr="00AF21D1">
        <w:rPr>
          <w:b/>
        </w:rPr>
        <w:t>649.</w:t>
      </w:r>
      <w:r w:rsidR="0096778F">
        <w:t xml:space="preserve"> (470). </w:t>
      </w:r>
      <w:r w:rsidR="00AF21D1" w:rsidRPr="00AF21D1">
        <w:rPr>
          <w:b/>
        </w:rPr>
        <w:t>(М.А.Й.).</w:t>
      </w:r>
      <w:r w:rsidR="0096778F">
        <w:t xml:space="preserve"> Обременение обстоятельствами усиливается, огорчения и противодействия — тоже, и оставлены всеми, и темно вокруг. А Свет, который внутри и рост которого невозможно заметить, невидимо, но явно для нас увеличивается в силе своей, и наступают моменты, когда сияние его можно увидеть в закрытых глазах. Это знак очень добрый. Рост Света невидим, ибо тонок процесс и сокрыт, но результаты время от времени становится возможным уже наблюдать. И ранее, даже с открытыми глазами, в темноте этот свет был уже отмечаем, и притом неоднократно. Аура усиливает свою мощь, и светимость ее становится явной. Так, несмотря ни на что, то, ради чего живем и страдаем, неотрицаемо и видимо уявляет себя.</w:t>
      </w:r>
    </w:p>
    <w:p w:rsidR="005708EB" w:rsidRDefault="005708EB" w:rsidP="00BF4524"/>
    <w:p w:rsidR="0096778F" w:rsidRDefault="00466BBD" w:rsidP="00BF4524">
      <w:r w:rsidRPr="00A07582">
        <w:rPr>
          <w:b/>
        </w:rPr>
        <w:t>1966</w:t>
      </w:r>
      <w:r>
        <w:rPr>
          <w:b/>
        </w:rPr>
        <w:t xml:space="preserve"> г. </w:t>
      </w:r>
      <w:r w:rsidR="00AF21D1" w:rsidRPr="00AF21D1">
        <w:rPr>
          <w:b/>
        </w:rPr>
        <w:t>650.</w:t>
      </w:r>
      <w:r w:rsidR="0096778F">
        <w:t xml:space="preserve"> (471). </w:t>
      </w:r>
      <w:r w:rsidR="00AF21D1" w:rsidRPr="00AF21D1">
        <w:rPr>
          <w:b/>
        </w:rPr>
        <w:t>(Гуру).</w:t>
      </w:r>
      <w:r w:rsidR="0096778F">
        <w:t xml:space="preserve"> Каждый знак добрый отметим и крепко запомним. Ведь это вехи пути в Беспредельность. А путнику Великого Пути каждый знак очень нужен, ибо показывает, что направление правильно.</w:t>
      </w:r>
      <w:r w:rsidR="004F6EDA" w:rsidRPr="004F6EDA">
        <w:t xml:space="preserve"> </w:t>
      </w:r>
      <w:r w:rsidR="0096778F">
        <w:t>Что из того, что темно, и что звери повсюду, и враги угрожают, и тянутся мохнатые лапы. Каждый, к Свету идущий, не избежит этих встреч. Но на все это будем смотреть как на камни ступеней подъема, по которым ступает нога, их попирая и пользуясь ими для восхождения. Ведь «Чудища — ножки Престола». «Тьма гниет для цветов духа» и служит тому, кто путь свой к Владыке бесповоротно решил.</w:t>
      </w:r>
    </w:p>
    <w:p w:rsidR="005708EB" w:rsidRDefault="005708EB" w:rsidP="00BF4524"/>
    <w:p w:rsidR="0096778F" w:rsidRDefault="00466BBD" w:rsidP="00BF4524">
      <w:r w:rsidRPr="00A07582">
        <w:rPr>
          <w:b/>
        </w:rPr>
        <w:t>1966</w:t>
      </w:r>
      <w:r>
        <w:rPr>
          <w:b/>
        </w:rPr>
        <w:t xml:space="preserve"> г. </w:t>
      </w:r>
      <w:r w:rsidR="00AF21D1" w:rsidRPr="00AF21D1">
        <w:rPr>
          <w:b/>
        </w:rPr>
        <w:t>651.</w:t>
      </w:r>
      <w:r w:rsidR="0096778F">
        <w:t xml:space="preserve"> (472). </w:t>
      </w:r>
      <w:r w:rsidR="00AF21D1" w:rsidRPr="00AF21D1">
        <w:rPr>
          <w:b/>
        </w:rPr>
        <w:t>(Авг. 13).</w:t>
      </w:r>
      <w:r w:rsidR="0096778F">
        <w:t xml:space="preserve"> Как в самом себе, так и у близких достаточно недостатков. Но лучше взять негде. Значит, приходится </w:t>
      </w:r>
      <w:r w:rsidR="0096778F">
        <w:lastRenderedPageBreak/>
        <w:t>мириться и, оставив осуждения, им помогать по мере сил и разумения. Впрочем, так было всегда. Нет совершенных. Но благо тому, кто и в несовершенстве своем к Свету стремится, как может.</w:t>
      </w:r>
    </w:p>
    <w:p w:rsidR="005708EB" w:rsidRDefault="005708EB" w:rsidP="00BF4524"/>
    <w:p w:rsidR="0096778F" w:rsidRDefault="00466BBD" w:rsidP="00BF4524">
      <w:r w:rsidRPr="00A07582">
        <w:rPr>
          <w:b/>
        </w:rPr>
        <w:t>1966</w:t>
      </w:r>
      <w:r>
        <w:rPr>
          <w:b/>
        </w:rPr>
        <w:t xml:space="preserve"> г. </w:t>
      </w:r>
      <w:r w:rsidR="00AF21D1" w:rsidRPr="00AF21D1">
        <w:rPr>
          <w:b/>
        </w:rPr>
        <w:t>652.</w:t>
      </w:r>
      <w:r w:rsidR="0096778F">
        <w:t xml:space="preserve"> (473). </w:t>
      </w:r>
      <w:r w:rsidR="00AF21D1" w:rsidRPr="00AF21D1">
        <w:rPr>
          <w:b/>
        </w:rPr>
        <w:t>(М.А.Й.).</w:t>
      </w:r>
      <w:r w:rsidR="0096778F">
        <w:t xml:space="preserve"> А ты знай свой путь и ничем отвращающим от него не увлекайся. Увлечения видимостью пройдут, и будет очень печально, если, погружаясь в настоящее, будут упущены возможности будущего. Миражем настоящего живут обычные люди. Мы же необычное избрали мерой вещей. Путь необычности к Свету приводит.</w:t>
      </w:r>
    </w:p>
    <w:p w:rsidR="005708EB" w:rsidRDefault="005708EB" w:rsidP="00BF4524"/>
    <w:p w:rsidR="0096778F" w:rsidRDefault="00466BBD" w:rsidP="00BF4524">
      <w:r w:rsidRPr="00A07582">
        <w:rPr>
          <w:b/>
        </w:rPr>
        <w:t>1966</w:t>
      </w:r>
      <w:r>
        <w:rPr>
          <w:b/>
        </w:rPr>
        <w:t xml:space="preserve"> г. </w:t>
      </w:r>
      <w:r w:rsidR="00AF21D1" w:rsidRPr="00AF21D1">
        <w:rPr>
          <w:b/>
        </w:rPr>
        <w:t>653.</w:t>
      </w:r>
      <w:r w:rsidR="0096778F">
        <w:t xml:space="preserve"> (474). </w:t>
      </w:r>
      <w:r w:rsidR="00AF21D1" w:rsidRPr="00AF21D1">
        <w:rPr>
          <w:b/>
        </w:rPr>
        <w:t>(Гуру).</w:t>
      </w:r>
      <w:r w:rsidR="0096778F">
        <w:t xml:space="preserve"> Сдержанность постоянная и постоянный контроль над собою означают собранность психической энергии в фокусе и готовность ее к действию. Состояние такой готовности, не нарушаемое ничем, будет качеством, нужным для воинов духа.</w:t>
      </w:r>
    </w:p>
    <w:p w:rsidR="005708EB" w:rsidRDefault="005708EB" w:rsidP="00BF4524"/>
    <w:p w:rsidR="0096778F" w:rsidRDefault="00466BBD" w:rsidP="00BF4524">
      <w:r w:rsidRPr="00A07582">
        <w:rPr>
          <w:b/>
        </w:rPr>
        <w:t>1966</w:t>
      </w:r>
      <w:r>
        <w:rPr>
          <w:b/>
        </w:rPr>
        <w:t xml:space="preserve"> г. </w:t>
      </w:r>
      <w:r w:rsidR="00AF21D1" w:rsidRPr="00AF21D1">
        <w:rPr>
          <w:b/>
        </w:rPr>
        <w:t>654.</w:t>
      </w:r>
      <w:r w:rsidR="0096778F">
        <w:t xml:space="preserve"> (475). </w:t>
      </w:r>
      <w:r w:rsidR="00AF21D1" w:rsidRPr="00AF21D1">
        <w:rPr>
          <w:b/>
        </w:rPr>
        <w:t>(Авг. 14).</w:t>
      </w:r>
      <w:r w:rsidR="0096778F">
        <w:t xml:space="preserve"> Друг Мой, преданность и любовь выражаются в действии. Если его нет, то эти качества воображаемые. О воображаемых качествах приходится говорить, ибо они часто заступают место действительных. Ведь это тоже своего рода обольщение, когда человек тешит и успокаивает себя в самоудовлетворении тем, чего не имеет. «Целые стада самообольщенных» промышляют проявлением в Тонком Мире, восседая на воображаемых Олимпах, и считают себя угодными Высшим Силам. Но пребывают они в невысоких слоях, и глаза их закрыты на действительность. Проверить себя на воображаемость качеств очень легко, надо только сурово отметить, насколько слова и прекрасные мысли выражаются в действиях и поступках каждого дня. Если намерения хороши и высоки, а мысли нечисты и устремления низменны, то это явный признак того, что и преданность, и любовь — воображаемые качества, а не действительные. Говорю о любви и о преданности действенных, то есть выражающихся в действиях, поступках, чувствах и мыслях, соответствующих их искренности и силе. Довольно беспочвенных мечтаний, не подтверждаемых жизнью. Если думаете, что любите, и почитаете, и преданны до конца, это докажите делами, то есть на практике, в приложении. Иначе придется умножить собою стада самообольщенных.</w:t>
      </w:r>
    </w:p>
    <w:p w:rsidR="0096778F" w:rsidRDefault="0096778F" w:rsidP="001E06BA">
      <w:pPr>
        <w:pStyle w:val="Quote"/>
      </w:pPr>
      <w:r>
        <w:t>Запись пытались прервать в середине, стуча в дверь и требуя выхода.</w:t>
      </w:r>
    </w:p>
    <w:p w:rsidR="005708EB" w:rsidRDefault="005708EB" w:rsidP="00BF4524"/>
    <w:p w:rsidR="0096778F" w:rsidRDefault="00466BBD" w:rsidP="00BF4524">
      <w:r w:rsidRPr="00A07582">
        <w:rPr>
          <w:b/>
        </w:rPr>
        <w:t>1966</w:t>
      </w:r>
      <w:r>
        <w:rPr>
          <w:b/>
        </w:rPr>
        <w:t xml:space="preserve"> г. </w:t>
      </w:r>
      <w:r w:rsidR="00AF21D1" w:rsidRPr="00AF21D1">
        <w:rPr>
          <w:b/>
        </w:rPr>
        <w:t>655.</w:t>
      </w:r>
      <w:r w:rsidR="0096778F">
        <w:t xml:space="preserve"> </w:t>
      </w:r>
      <w:r w:rsidR="00AF21D1" w:rsidRPr="00AF21D1">
        <w:rPr>
          <w:b/>
        </w:rPr>
        <w:t>(М.А.Й.).</w:t>
      </w:r>
      <w:r w:rsidR="0096778F">
        <w:t xml:space="preserve"> Вот еще одно доказательство того, что темные постоянно на страже и что им очень не хотелось пропустить нежелательную для них информацию о воображаемых качествах. Ведь это они вдохновляют людей на воображаемость и подменяют драгоценные камни кристаллизованных качеств фальшивыми. Очень стараются повязку самоудовлетворенности воображаемыми </w:t>
      </w:r>
      <w:r w:rsidR="0096778F">
        <w:lastRenderedPageBreak/>
        <w:t>качествами надеть на глаза и ложными эмоциями и чувствами заменить настоящие. Как приятно умилиться любовью своей и преданностью и пустить при этом слезу, чтобы после предаваться недопустимым мыслям и желаниям. Несовместимы подобные чувства с истинными преданностью и любовью. Помнить об этом надо всегда, и особенно, когда темные подбрасывают низкие мысли, раздувая привлекательность создаваемых ими образов прельщения. Зоркость сугубую надо явить и быть всегда на дозоре.</w:t>
      </w:r>
    </w:p>
    <w:p w:rsidR="005708EB" w:rsidRDefault="005708EB" w:rsidP="00BF4524"/>
    <w:p w:rsidR="0096778F" w:rsidRDefault="00466BBD" w:rsidP="00BF4524">
      <w:r w:rsidRPr="00A07582">
        <w:rPr>
          <w:b/>
        </w:rPr>
        <w:t>1966</w:t>
      </w:r>
      <w:r>
        <w:rPr>
          <w:b/>
        </w:rPr>
        <w:t xml:space="preserve"> г. </w:t>
      </w:r>
      <w:r w:rsidR="00AF21D1" w:rsidRPr="00AF21D1">
        <w:rPr>
          <w:b/>
        </w:rPr>
        <w:t>656.</w:t>
      </w:r>
      <w:r w:rsidR="0096778F">
        <w:t xml:space="preserve"> (476). </w:t>
      </w:r>
      <w:r w:rsidR="00AF21D1" w:rsidRPr="00AF21D1">
        <w:rPr>
          <w:b/>
        </w:rPr>
        <w:t>(Гуру).</w:t>
      </w:r>
      <w:r w:rsidR="0096778F">
        <w:t xml:space="preserve"> Не только святой Антоний, но и все без исключения другие подвижники подвергались упорным и настойчивым попыткам прельщений, искушений и обольщения. На каждого воздействовали по каналам неизжитых свойств и еще не преодоленных слабостей. Тем темные и сильны, что действуют на слабые струнки, их вызывая к активности. Немало надо потратить трудов, чтобы нечто темное и непривлекательное сделать желанным и зовущим. Это их стараниями колючки, шипы и ядовитые гады, скрытые под внешнею формой прельщений, облекаются в приемлемый вид, зовущий и кажущийся желанным. Ведь им любым путем надо добиться падения духа, чтобы восторжествовать и позлорадствовать. Но с чем останется падший, когда зло предстанет во всей своей обнаженной и отвратительной сущности и тьма обступит его? Если на Пути к Свету есть черта, после которой возвращение вспять невозможно, то и на пути к бездне есть тоже граница, переступив которую, подняться уже почти невозможно. Ведь допустимо только известное количество ошибок.</w:t>
      </w:r>
    </w:p>
    <w:p w:rsidR="005708EB" w:rsidRDefault="005708EB" w:rsidP="00BF4524"/>
    <w:p w:rsidR="0096778F" w:rsidRDefault="0096778F" w:rsidP="005C33F5">
      <w:pPr>
        <w:pStyle w:val="Quote"/>
      </w:pPr>
      <w:r>
        <w:t>15-го был на речке.</w:t>
      </w:r>
    </w:p>
    <w:p w:rsidR="0096778F" w:rsidRDefault="00466BBD" w:rsidP="00BF4524">
      <w:r w:rsidRPr="00A07582">
        <w:rPr>
          <w:b/>
        </w:rPr>
        <w:t>1966</w:t>
      </w:r>
      <w:r>
        <w:rPr>
          <w:b/>
        </w:rPr>
        <w:t xml:space="preserve"> г. </w:t>
      </w:r>
      <w:r w:rsidR="00AF21D1" w:rsidRPr="00AF21D1">
        <w:rPr>
          <w:b/>
        </w:rPr>
        <w:t>657.</w:t>
      </w:r>
      <w:r w:rsidR="0096778F">
        <w:t xml:space="preserve"> (477). </w:t>
      </w:r>
      <w:r w:rsidR="00AF21D1" w:rsidRPr="00AF21D1">
        <w:rPr>
          <w:b/>
        </w:rPr>
        <w:t>(Авг. 16).</w:t>
      </w:r>
      <w:r w:rsidR="0096778F">
        <w:t xml:space="preserve"> Процесс познавания человека труден не только потому, что он горек, но также и потому, что, знакомясь с сущностью человеческой природы, надо научиться не осуждать. Каждый Великий Учитель, приходя в мир, Сталкивался с несовершенствами людскими, и, зная их и страдая остро от них, Они все же никогда не Осуждали. Следуя этому примеру, будем учиться познавать человека, не осуждая его. Много горечи, жестокости, бессердечия и всех прочих свойств человеческой природы придется увидеть в жизни и испытать их воздействие на себе, и все же нельзя допускать осуждения. Знать, понимать и даже обсуждать не значит осуждать. Семь, Стоящие на Дозоре планеты и ее народов, Несут в Сердце Своем великую любовь к людям. Любовь и осуждение несовместимы. Вот почему, даже возмущаясь и негодуя на невежество и жестокость двуногих, Они все же не Осуждают. Только любовь и сострадание могут вытеснить из сердца желание осуждать. Осуждение заменяется знанием и любовью к темным, невежественным и непросвещенным людям. Только по отношению к сознательным служителям тьмы и иерархии зла это неприменимо, ибо они уже осуждены пространственной справедливостью.</w:t>
      </w:r>
    </w:p>
    <w:p w:rsidR="005708EB" w:rsidRDefault="005708EB" w:rsidP="00BF4524"/>
    <w:p w:rsidR="0096778F" w:rsidRDefault="00466BBD" w:rsidP="00BF4524">
      <w:r w:rsidRPr="00A07582">
        <w:rPr>
          <w:b/>
        </w:rPr>
        <w:t>1966</w:t>
      </w:r>
      <w:r>
        <w:rPr>
          <w:b/>
        </w:rPr>
        <w:t xml:space="preserve"> г. </w:t>
      </w:r>
      <w:r w:rsidR="00AF21D1" w:rsidRPr="00AF21D1">
        <w:rPr>
          <w:b/>
        </w:rPr>
        <w:t>658.</w:t>
      </w:r>
      <w:r w:rsidR="0096778F">
        <w:t xml:space="preserve"> (478). </w:t>
      </w:r>
      <w:r w:rsidR="00AF21D1" w:rsidRPr="00AF21D1">
        <w:rPr>
          <w:b/>
        </w:rPr>
        <w:t>(М.А.Й.).</w:t>
      </w:r>
      <w:r w:rsidR="0096778F">
        <w:t xml:space="preserve"> Как мало идущих к Владыке и как мало среди них совершенных! Вернее, их нет, ибо борются все и все преодолевают несовершенства свои. Умерить желание осуждать их за эти несовершенства можно ярым признанием своих собственных недостатков и слабостей, заслуживающих самого ярого осуждения со стороны того, кто в себе их признал. На каждое желание что-то осудить в другом можно сказать самому себе в сердце своем: «В нем (или в ней) я заметил то-то и то-то, а ведь вот у меня имеется еще большее неблагополучие, которого я еще не преодолел. Так как же могу я осудить нечто в другом человеке, когда во мне самом, позванном и признанном Учителем, столько еще не преодолено. Лучше энергию осуждения я перенесу на себя, чтобы скорее очиститься от всего, что недостойно ученика».</w:t>
      </w:r>
    </w:p>
    <w:p w:rsidR="005708EB" w:rsidRDefault="005708EB" w:rsidP="00BF4524"/>
    <w:p w:rsidR="0096778F" w:rsidRDefault="00466BBD" w:rsidP="00BF4524">
      <w:r w:rsidRPr="00A07582">
        <w:rPr>
          <w:b/>
        </w:rPr>
        <w:t>1966</w:t>
      </w:r>
      <w:r>
        <w:rPr>
          <w:b/>
        </w:rPr>
        <w:t xml:space="preserve"> г. </w:t>
      </w:r>
      <w:r w:rsidR="00AF21D1" w:rsidRPr="00AF21D1">
        <w:rPr>
          <w:b/>
        </w:rPr>
        <w:t>659.</w:t>
      </w:r>
      <w:r w:rsidR="0096778F">
        <w:t xml:space="preserve"> (479). </w:t>
      </w:r>
      <w:r w:rsidR="00AF21D1" w:rsidRPr="00AF21D1">
        <w:rPr>
          <w:b/>
        </w:rPr>
        <w:t>(Гуру).</w:t>
      </w:r>
      <w:r w:rsidR="0096778F">
        <w:t xml:space="preserve"> Имейте хотя бы немного любви к тем, с кем сталкивает вас жизнь, и замените осуждение знанием, пониманием и состраданием к ним, не знающим ничего, а если и знающим, то не подошедшим так близко к Иерархии Света. Сострадание породит сочувствие и понимание к страдающим людям. Когда очень темно, сострадание поможет посветить вокруг. Оно принимает на себя чужие тягости и чужие боли. Сострадание — великое качество духа. Владыка, нареченный Состраданием, Дал людям великий пример любви к человечеству.</w:t>
      </w:r>
    </w:p>
    <w:p w:rsidR="005708EB" w:rsidRDefault="005708EB" w:rsidP="00BF4524"/>
    <w:p w:rsidR="0096778F" w:rsidRDefault="0096778F" w:rsidP="005C33F5">
      <w:pPr>
        <w:pStyle w:val="Quote"/>
      </w:pPr>
      <w:r>
        <w:t>Вчера был на речке.</w:t>
      </w:r>
    </w:p>
    <w:p w:rsidR="0096778F" w:rsidRDefault="00466BBD" w:rsidP="00BF4524">
      <w:r w:rsidRPr="00A07582">
        <w:rPr>
          <w:b/>
        </w:rPr>
        <w:t>1966</w:t>
      </w:r>
      <w:r>
        <w:rPr>
          <w:b/>
        </w:rPr>
        <w:t xml:space="preserve"> г. </w:t>
      </w:r>
      <w:r w:rsidR="00AF21D1" w:rsidRPr="00AF21D1">
        <w:rPr>
          <w:b/>
        </w:rPr>
        <w:t>660.</w:t>
      </w:r>
      <w:r w:rsidR="0096778F">
        <w:t xml:space="preserve"> (480). </w:t>
      </w:r>
      <w:r w:rsidR="00AF21D1" w:rsidRPr="00AF21D1">
        <w:rPr>
          <w:b/>
        </w:rPr>
        <w:t>(Авг. 18).</w:t>
      </w:r>
      <w:r w:rsidR="0096778F">
        <w:t xml:space="preserve"> Много энергии Тратит Учитель на то, чтобы помогать ученику и поддерживать его. Когда связь сильна, все окружающее освещено внутренним светом, осмыслено и терпимо. Но стоит Свету погаснуть, как окружающее начинает давить и утрачивает всякий интерес. И часто бывает, что, получив от Учителя Свет, ученик устремляет энергии его на дела обыденные, и сознание заполняется ими. А бывает и хуже — огонь разгорающийся направляется не на добро, а начинает усиливать импульсы неизжитой природы его и толкать его вспять. Нужно очень бережно относиться к получаемой от Учителя энергии, устремляя ее на трансмутацию того, что подлежит переработке. Ведь если приток энергии прекратится, тускло станет вокруг, и все потеряет всякий интерес, и жизнь станет в тягость. Самое ценное обережем, чтобы не утратить его.</w:t>
      </w:r>
    </w:p>
    <w:p w:rsidR="005708EB" w:rsidRDefault="005708EB" w:rsidP="00BF4524"/>
    <w:p w:rsidR="0096778F" w:rsidRDefault="00466BBD" w:rsidP="00BF4524">
      <w:r w:rsidRPr="00A07582">
        <w:rPr>
          <w:b/>
        </w:rPr>
        <w:t>1966</w:t>
      </w:r>
      <w:r>
        <w:rPr>
          <w:b/>
        </w:rPr>
        <w:t xml:space="preserve"> г. </w:t>
      </w:r>
      <w:r w:rsidR="00AF21D1" w:rsidRPr="00AF21D1">
        <w:rPr>
          <w:b/>
        </w:rPr>
        <w:t>661.</w:t>
      </w:r>
      <w:r w:rsidR="0096778F">
        <w:t xml:space="preserve"> (481). </w:t>
      </w:r>
      <w:r w:rsidR="00AF21D1" w:rsidRPr="00AF21D1">
        <w:rPr>
          <w:b/>
        </w:rPr>
        <w:t>(М.А.Й.).</w:t>
      </w:r>
      <w:r w:rsidR="0096778F">
        <w:t xml:space="preserve"> Отношение к окружающему определяется сознанием и степенью его светимости. Человек, страдающий пороком уныния, все воспринимает через его темные стекла. Линза сознания, окрашенная цветом настроения, дает основной тон восприятиям. Возвращаемся к тому же положению, что «человек есть мера вещей», и не от вещей, но от него зависит то, как </w:t>
      </w:r>
      <w:r w:rsidR="0096778F">
        <w:lastRenderedPageBreak/>
        <w:t>воспринимать их. Лучше всего смотреть на окружающее сквозь линзу радости. Но радость — это особая мудрость.</w:t>
      </w:r>
    </w:p>
    <w:p w:rsidR="005708EB" w:rsidRDefault="005708EB" w:rsidP="00BF4524"/>
    <w:p w:rsidR="0096778F" w:rsidRDefault="00466BBD" w:rsidP="00BF4524">
      <w:r w:rsidRPr="00A07582">
        <w:rPr>
          <w:b/>
        </w:rPr>
        <w:t>1966</w:t>
      </w:r>
      <w:r>
        <w:rPr>
          <w:b/>
        </w:rPr>
        <w:t xml:space="preserve"> г. </w:t>
      </w:r>
      <w:r w:rsidR="00AF21D1" w:rsidRPr="00AF21D1">
        <w:rPr>
          <w:b/>
        </w:rPr>
        <w:t>662.</w:t>
      </w:r>
      <w:r w:rsidR="0096778F">
        <w:t xml:space="preserve"> (482). </w:t>
      </w:r>
      <w:r w:rsidR="00AF21D1" w:rsidRPr="00AF21D1">
        <w:rPr>
          <w:b/>
        </w:rPr>
        <w:t>(Гуру).</w:t>
      </w:r>
      <w:r w:rsidR="0096778F">
        <w:t xml:space="preserve"> Не кажется ли вам, что забывчивость о вещах очень важных насылается темной рукой? Но не будем находить в этом самооправдания. Забывчивость осуждена. Всякую забывчивость можно исправить еще более ревностным отношением к требованиям своего высшего «Я». Все исправимо, касающееся забывчивости. Только жаль упускаемых возможностей.</w:t>
      </w:r>
    </w:p>
    <w:p w:rsidR="005708EB" w:rsidRDefault="005708EB" w:rsidP="00BF4524"/>
    <w:p w:rsidR="0096778F" w:rsidRDefault="00466BBD" w:rsidP="00BF4524">
      <w:r w:rsidRPr="00A07582">
        <w:rPr>
          <w:b/>
        </w:rPr>
        <w:t>1966</w:t>
      </w:r>
      <w:r>
        <w:rPr>
          <w:b/>
        </w:rPr>
        <w:t xml:space="preserve"> г. </w:t>
      </w:r>
      <w:r w:rsidR="00AF21D1" w:rsidRPr="00AF21D1">
        <w:rPr>
          <w:b/>
        </w:rPr>
        <w:t>663.</w:t>
      </w:r>
      <w:r w:rsidR="0096778F">
        <w:t xml:space="preserve"> (483). </w:t>
      </w:r>
      <w:r w:rsidR="00AF21D1" w:rsidRPr="00AF21D1">
        <w:rPr>
          <w:b/>
        </w:rPr>
        <w:t>(Авг. 19).</w:t>
      </w:r>
      <w:r w:rsidR="0096778F">
        <w:t xml:space="preserve"> Друг Мой, когда ручеек личного сознания вливается в мировой океан, оно становится мировым. И когда личное сознание вливается в океан космический, становится оно космическим и личное заменяется сверхличным. Личное всегда ограничено личностью и ее интересами. Космическое — ничем. Насильственно невозможно подавить личное, надо, чтобы сознание доросло. Путь, совместный со Мною, постепенно расширяет сознание, вводя его в орбиту жизни планеты. И хорошо, когда мысль все чаще и чаще облетает ее просторы и касается отдаленнейших ее уголков. Везде жизнь, и везде люди. И все живут преимущественно своими личными интересами. Иерарх, Ведущий планету, Объединяет в Себе всё. Способность вобрать в себя жизнь мира, осмыслив ее назначение и цель, будет уже свойством Архата. Благодетельствовать мир можно мыслью. Мысль царствует над всем. Мыслью касаясь пространства планеты, можно направлять течение ее жизни по эволюционным каналам. Творческая мысль ценна тем, что, будучи огненной, находит пути проявления и утверждения себя в плотном мире. Очень Ценим пространственную творческую мысль. Мы Творим Мыслью. Современное переустройство мира есть результат мощи Наших объединенных мыслей. Сроки приходят, создавая благоприятные для эволюции условия, но их оформление зависит от Нас. Эволюция не может идти самотеком, ее Направляет Иерархия Света. Иерархия тьмы ей мешает. Но глава ее стерт, и теперь творчеству Нашему он, уничтоженный, уже не мешает. Правда, семена, посеянные им, все еще дают свои ядовитые всходы, но это уже последние вспышки зла. Новых мощных посевов без своего главы тьма не может творить. Можно сказать, что она хотя еще и сильна, но находится на ущербе. Безумие тьмы свидетельствует об ее обреченности и близком конце. Наша победа пространственно уже решена. Плоды ее увидите собственными глазами. Свет-победитель оявит себя на пространствах планеты.</w:t>
      </w:r>
    </w:p>
    <w:p w:rsidR="005708EB" w:rsidRDefault="005708EB" w:rsidP="00BF4524"/>
    <w:p w:rsidR="0096778F" w:rsidRDefault="00466BBD" w:rsidP="00BF4524">
      <w:r w:rsidRPr="00A07582">
        <w:rPr>
          <w:b/>
        </w:rPr>
        <w:t>1966</w:t>
      </w:r>
      <w:r>
        <w:rPr>
          <w:b/>
        </w:rPr>
        <w:t xml:space="preserve"> г. </w:t>
      </w:r>
      <w:r w:rsidR="00AF21D1" w:rsidRPr="00AF21D1">
        <w:rPr>
          <w:b/>
        </w:rPr>
        <w:t>664.</w:t>
      </w:r>
      <w:r w:rsidR="0096778F">
        <w:t xml:space="preserve"> (484). </w:t>
      </w:r>
      <w:r w:rsidR="00AF21D1" w:rsidRPr="00AF21D1">
        <w:rPr>
          <w:b/>
        </w:rPr>
        <w:t>(М.А.Й.).</w:t>
      </w:r>
      <w:r w:rsidR="0096778F">
        <w:t xml:space="preserve"> Хотящий коснуться мировой пространственной жизни пусть отойдет от себя. Личное, заполняя сознание, очень мешает ему вместить мировое. А между тем преображение мира буйно идет, затрагивая всех и все стороны жизни. Никто уже не может оставаться в стороне от происходящего </w:t>
      </w:r>
      <w:r w:rsidR="0096778F">
        <w:lastRenderedPageBreak/>
        <w:t>— оно касается всех. Тактика Adversa действует яро. Не смущайтесь бешеным противодействием старого мира. Оно на ущербе. Ущерб этот выражается в том, что все усилия противодействующих творятся впустую. Давно уже было Сказано, что машина врагов Света работает на холостом ходу. Затраченные чудовищные силы и средства дают ничтожные результаты, вернее — никаких. Обречен старый мир, обречена тьма, и конец близок обоих, ибо мир старый тьмою живет.</w:t>
      </w:r>
    </w:p>
    <w:p w:rsidR="005708EB" w:rsidRDefault="005708EB" w:rsidP="00BF4524"/>
    <w:p w:rsidR="0096778F" w:rsidRDefault="00466BBD" w:rsidP="00BF4524">
      <w:r w:rsidRPr="00A07582">
        <w:rPr>
          <w:b/>
        </w:rPr>
        <w:t>1966</w:t>
      </w:r>
      <w:r>
        <w:rPr>
          <w:b/>
        </w:rPr>
        <w:t xml:space="preserve"> г. </w:t>
      </w:r>
      <w:r w:rsidR="00AF21D1" w:rsidRPr="00AF21D1">
        <w:rPr>
          <w:b/>
        </w:rPr>
        <w:t>665.</w:t>
      </w:r>
      <w:r w:rsidR="0096778F">
        <w:t xml:space="preserve"> (485). </w:t>
      </w:r>
      <w:r w:rsidR="00AF21D1" w:rsidRPr="00AF21D1">
        <w:rPr>
          <w:b/>
        </w:rPr>
        <w:t>(Гуру).</w:t>
      </w:r>
      <w:r w:rsidR="0096778F">
        <w:t xml:space="preserve"> Личное имеет оправдание и право на существование постольку, поскольку оно служит сверхличному и выражает его. Все великое в жизни людей отмечено печатью сверхличного и общечеловеческого. О личной жизни Андрея Рублева для потомства не сохранилось почти ничего. Но творения его рук остались для последующих поколений как шедевры непревзойденной своеобразной красоты и художественного выполнения. Ценно в нашей личной жизни лишь то, что можем оставить мы людям, но самая личность — только орудие Индивидуальности и оправдана в той лишь мере, в которой ей послужила, чтобы принести ей, бессмертной своей сущности, плоды своей жизни земной и чтобы, их принеся, самой умереть.</w:t>
      </w:r>
    </w:p>
    <w:p w:rsidR="005708EB" w:rsidRDefault="005708EB" w:rsidP="00BF4524"/>
    <w:p w:rsidR="0096778F" w:rsidRDefault="00466BBD" w:rsidP="00BF4524">
      <w:r w:rsidRPr="00A07582">
        <w:rPr>
          <w:b/>
        </w:rPr>
        <w:t>1966</w:t>
      </w:r>
      <w:r>
        <w:rPr>
          <w:b/>
        </w:rPr>
        <w:t xml:space="preserve"> г. </w:t>
      </w:r>
      <w:r w:rsidR="00AF21D1" w:rsidRPr="00AF21D1">
        <w:rPr>
          <w:b/>
        </w:rPr>
        <w:t>666.</w:t>
      </w:r>
      <w:r w:rsidR="0096778F">
        <w:t xml:space="preserve"> (486). </w:t>
      </w:r>
      <w:r w:rsidR="00AF21D1" w:rsidRPr="00AF21D1">
        <w:rPr>
          <w:b/>
        </w:rPr>
        <w:t>(Авг. 20).</w:t>
      </w:r>
      <w:r w:rsidR="0096778F">
        <w:t xml:space="preserve"> Явление трудового пота очень полезно для здоровья организма: усиливается обмен веществ, и ненужные выбрасываются из системы, заменяясь новыми. Таким труженикам неизвестны многие болезни, поражающие тех, кто не трудится так.</w:t>
      </w:r>
    </w:p>
    <w:p w:rsidR="005708EB" w:rsidRDefault="005708EB" w:rsidP="00BF4524"/>
    <w:p w:rsidR="0096778F" w:rsidRDefault="00466BBD" w:rsidP="00BF4524">
      <w:r w:rsidRPr="00A07582">
        <w:rPr>
          <w:b/>
        </w:rPr>
        <w:t>1966</w:t>
      </w:r>
      <w:r>
        <w:rPr>
          <w:b/>
        </w:rPr>
        <w:t xml:space="preserve"> г. </w:t>
      </w:r>
      <w:r w:rsidR="00AF21D1" w:rsidRPr="00AF21D1">
        <w:rPr>
          <w:b/>
        </w:rPr>
        <w:t>667.</w:t>
      </w:r>
      <w:r w:rsidR="0096778F">
        <w:t xml:space="preserve"> (487). Лучше страдать от людей, чем самому причинять страдания. Каждое причиненное людям страдание отзвучит причиняющему. Придется за все заплатить. Утеснения от людской жестокости неизбежны. Но горе жестоковыйным людям. Их карма настигнет, чтобы научить поступать по-человечески. Карма многому учит. Этот аспект кармы обычно не усматривается. Плата за деяния — платой. Но ведь цель ее — именно заставить понять ошибочность многих поступков. Хорошо научиться самому извлекать эту пользу сознательно из каждого кармического урока. Ученик обрекает себя на постоянную учебу всегда и на всем. Ведь жизнь на Земле — это школа, и все в ней — ученики. Тем более Наши ученики должны сознавать это условие и не обижаться, и не огорчаться, и не сетовать, когда опыт обогащается жизнью. Будем радоваться каждой возможности расширить его и углубить. Так и будем смотреть на все происходящее с нами как на учащее нас чему-то.</w:t>
      </w:r>
    </w:p>
    <w:p w:rsidR="005708EB" w:rsidRDefault="005708EB" w:rsidP="00BF4524"/>
    <w:p w:rsidR="0096778F" w:rsidRDefault="00466BBD" w:rsidP="00BF4524">
      <w:r w:rsidRPr="00A07582">
        <w:rPr>
          <w:b/>
        </w:rPr>
        <w:t>1966</w:t>
      </w:r>
      <w:r>
        <w:rPr>
          <w:b/>
        </w:rPr>
        <w:t xml:space="preserve"> г. </w:t>
      </w:r>
      <w:r w:rsidR="00AF21D1" w:rsidRPr="00AF21D1">
        <w:rPr>
          <w:b/>
        </w:rPr>
        <w:t>668.</w:t>
      </w:r>
      <w:r w:rsidR="0096778F">
        <w:t xml:space="preserve"> (488). </w:t>
      </w:r>
      <w:r w:rsidR="00AF21D1" w:rsidRPr="00AF21D1">
        <w:rPr>
          <w:b/>
        </w:rPr>
        <w:t>(М.А.Й.).</w:t>
      </w:r>
      <w:r w:rsidR="0096778F">
        <w:t xml:space="preserve"> Хорошо также порою помыслить о том, как не обременять собою людей. Обременяющих так много, ибо не хотят подумать о других. Некоторые же делают это, то есть </w:t>
      </w:r>
      <w:r w:rsidR="0096778F">
        <w:lastRenderedPageBreak/>
        <w:t>обременяют других, сознательно. Пусть все, исходящее от вас, не будет никому в тягость. От Учителя исходит радость, Свет и тепло. Ему подражайте в действиях. Это научит бережному отношению с близкими. Близкие так мало берегут друг друга. Неберегущим не уподобимся. Небережение отдаляет. Наука людских взаимоотношений очень тонка, но становится легкой и понятной при сердечном отношении к людям. Теплоту сердца не чуять нельзя, хотя и отскакивает она от толстокожих. Ведь к ежу прикоснуться невозможно, не уколовшись.</w:t>
      </w:r>
    </w:p>
    <w:p w:rsidR="005708EB" w:rsidRDefault="005708EB" w:rsidP="00BF4524"/>
    <w:p w:rsidR="0096778F" w:rsidRDefault="00466BBD" w:rsidP="00BF4524">
      <w:r w:rsidRPr="00A07582">
        <w:rPr>
          <w:b/>
        </w:rPr>
        <w:t>1966</w:t>
      </w:r>
      <w:r>
        <w:rPr>
          <w:b/>
        </w:rPr>
        <w:t xml:space="preserve"> г. </w:t>
      </w:r>
      <w:r w:rsidR="00AF21D1" w:rsidRPr="00AF21D1">
        <w:rPr>
          <w:b/>
        </w:rPr>
        <w:t>669.</w:t>
      </w:r>
      <w:r w:rsidR="0096778F">
        <w:t xml:space="preserve"> (489). </w:t>
      </w:r>
      <w:r w:rsidR="00AF21D1" w:rsidRPr="00AF21D1">
        <w:rPr>
          <w:b/>
        </w:rPr>
        <w:t>(Гуру).</w:t>
      </w:r>
      <w:r w:rsidR="0096778F">
        <w:t xml:space="preserve"> После останутся Записи эти. Кому-то они очень помогут. Значит, жизнь прожита не напрасно, хотя ее внешняя, видимая деятельность и выразилась не так, как у обычных людей. Но ведь мы приняли меру необычности. Необычны и Записи, и внешнее одиночество, и отдаление от тех, к кому жадно стремится сердце. Но миссия жизни выполняется, несмотря ни на что. Порадуемся этому и радостью этой утвердим верность пути.</w:t>
      </w:r>
    </w:p>
    <w:p w:rsidR="005708EB" w:rsidRDefault="005708EB" w:rsidP="00BF4524"/>
    <w:p w:rsidR="0096778F" w:rsidRDefault="00466BBD" w:rsidP="00BF4524">
      <w:r w:rsidRPr="00A07582">
        <w:rPr>
          <w:b/>
        </w:rPr>
        <w:t>1966</w:t>
      </w:r>
      <w:r>
        <w:rPr>
          <w:b/>
        </w:rPr>
        <w:t xml:space="preserve"> г. </w:t>
      </w:r>
      <w:r w:rsidR="00AF21D1" w:rsidRPr="00AF21D1">
        <w:rPr>
          <w:b/>
        </w:rPr>
        <w:t>670.</w:t>
      </w:r>
      <w:r w:rsidR="0096778F">
        <w:t xml:space="preserve"> (490). </w:t>
      </w:r>
      <w:r w:rsidR="00AF21D1" w:rsidRPr="00AF21D1">
        <w:rPr>
          <w:b/>
        </w:rPr>
        <w:t>(Авг. 21).</w:t>
      </w:r>
      <w:r w:rsidR="0096778F">
        <w:t xml:space="preserve"> Как трудно оторваться в сознании от всего, что его непосредственно окружает и в мыслях, и в чувствах, и внешне. Но связь Наша — поверх. Хотя бы на короткое время, но отрешение необходимо. Личность преисполнена окружающим и впечатлениями, связанными с ним. Следовательно, отрешения от личного и от непосредственного окружения тесно переплетаются между собою. Призрачное существование заменяет собою действительность, и Майя торжествует победу свою над нею. Но Наша Близость поверх. Вечное может уявлять себя во временном только лишь при понимании преходящей сущности условий земных. Все они кратки, то есть ограничены во времени. Но связь с Нами не ограничена ничем временным. Кончится жизнь в теле, а она будет продолжаться. Кончится жизнь в духе, и в новом воплощении она снова уявит себя.</w:t>
      </w:r>
    </w:p>
    <w:p w:rsidR="005708EB" w:rsidRDefault="005708EB" w:rsidP="00BF4524"/>
    <w:p w:rsidR="0096778F" w:rsidRDefault="00466BBD" w:rsidP="00BF4524">
      <w:r w:rsidRPr="00A07582">
        <w:rPr>
          <w:b/>
        </w:rPr>
        <w:t>1966</w:t>
      </w:r>
      <w:r>
        <w:rPr>
          <w:b/>
        </w:rPr>
        <w:t xml:space="preserve"> г. </w:t>
      </w:r>
      <w:r w:rsidR="00AF21D1" w:rsidRPr="00AF21D1">
        <w:rPr>
          <w:b/>
        </w:rPr>
        <w:t>671.</w:t>
      </w:r>
      <w:r w:rsidR="0096778F">
        <w:t xml:space="preserve"> (491). </w:t>
      </w:r>
      <w:r w:rsidR="00AF21D1" w:rsidRPr="00AF21D1">
        <w:rPr>
          <w:b/>
        </w:rPr>
        <w:t>(М.А.Й.).</w:t>
      </w:r>
      <w:r w:rsidR="0096778F">
        <w:t xml:space="preserve"> Наблюдательность есть средство обогащения сознания новыми поступлениями и новыми впечатлениями. Очень интересно наблюдать лица людей, выражение их глаз и физиономий. Как открытую книгу можно читать их настроения и чувства, если только, найдя в себе силу и желание отрешиться от себя, наблюдать их поверх своих личных мыслей и переживаний. Невозможно наблюдать, будучи занятым собою. Наблюдательность и самонаполнение несовместимы. Любое сосредоточение требует такого отрешения. Эгоизм слеп тем, что, кроме себя и своего, не видит ничего другого и не может, даже если бы и хотел. В этом ограниченность самости. Делает она человека слепым. Отрешению от себя надо учиться, хотя бы ради того, чтобы освободиться от слепоты.</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672.</w:t>
      </w:r>
      <w:r w:rsidR="0096778F">
        <w:t xml:space="preserve"> (492). </w:t>
      </w:r>
      <w:r w:rsidR="00AF21D1" w:rsidRPr="00AF21D1">
        <w:rPr>
          <w:b/>
        </w:rPr>
        <w:t>(Гуру).</w:t>
      </w:r>
      <w:r w:rsidR="0096778F">
        <w:t xml:space="preserve"> Человек пребывает с тем или с теми, в том или там, где его мысли. Мысль — регулятор психического окружения сознания. Мысль поддается контролю. Владыка мысли своей человек. Даже если он и находится во власти мыслей того или иного порядка, пожелал их, допустил их, удерживает их он сам, ибо сознательно или бессознательно, но выбор мыслей делается им, а не кем-либо другим. Мысли овладевают человеком только после того, как они были допущены им внутрь. Этот момент является решающим. Если, его уловив, мысль отбросить, она не в состоянии будет проникнуть в сознание и овладеть им. Контроль над мыслями осуществляется этим путем. Поздно и трудно бороться с уже допущенными мыслями. Негодные мысли подобны врагам, проникшим в плохо охраняемую крепость, — они открывают ее ворота для вражеских полчищ.</w:t>
      </w:r>
    </w:p>
    <w:p w:rsidR="005708EB" w:rsidRDefault="005708EB" w:rsidP="00BF4524"/>
    <w:p w:rsidR="0096778F" w:rsidRDefault="0096778F" w:rsidP="005C33F5">
      <w:pPr>
        <w:pStyle w:val="Quote"/>
      </w:pPr>
      <w:r>
        <w:t>Во сне летал, поднимаясь высоко. Был в помещении, с собой одновременно поднял на воздух целую группу ребят и девочек, человек десять. Потом вылетел через стены, держа на руках Р-су. Она мне много рассказывала о своих взаимоотношениях с артистом. Не знала, стоит ли выходить за него замуж. Были мы в чем-то белом. Потом я снова легко через стены прилетел к ней, видел артиста, от него отгородился. Впечатлений о ней и полетах было много. Она очень доверчиво ко мне относилась. Видел ее слезы.</w:t>
      </w:r>
    </w:p>
    <w:p w:rsidR="0096778F" w:rsidRDefault="00466BBD" w:rsidP="00BF4524">
      <w:r w:rsidRPr="00A07582">
        <w:rPr>
          <w:b/>
        </w:rPr>
        <w:t>1966</w:t>
      </w:r>
      <w:r>
        <w:rPr>
          <w:b/>
        </w:rPr>
        <w:t xml:space="preserve"> г. </w:t>
      </w:r>
      <w:r w:rsidR="00AF21D1" w:rsidRPr="00AF21D1">
        <w:rPr>
          <w:b/>
        </w:rPr>
        <w:t>673.</w:t>
      </w:r>
      <w:r w:rsidR="0096778F">
        <w:t xml:space="preserve"> (493). </w:t>
      </w:r>
      <w:r w:rsidR="00AF21D1" w:rsidRPr="00AF21D1">
        <w:rPr>
          <w:b/>
        </w:rPr>
        <w:t>(Авг. 22).</w:t>
      </w:r>
      <w:r w:rsidR="0096778F">
        <w:t xml:space="preserve"> Со сна были слова: «Как-то надо продержаться еще один день».</w:t>
      </w:r>
    </w:p>
    <w:p w:rsidR="0096778F" w:rsidRDefault="0096778F" w:rsidP="00BF4524">
      <w:r>
        <w:t>Жизнь внешняя и жизнь духа — каждая идет на своем плане, хотя и переплетаются они тесно. Обычно впечатления пребывания в Тонком Мире во время сна не доходят до земного сознания, но тем не менее они есть и они очень влияют на человека. Будем внимательно отмечать все прозрения в надплотное состояние, ибо по мере роста внимания к ним и утончения организма они будут усиливаться и приобретать стройность и последовательность. Ночные полеты сегодняшней ночи выяснили действительное отношение со стороны тех, с кем пришлось соприкоснуться в Тонком Мире. Это был ответ на мысли дня, коснувшиеся связанных кармою с вами людей.</w:t>
      </w:r>
    </w:p>
    <w:p w:rsidR="005708EB" w:rsidRDefault="005708EB" w:rsidP="00BF4524"/>
    <w:p w:rsidR="0096778F" w:rsidRDefault="00466BBD" w:rsidP="00BF4524">
      <w:r w:rsidRPr="00A07582">
        <w:rPr>
          <w:b/>
        </w:rPr>
        <w:t>1966</w:t>
      </w:r>
      <w:r>
        <w:rPr>
          <w:b/>
        </w:rPr>
        <w:t xml:space="preserve"> г. </w:t>
      </w:r>
      <w:r w:rsidR="00AF21D1" w:rsidRPr="00AF21D1">
        <w:rPr>
          <w:b/>
        </w:rPr>
        <w:t>674.</w:t>
      </w:r>
      <w:r w:rsidR="0096778F">
        <w:t xml:space="preserve"> Нехорошо в мире. Беспокойны стихии, выведенные из равновесия. Удары их мощны и будут усиливаться. Сдерживаем подземный огонь до решительного срока. Но он неумолимо приближается. Сроков нельзя отменить, хотя и возможно отложить до известного предела. Молчит дух человеческий. Во сколько же лиха обойдется людям его пробуждение? Великий (русский) народ знает, почем стоит фунт лиха, но другие не знают. И им, другим, не знающим, придется узнать. Гроза пронесется, задевши Родину вашу только слегка, но кому-то придется пострадать очень жестоко. Но </w:t>
      </w:r>
      <w:r w:rsidR="0096778F">
        <w:lastRenderedPageBreak/>
        <w:t>Родину вашу Мы Охраним. Несет она на себе тяготу утверждения Нового Мира, и в этом огромная заслуга ее перед Эволюцией. И будет она победна во всем. Недостатками и несовершенствами ее не смущайтесь, они с лихвою покрываются выполняемым ею Поручением.</w:t>
      </w:r>
    </w:p>
    <w:p w:rsidR="005708EB" w:rsidRDefault="005708EB" w:rsidP="00BF4524"/>
    <w:p w:rsidR="0096778F" w:rsidRDefault="00466BBD" w:rsidP="00BF4524">
      <w:r w:rsidRPr="00A07582">
        <w:rPr>
          <w:b/>
        </w:rPr>
        <w:t>1966</w:t>
      </w:r>
      <w:r>
        <w:rPr>
          <w:b/>
        </w:rPr>
        <w:t xml:space="preserve"> г. </w:t>
      </w:r>
      <w:r w:rsidR="00AF21D1" w:rsidRPr="00AF21D1">
        <w:rPr>
          <w:b/>
        </w:rPr>
        <w:t>675.</w:t>
      </w:r>
      <w:r w:rsidR="0096778F">
        <w:t xml:space="preserve"> (494). </w:t>
      </w:r>
      <w:r w:rsidR="00AF21D1" w:rsidRPr="00AF21D1">
        <w:rPr>
          <w:b/>
        </w:rPr>
        <w:t>(М.А.Й.).</w:t>
      </w:r>
      <w:r w:rsidR="0096778F">
        <w:t xml:space="preserve"> Очередная задача — понять, что внутренняя жизнь важнее и значительнее внешней. Внешняя закончится со смертью тела, а внутренняя останется. На нее и упор. Заботливо будем собирать все, накапливающее знание и опыт. Не обременим себя ничем излишним и ненужным, не говоря уже о вещах вредоносных, и особенно мыслях. Можно уже точно разделять все, поступающее в сознание, на два разряда вещей: одни берутся с собою в путь дальний, другие отбрасываются за ненадобностью или вредностью. Груз ядовитых мыслей особенно тяжек. Ведь мысли магнитны, и ядоносные мысли влекут их носителя к таким же ядозараженным слоям, или сферам, пространства. Зачем же брать с собою цепи, которые свяжут по рукам и ногам свободу духа?</w:t>
      </w:r>
    </w:p>
    <w:p w:rsidR="005708EB" w:rsidRDefault="005708EB" w:rsidP="00BF4524"/>
    <w:p w:rsidR="0096778F" w:rsidRDefault="00466BBD" w:rsidP="00BF4524">
      <w:r w:rsidRPr="00A07582">
        <w:rPr>
          <w:b/>
        </w:rPr>
        <w:t>1966</w:t>
      </w:r>
      <w:r>
        <w:rPr>
          <w:b/>
        </w:rPr>
        <w:t xml:space="preserve"> г. </w:t>
      </w:r>
      <w:r w:rsidR="00AF21D1" w:rsidRPr="00AF21D1">
        <w:rPr>
          <w:b/>
        </w:rPr>
        <w:t>676.</w:t>
      </w:r>
      <w:r w:rsidR="0096778F">
        <w:t xml:space="preserve"> (495). </w:t>
      </w:r>
      <w:r w:rsidR="00AF21D1" w:rsidRPr="00AF21D1">
        <w:rPr>
          <w:b/>
        </w:rPr>
        <w:t>(Гуру).</w:t>
      </w:r>
      <w:r w:rsidR="0096778F">
        <w:t xml:space="preserve"> Самокритика хороша только тогда, когда она дает стимул к дальнейшим усилиям продвигаться. Иначе она превращается в терзание и самоедство. Такие терзания бесполезны, ибо они пожирают психическую энергию и обессиливают. А нам надо идти вперед и вперед. И силы нужны. Их нужно много, чтобы дойти. Самоумаление тоже не годится. Позваны, признаны и ведомы. Чего же еще? И Знаки даются, что на верном пути. Потому можно спокойно двигаться дальше, зная и будучи твердо уверены, что Владыка никогда не Оставит. Трудно? Но кому же и когда было легко из тех, кто был отмечен печатью Света? Потому можно идти, силы свои умножая на противодействии окружающих и злобствовании служителей тьмы. Камни подъема служат упором ноге. Через тьму — к Свету.</w:t>
      </w:r>
    </w:p>
    <w:p w:rsidR="005708EB" w:rsidRDefault="005708EB" w:rsidP="00BF4524"/>
    <w:p w:rsidR="0096778F" w:rsidRDefault="00466BBD" w:rsidP="00BF4524">
      <w:r w:rsidRPr="00A07582">
        <w:rPr>
          <w:b/>
        </w:rPr>
        <w:t>1966</w:t>
      </w:r>
      <w:r>
        <w:rPr>
          <w:b/>
        </w:rPr>
        <w:t xml:space="preserve"> г. </w:t>
      </w:r>
      <w:r w:rsidR="00AF21D1" w:rsidRPr="00AF21D1">
        <w:rPr>
          <w:b/>
        </w:rPr>
        <w:t>677.</w:t>
      </w:r>
      <w:r w:rsidR="0096778F">
        <w:t xml:space="preserve"> (Вечером, на сон). Находясь в Тонком Мире, не все люди обладают способностью летать. Некоторые не могут летать, потому что не знают об этом, хотя и имеют достаточный запас психической энергии. Другие, хотя и знают, не имеют нужного запаса Агни. Без огненной энергии недоступны полеты. Те, кто обладают ею в большом количестве, не только летают сами, но имеют возможность брать в полеты с собою тех, кто не может летать. Берут просто на руки, как берет мать ребенка, и несут их с собою туда, куда нужно. И защищают при этом, если пролетают через невысокие слои пространства. Ангел, несущий в руках душу, не символ, но изображение действительности. В Тонком Мире неумеющих можно учить летать и в случае нужды брать с собою в полеты.</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678.</w:t>
      </w:r>
      <w:r w:rsidR="0096778F">
        <w:t xml:space="preserve"> (496). </w:t>
      </w:r>
      <w:r w:rsidR="00AF21D1" w:rsidRPr="00AF21D1">
        <w:rPr>
          <w:b/>
        </w:rPr>
        <w:t>(Авг. 23).</w:t>
      </w:r>
      <w:r w:rsidR="0096778F">
        <w:t xml:space="preserve"> Сын Мой, вот снова был дан знак роста цветка духа. Психическая энергия накапливается и растет незаметно, и Камень счастья начинает сиять. Как бы два человека в одном: внешний страдает, переживает, учится и собирает плоды опыта, а внутренний их пожинает и неприметно растет. Порадуемся даваемым знакам. Не будем ожидать их каждодневно или по заказу, но каждый заботливо отметим и присоединим к уже ранее данным. Надо дать духу свободу расти. Наросты, недостатки и несовершенства мешают. Их уничтожая и с ними борясь, создаем условия для беспрепятственного роста. Свет в открытых и закрытых глазах знак очень добрый, и теперь способность поднимать с собою в полетах других и с ними летать — это уже явное свидетельство проявлений накопленного Агни. Если бы люди знали, насколько важно переходить в Тонкий Мир, огонь накопивши, не стали бы они бездумно, легкомысленно или преступно растрачивать драгоценную мощь. Каждое действие растрачивает его или накапливает. Огненная помощь другим, конечно, сопровождается расходованием Агни, но это не есть его расточение, ибо кристалл Агни неуничтожаем. Расточение происходит иными путями. Уныние, раздражение, беспокойство, страх, злоба и все прочие отрицательные качества духа — расточители Агни. Расходование же его на помощь людям только способствует его накапливанию и росту, ибо подобная трата быстро восстанавливается, если не нарушен законный предел. Сейчас время такое, когда огонь надо очень беречь. Пространственное неблагополучие сильно влияет на его утечку. Иногда и Нам требуется ваша срочная помощь, и тогда расход Агни особенно ощутим. Но не будем бояться отдачи психической энергии на дело Общего Блага. Она, подобно мускулам, растет и укрепляется в упражнении, то есть в действии. Бездейственность есть убийство огненной силы в себе. Даже простой физический труд этим очень полезен. Почитаемый вами Подвижник много Работал физически. Будем учиться сознательно накапливать Агни всеми возможными способами. Но оберегитесь от пожирателей чужой силы. Они очень опасны и ненасытны, как страдающие солитером — сколько ни поглощают ее, им все мало, и требование у них одно: дай, дай, дай. Делиться накопленным сокровищем будем мудро и осмотрительно. Нет ничего более ценного на Земле и в Мирах, нежели сияющее сокровище Агни.</w:t>
      </w:r>
    </w:p>
    <w:p w:rsidR="005708EB" w:rsidRDefault="005708EB" w:rsidP="00BF4524"/>
    <w:p w:rsidR="0096778F" w:rsidRDefault="00466BBD" w:rsidP="00BF4524">
      <w:r w:rsidRPr="00A07582">
        <w:rPr>
          <w:b/>
        </w:rPr>
        <w:t>1966</w:t>
      </w:r>
      <w:r>
        <w:rPr>
          <w:b/>
        </w:rPr>
        <w:t xml:space="preserve"> г. </w:t>
      </w:r>
      <w:r w:rsidR="00AF21D1" w:rsidRPr="00AF21D1">
        <w:rPr>
          <w:b/>
        </w:rPr>
        <w:t>679.</w:t>
      </w:r>
      <w:r w:rsidR="0096778F">
        <w:t xml:space="preserve"> (497). </w:t>
      </w:r>
      <w:r w:rsidR="00AF21D1" w:rsidRPr="00AF21D1">
        <w:rPr>
          <w:b/>
        </w:rPr>
        <w:t>(М.А.Й.).</w:t>
      </w:r>
      <w:r w:rsidR="0096778F">
        <w:t xml:space="preserve"> Правильно отметили, что при нужном соприкасании с людьми посылается сила и дух ощущает подъем. Учитель Знает, когда следует поддержать и усилить. Тем более надо быть осмотрительным и бережным в расходовании полученной энергии. Условие сдержанности необходимо всегда. Это условие важно черезвычайно. Разрушенная плотина, то есть не сдерживающая притока воды, ее работы не даст. Не даст работы и открытый паровой котел. Сдержанность, нарушенная вследствие </w:t>
      </w:r>
      <w:r w:rsidR="0096778F">
        <w:lastRenderedPageBreak/>
        <w:t>каких бы то ни было причин, породит явление исчерпанности. Качество сдержанности понимается мало. Оно абсолютно необходимо в процессе накапливания Агни. Каждая несдержанность подобна прорыву в ткани воздушного шара — подъем невозможен. Очень полезно сказать только половину того, что имеется в сознании, но ни в коем случае не все. Исчерпанность — состояние весьма печальное и разрушительное для психики дающего. Желание всем поделиться вполне естественно, но поддаваться ему совершенно недопустимо. Пусть лучше осудят за скупость, чем исчерпают до конца и опустошат сокровищницу. Плата за это столь велика, что качество сдержанности необходимо утвердить в себе любою ценой.</w:t>
      </w:r>
    </w:p>
    <w:p w:rsidR="005708EB" w:rsidRDefault="005708EB" w:rsidP="00BF4524"/>
    <w:p w:rsidR="0096778F" w:rsidRDefault="00466BBD" w:rsidP="00BF4524">
      <w:r w:rsidRPr="00A07582">
        <w:rPr>
          <w:b/>
        </w:rPr>
        <w:t>1966</w:t>
      </w:r>
      <w:r>
        <w:rPr>
          <w:b/>
        </w:rPr>
        <w:t xml:space="preserve"> г. </w:t>
      </w:r>
      <w:r w:rsidR="00AF21D1" w:rsidRPr="00AF21D1">
        <w:rPr>
          <w:b/>
        </w:rPr>
        <w:t>680.</w:t>
      </w:r>
      <w:r w:rsidR="0096778F">
        <w:t xml:space="preserve"> (498). </w:t>
      </w:r>
      <w:r w:rsidR="00AF21D1" w:rsidRPr="00AF21D1">
        <w:rPr>
          <w:b/>
        </w:rPr>
        <w:t>(Гуру).</w:t>
      </w:r>
      <w:r w:rsidR="0096778F">
        <w:t xml:space="preserve"> Распущенность психической энергии проявляется по многим каналам. Все виды распущенности пресекаются сурово и беспощадно. Каждое излишне сказанное слово, или ненужное движение, или действие несет на себе печать распущенности. Контроль над собою может быть очень многосторонним. Ведь те же нервные движения представляют собою не что иное, как льющуюся бесцельно, несдержанную огненную силу. А она требует сурового обуздания. Ведь иначе невозможно ее накоплять. Обессиливают и ненужные мысли. Контроль распространяется на всю триаду — на мысли, на чувства, на действия. Овладение Агни — процесс сложный и трудный. Овладение собою будет необходимой ступенью к нему. Себя победивший, то есть обуздавший в себе и подчинивший себе растущую огненную мощь, становится победителем, про которого сказано: тот побеждает все, кто самого себя сумеет победить.</w:t>
      </w:r>
    </w:p>
    <w:p w:rsidR="005708EB" w:rsidRDefault="005708EB" w:rsidP="00BF4524"/>
    <w:p w:rsidR="0096778F" w:rsidRDefault="00466BBD" w:rsidP="00BF4524">
      <w:r w:rsidRPr="00A07582">
        <w:rPr>
          <w:b/>
        </w:rPr>
        <w:t>1966</w:t>
      </w:r>
      <w:r>
        <w:rPr>
          <w:b/>
        </w:rPr>
        <w:t xml:space="preserve"> г. </w:t>
      </w:r>
      <w:r w:rsidR="00AF21D1" w:rsidRPr="00AF21D1">
        <w:rPr>
          <w:b/>
        </w:rPr>
        <w:t>681.</w:t>
      </w:r>
      <w:r w:rsidR="0096778F">
        <w:t xml:space="preserve"> (499). </w:t>
      </w:r>
      <w:r w:rsidR="00AF21D1" w:rsidRPr="00AF21D1">
        <w:rPr>
          <w:b/>
        </w:rPr>
        <w:t>(Авг. 24).</w:t>
      </w:r>
      <w:r w:rsidR="0096778F">
        <w:t xml:space="preserve"> Сын Мой! Неизбежны колебания в отношениях к вам подошедших к Учению. Сказано было: «И вознесут, и унизят». Смотрите на это под углом познавания человека. Как же иначе понять природу людскую, если не столкнуться с ней близко. Одно Могу обещать: никто, соприкоснувшись с вами, не пройдет мимо, не выявив своей сущности. И никто выявленный не простит вам этого знания их скрытой природы. В суждениях ваших полагайтесь на себя, но не на мнения даже близких, ибо не видят они того, что видимо вам. И знайте свой путь, одинокий и трудный, но яро ведущий ко Мне. Имеете счастье Общения и получения посылок Моих. Не может это не вызывать реакции со стороны тех, кто соприкасается с вами. Отсюда и неизбежность острого реагирования с их стороны на излучения ваши. Но вы знайте свой путь — и то, что идете ко Мне. Многое еще скрыто от вас из того, что происходит с вами во время вашего сна, но сроки наступят, и узнаете, п многому удивитесь и порадуетесь. Они не знают почти ничего, а вы уже знаете самое главное, а именно то, что Мне близки и что связь наша уходит в далекое прошлое. Имеете то, что есть у очень немногих. Это цените и знайте об этом в сердце своем. Действительно близки вам </w:t>
      </w:r>
      <w:r w:rsidR="0096778F">
        <w:lastRenderedPageBreak/>
        <w:t>те, кто близок к вам по Лучу. Эта близость ненарушима. А остальные не ваши, и не ждите от них любви или дружбы непреходящих. Им близки другие, не близкие вам. Это, тем не менее, обязывает относиться и к ним, вам не близким, с должною степенью внимания и дружелюбия. Вам так много Дано, что от вас не убудет, если поделитесь Светом и с ними. Ваш долг посветить везде, где возможно и где нет явного и острого противодействия излучениям вашим. Но насильственное даяние невозможно. Но по созвучию можно давать, соблюдая меру законной выдачи огненной силы.</w:t>
      </w:r>
    </w:p>
    <w:p w:rsidR="005708EB" w:rsidRDefault="005708EB" w:rsidP="00BF4524"/>
    <w:p w:rsidR="0096778F" w:rsidRDefault="00466BBD" w:rsidP="00BF4524">
      <w:r w:rsidRPr="00A07582">
        <w:rPr>
          <w:b/>
        </w:rPr>
        <w:t>1966</w:t>
      </w:r>
      <w:r>
        <w:rPr>
          <w:b/>
        </w:rPr>
        <w:t xml:space="preserve"> г. </w:t>
      </w:r>
      <w:r w:rsidR="00AF21D1" w:rsidRPr="00AF21D1">
        <w:rPr>
          <w:b/>
        </w:rPr>
        <w:t>682.</w:t>
      </w:r>
      <w:r w:rsidR="0096778F">
        <w:t xml:space="preserve"> </w:t>
      </w:r>
      <w:r w:rsidR="00AF21D1" w:rsidRPr="00AF21D1">
        <w:rPr>
          <w:b/>
        </w:rPr>
        <w:t>(М.А.Й.).</w:t>
      </w:r>
      <w:r w:rsidR="0096778F">
        <w:t xml:space="preserve"> Родной мой, через радость и горе, но вместе и нераздельно с Владыкой, дойдете, куда Он Позвал. И не только через горе и радость, но и через все, что так обильно посылается жизнью. Быть вместе всегда и во всем, в единении полном нелегко потому, что часто состояния нашего духа не таковы, чтобы допустить это слияние. Житейские мелочи, огорчения, занятость, удары судьбы и сумерки, в которых живут окружающие вас обычные люди, очень мешают единению. Все это надо преодолеть, чтобы уже ничто не вставало между сознанием вашим и посылаемым Лучом. Сперва Луч, а потом, через его Свет преломленное, — всё остальное. На всем остальном стоит печать преходимости и временности, но постоянен Луч, и с вами всегда Пославший его. Так силы найдем проходить через жизнь, ни на миг не забывая о том, что нужнее и важнее всего.</w:t>
      </w:r>
    </w:p>
    <w:p w:rsidR="005708EB" w:rsidRDefault="005708EB" w:rsidP="00BF4524"/>
    <w:p w:rsidR="0096778F" w:rsidRDefault="00466BBD" w:rsidP="00BF4524">
      <w:r w:rsidRPr="00A07582">
        <w:rPr>
          <w:b/>
        </w:rPr>
        <w:t>1966</w:t>
      </w:r>
      <w:r>
        <w:rPr>
          <w:b/>
        </w:rPr>
        <w:t xml:space="preserve"> г. </w:t>
      </w:r>
      <w:r w:rsidR="00AF21D1" w:rsidRPr="00AF21D1">
        <w:rPr>
          <w:b/>
        </w:rPr>
        <w:t>683.</w:t>
      </w:r>
      <w:r w:rsidR="0096778F">
        <w:t xml:space="preserve"> </w:t>
      </w:r>
      <w:r w:rsidR="00AF21D1" w:rsidRPr="00AF21D1">
        <w:rPr>
          <w:b/>
        </w:rPr>
        <w:t>(Гуру).</w:t>
      </w:r>
      <w:r w:rsidR="0096778F">
        <w:t xml:space="preserve"> Энергия утвержденного ритма — это сила, которая мощно дух продвигает вперед. Устанавливая ритм, следуем путями космического закона. Сущность проявленного мира выражается в ритме. Он наблюдается во всех явлениях жизни. Материя существует и движима ритмом. Часто слышите о различной длине радиоволн. А длина волн есть не что иное, как их ритмическое колебание определенной длины и частоты. Ритмом пульсирует ядро атома. Цветовая и звуковая октавы основаны на том же принципе. Явление ритма важно необычайно. Аритмичность даже простого мотора выводит его из работы. Сознательно применяя ритм в жизни, много можно достичь. Тот, кто хочет следовать за Владыкой, пусть ритм утвердит в том, что важнее всего. Сила любого противодействия или воздействия преодолевается ритмом. Противодействия и воздействия временны и непостоянны, то есть переменчивы, но постоянен и неизменен ритм. В этом его сила. Даже ритм шага человека, идущего к Владыке, не должен быть нарушаем ничем. Идущий дойдет, если применен ритм.</w:t>
      </w:r>
    </w:p>
    <w:p w:rsidR="005708EB" w:rsidRDefault="005708EB" w:rsidP="00BF4524"/>
    <w:p w:rsidR="0096778F" w:rsidRDefault="00466BBD" w:rsidP="00BF4524">
      <w:r w:rsidRPr="00A07582">
        <w:rPr>
          <w:b/>
        </w:rPr>
        <w:t>1966</w:t>
      </w:r>
      <w:r>
        <w:rPr>
          <w:b/>
        </w:rPr>
        <w:t xml:space="preserve"> г. </w:t>
      </w:r>
      <w:r w:rsidR="00AF21D1" w:rsidRPr="00AF21D1">
        <w:rPr>
          <w:b/>
        </w:rPr>
        <w:t>684.</w:t>
      </w:r>
      <w:r w:rsidR="0096778F">
        <w:t xml:space="preserve"> (500). </w:t>
      </w:r>
      <w:r w:rsidR="00AF21D1" w:rsidRPr="00AF21D1">
        <w:rPr>
          <w:b/>
        </w:rPr>
        <w:t>(Авг. 25).</w:t>
      </w:r>
      <w:r w:rsidR="0096778F">
        <w:t xml:space="preserve"> И будем прислушиваться чаще к тому, что говорит сердце. Оно же первое и отметит созвучие или расхождение аурических излучений, какие бы прелестные слова ни говорились, прикрывающие расхождение. Оно всегда предупредит и </w:t>
      </w:r>
      <w:r w:rsidR="0096778F">
        <w:lastRenderedPageBreak/>
        <w:t>подаст знаки. Часто так называемое первое впечатление есть не что иное, как голос сердца. Редко бывает оно ошибочным. Как же иначе проникнуть под внешнюю завесу слов? Порою слова служат не для выражения мысли, но для прикрытия ее. Прикрывают они и бессердечие, и бездушное отношение, и жестокость. Много слов говорится, но мало делается дел блага. Будут указывать, как должны вы поступать, и что делать, и как относиться к людям, но тот, кто знает свой путь, чужими голосами не отвлечется. Если хотите иметь суждение правды, судите не по словам, но по делам и поступкам. Сущность человека выражается в них. А слова часто, как листья сухие, облетают и разносятся ветром. Но нужны и терпимость к несовершенствам окружающего, и вмещение в сознание свое тех, кто еще не может вместить. А главное, поверх всего — дружелюбие — просто покрыть добрым отношением или хотя бы беззлобным противузлословие неготовых. Куполом собственного понимания покрывается человеческое недомыслие. Бесполезны слова там, где нет желания их применить. Дырявый сосуд не наполнить. Пусть сердце будет судьею того, где, и когда, и кому, и сколько следует дать из сокровищницы драгоценной огненной силы, накопленной с такими трудами и оплаченной страданиями. Заповедана мудрость раздачи.</w:t>
      </w:r>
    </w:p>
    <w:p w:rsidR="005708EB" w:rsidRDefault="005708EB" w:rsidP="00BF4524"/>
    <w:p w:rsidR="0096778F" w:rsidRDefault="00466BBD" w:rsidP="00BF4524">
      <w:r w:rsidRPr="00A07582">
        <w:rPr>
          <w:b/>
        </w:rPr>
        <w:t>1966</w:t>
      </w:r>
      <w:r>
        <w:rPr>
          <w:b/>
        </w:rPr>
        <w:t xml:space="preserve"> г. </w:t>
      </w:r>
      <w:r w:rsidR="00AF21D1" w:rsidRPr="00AF21D1">
        <w:rPr>
          <w:b/>
        </w:rPr>
        <w:t>685.</w:t>
      </w:r>
      <w:r w:rsidR="0096778F">
        <w:t xml:space="preserve"> (501). </w:t>
      </w:r>
      <w:r w:rsidR="00AF21D1" w:rsidRPr="00AF21D1">
        <w:rPr>
          <w:b/>
        </w:rPr>
        <w:t>(М.А.Й.).</w:t>
      </w:r>
      <w:r w:rsidR="0096778F">
        <w:t xml:space="preserve"> Неимеющему нечего дать. Но имеющий неизбежно ощущает утечку психической энергии после каждого соприкасания и отдачи. Это явление неизбежно. Забота лишь о том, чтобы получающий не был дырявым решетом и чтобы выдача энергии не превышала известных пределов. Накапливается огненная сила для того, чтобы ею делиться с другими и им помогать. И то и другое требует очень большой осмотрительности. Ответственность велика за каждое слово, насыщенное огнем. Пустословие состоит из потока пустых слов, лишенных энергии Агни. Но огненное слово налагает ответственность на говорящего. Над каждым надо подумать, прежде чем его произнести. Огненные слова воздействуют не только на слушателя, но продолжают вибрировать в пространстве, облеченные в определенную форму и несущие с собою заряды Света.</w:t>
      </w:r>
    </w:p>
    <w:p w:rsidR="005708EB" w:rsidRDefault="005708EB" w:rsidP="00BF4524"/>
    <w:p w:rsidR="0096778F" w:rsidRDefault="00466BBD" w:rsidP="00BF4524">
      <w:r w:rsidRPr="00A07582">
        <w:rPr>
          <w:b/>
        </w:rPr>
        <w:t>1966</w:t>
      </w:r>
      <w:r>
        <w:rPr>
          <w:b/>
        </w:rPr>
        <w:t xml:space="preserve"> г. </w:t>
      </w:r>
      <w:r w:rsidR="00AF21D1" w:rsidRPr="00AF21D1">
        <w:rPr>
          <w:b/>
        </w:rPr>
        <w:t>686.</w:t>
      </w:r>
      <w:r w:rsidR="0096778F">
        <w:t xml:space="preserve"> (502). </w:t>
      </w:r>
      <w:r w:rsidR="00AF21D1" w:rsidRPr="00AF21D1">
        <w:rPr>
          <w:b/>
        </w:rPr>
        <w:t>(Гуру).</w:t>
      </w:r>
      <w:r w:rsidR="0096778F">
        <w:t xml:space="preserve"> Пусть каждый получит импульс двигаться дальше. Все положительное следует поддержать и на вопросы ответить. Только толочь воду в ступе не годится.</w:t>
      </w:r>
    </w:p>
    <w:p w:rsidR="005708EB" w:rsidRDefault="005708EB" w:rsidP="00BF4524"/>
    <w:p w:rsidR="0096778F" w:rsidRDefault="00466BBD" w:rsidP="00BF4524">
      <w:r w:rsidRPr="00A07582">
        <w:rPr>
          <w:b/>
        </w:rPr>
        <w:t>1966</w:t>
      </w:r>
      <w:r>
        <w:rPr>
          <w:b/>
        </w:rPr>
        <w:t xml:space="preserve"> г. </w:t>
      </w:r>
      <w:r w:rsidR="00AF21D1" w:rsidRPr="00AF21D1">
        <w:rPr>
          <w:b/>
        </w:rPr>
        <w:t>687.</w:t>
      </w:r>
      <w:r w:rsidR="0096778F">
        <w:t xml:space="preserve"> (503). </w:t>
      </w:r>
      <w:r w:rsidR="00AF21D1" w:rsidRPr="00AF21D1">
        <w:rPr>
          <w:b/>
        </w:rPr>
        <w:t>(Авг. 26).</w:t>
      </w:r>
      <w:r w:rsidR="0096778F">
        <w:t xml:space="preserve"> Придут и потребуют, и каждому надо дать в размерах его сознания. Соизмеримость тоже охраняет от черезмерной растраты сил. Соизмеримость во всем. Очень много уходит их на погашение пространственного неуравновесия. Никогда еще не было оно столь велико, как в настоящее время. Это неуравновесие вызывает такое же состояние и в психике человека. </w:t>
      </w:r>
      <w:r w:rsidR="0096778F">
        <w:lastRenderedPageBreak/>
        <w:t>Отсюда крайности в поведении людей, ибо очень немногие могут собою настолько владеть, чтобы сохранять собственное равновесие. Только его одно и можно противопоставить буйному натиску стихий. Не только люди, но и вся природа, и все живое яро реагируют на пространственное неуравновесие. Люди забыли, что человеку дана власть над всякою плотью и что человечество в целом ответственно за нарушение равновесия стихий. Стихийные бедствия, которым подвергались народы, всегда и неизменно вызывались порожденною ими кармой. Причина и следствие соответствовали друг другу. Наделен человеческий аппарат могучими энергиями, воздействующими на состояние планеты, на которой живет человек. Взаимодействие это отрицается, и бедственное положение Земли объясняется какими угодно причинами, но только не теми, которые его породили в действительности. Задача науки будущего в том, чтобы раскрыть и доказать эту взаимосвязь и пояснить, что устройство и процветание сада земного в очень многом зависят от человека. Спасти планету от гибели может только духовное перерождение человечества.</w:t>
      </w:r>
    </w:p>
    <w:p w:rsidR="005708EB" w:rsidRDefault="005708EB" w:rsidP="00BF4524"/>
    <w:p w:rsidR="0096778F" w:rsidRDefault="00466BBD" w:rsidP="00BF4524">
      <w:r w:rsidRPr="00A07582">
        <w:rPr>
          <w:b/>
        </w:rPr>
        <w:t>1966</w:t>
      </w:r>
      <w:r>
        <w:rPr>
          <w:b/>
        </w:rPr>
        <w:t xml:space="preserve"> г. </w:t>
      </w:r>
      <w:r w:rsidR="00AF21D1" w:rsidRPr="00AF21D1">
        <w:rPr>
          <w:b/>
        </w:rPr>
        <w:t>688.</w:t>
      </w:r>
      <w:r w:rsidR="0096778F">
        <w:t xml:space="preserve"> (504). </w:t>
      </w:r>
      <w:r w:rsidR="00AF21D1" w:rsidRPr="00AF21D1">
        <w:rPr>
          <w:b/>
        </w:rPr>
        <w:t>(М.А.Й.).</w:t>
      </w:r>
      <w:r w:rsidR="0096778F">
        <w:t xml:space="preserve"> Каждый может в сердце своем нелицемерно спросить себя, что сделал он и что делает, чтобы приложить Учение на практике в жизни каждого дня. Если не сделано в этом отношении ничего и все ограничивается читанием, или прекрасными только словами, или занятостью собою и своими личными переживаниями, огорчениями и трудностями, то это очень печально. Где желание потрудиться для Общего Блага и энергии свои отдать на служение человечеству? Каждое усилие дать что-то людям отзвучит радостью и сознанием правильности избранного пути. Никакие слова и намерения, даже самые высокие и прекрасные, не смогут заменить поступков и действий. Следование Учению выражается в приложении его в жизни. Потому каждый может законно спросить себя, что сделал и делает он, чтобы утвердиться в Учении не на словах, а на деле.</w:t>
      </w:r>
    </w:p>
    <w:p w:rsidR="0096778F" w:rsidRDefault="0096778F" w:rsidP="003F7838">
      <w:pPr>
        <w:pStyle w:val="Quote"/>
      </w:pPr>
      <w:r>
        <w:t>Ответ на просьбу о чем написать.</w:t>
      </w:r>
    </w:p>
    <w:p w:rsidR="005708EB" w:rsidRDefault="005708EB" w:rsidP="00BF4524"/>
    <w:p w:rsidR="0096778F" w:rsidRDefault="00466BBD" w:rsidP="00BF4524">
      <w:r w:rsidRPr="00A07582">
        <w:rPr>
          <w:b/>
        </w:rPr>
        <w:t>1966</w:t>
      </w:r>
      <w:r>
        <w:rPr>
          <w:b/>
        </w:rPr>
        <w:t xml:space="preserve"> г. </w:t>
      </w:r>
      <w:r w:rsidR="00AF21D1" w:rsidRPr="00AF21D1">
        <w:rPr>
          <w:b/>
        </w:rPr>
        <w:t>689.</w:t>
      </w:r>
      <w:r w:rsidR="0096778F">
        <w:t xml:space="preserve"> (505). </w:t>
      </w:r>
      <w:r w:rsidR="00AF21D1" w:rsidRPr="00AF21D1">
        <w:rPr>
          <w:b/>
        </w:rPr>
        <w:t>(Гуру).</w:t>
      </w:r>
      <w:r w:rsidR="0096778F">
        <w:t xml:space="preserve"> Практическое применение положений Учения в жизни создает ток энергий, дающий кристаллические отложения в Чаше. Каждый кристалл, даже самомалейший, несет в себе искорки Света. Прилагающий Учение строит свое будущее на твердом основании и умножает светоносность своей ауры. По этой светимости Учитель Отличает делающих от пустословов. Не слова спасут, но их применение.</w:t>
      </w:r>
    </w:p>
    <w:p w:rsidR="005708EB" w:rsidRDefault="005708EB" w:rsidP="00BF4524"/>
    <w:p w:rsidR="0096778F" w:rsidRDefault="0096778F" w:rsidP="00616E4F">
      <w:pPr>
        <w:pStyle w:val="Quote"/>
      </w:pPr>
      <w:r>
        <w:t xml:space="preserve">После разговора о значении мысли и научном подходе в государственном масштабе к ее изучению, и практическому применению, и передачам видел во сне, что говорил с одним </w:t>
      </w:r>
      <w:r>
        <w:lastRenderedPageBreak/>
        <w:t xml:space="preserve">академиком и он уже составил и проверил записи по этому вопросу </w:t>
      </w:r>
      <w:r w:rsidR="00616E4F">
        <w:t xml:space="preserve">уже </w:t>
      </w:r>
      <w:r>
        <w:t>для исполнения.</w:t>
      </w:r>
    </w:p>
    <w:p w:rsidR="0096778F" w:rsidRDefault="00466BBD" w:rsidP="00BF4524">
      <w:r w:rsidRPr="00A07582">
        <w:rPr>
          <w:b/>
        </w:rPr>
        <w:t>1966</w:t>
      </w:r>
      <w:r>
        <w:rPr>
          <w:b/>
        </w:rPr>
        <w:t xml:space="preserve"> г. </w:t>
      </w:r>
      <w:r w:rsidR="00AF21D1" w:rsidRPr="00AF21D1">
        <w:rPr>
          <w:b/>
        </w:rPr>
        <w:t>690.</w:t>
      </w:r>
      <w:r w:rsidR="0096778F">
        <w:t xml:space="preserve"> (506). </w:t>
      </w:r>
      <w:r w:rsidR="00AF21D1" w:rsidRPr="00AF21D1">
        <w:rPr>
          <w:b/>
        </w:rPr>
        <w:t>(Авг. 27).</w:t>
      </w:r>
      <w:r w:rsidR="0096778F">
        <w:t xml:space="preserve"> Мысль правильна — Ведущая Страна, Родина ваша, не может, не имеет права отстать от других стран в вопросе о практическом изучении законов мысли и плестись у них в хвосте. В этом соревновании победительницей будет та страна, которая первая отнесется к этой проблеме наиболее серьезно и первая приступит к самым широким опытам и экспериментам. Овладение мыслью поставит ее во главе мирового движения. Отставшим уже будет невозможно состязаться далее, так как опыты требуют времени, а главное, знаний, как подойти к делу. Конечно, Мы Поможем и Будем давать указания и направлять исследования и работу. Очень важно, чтобы дело находилось в чистых руках, далеких от корысти и карьеризма. Ведь придется собрать со всей страны самых чутких и способных улавливать мысли ребят и вести занятия с ними, обставив опыты соответствующими условиями и при полной изоляции от тлетворного дыхания городов. И наставники должны быть на высоте, и ауры их должны быть светоносными, и ничто нечистое не должно быть допущено в окружение занимающихся. Гармоническое условие звука, цвета и аромата будет призвано на помощь. Конечно, противодействий со стороны темных будет немало. Потому придется действовать очень осмотрительно. О своевременности начала можно будет судить по обстоятельствам, которые неожиданно начнут складываться благоприятно. Опасность использования силы мысли во зло будет велика, но все же научной постановке практического изучения и применения мысленных передач и сообщений время пришло, и откладывать дальше даваемые возможности уже будет нельзя, чтобы не оказаться в числе безнадежно отставших. Хорошо, если к изучению мысли успешно приступят друзья вашей Родины, ну а если враги?! Вот почему невежественное отрицание в этой области становится уже недопустимым и даже преступным. Время не ждет. Преддверие, явленное мыслью, необходимо уже утверждать пространственно, создавая нужные в этом направлении тонкие формы. Изобретателей высокочастотной фотографии тоже придется к работе привлечь для проверки качества мыслей и излучений испытуемых и ведущих процесс восприятия и передачи субъектов. Многое можно будет добавить и указать в свое время.</w:t>
      </w:r>
    </w:p>
    <w:p w:rsidR="005708EB" w:rsidRDefault="005708EB" w:rsidP="00BF4524"/>
    <w:p w:rsidR="0096778F" w:rsidRDefault="00466BBD" w:rsidP="00BF4524">
      <w:r w:rsidRPr="00A07582">
        <w:rPr>
          <w:b/>
        </w:rPr>
        <w:t>1966</w:t>
      </w:r>
      <w:r>
        <w:rPr>
          <w:b/>
        </w:rPr>
        <w:t xml:space="preserve"> г. </w:t>
      </w:r>
      <w:r w:rsidR="00AF21D1" w:rsidRPr="00AF21D1">
        <w:rPr>
          <w:b/>
        </w:rPr>
        <w:t>691.</w:t>
      </w:r>
      <w:r w:rsidR="0096778F">
        <w:t xml:space="preserve"> </w:t>
      </w:r>
      <w:r w:rsidR="00AF21D1" w:rsidRPr="00AF21D1">
        <w:rPr>
          <w:b/>
        </w:rPr>
        <w:t>(М.А.Й.).</w:t>
      </w:r>
      <w:r w:rsidR="0096778F">
        <w:t xml:space="preserve"> Без знания Учения и помощи нашей и Владык желаемых результатов не добиться. Примут вас и указания ваши, через нас даваемые, опыты будут успешны. Отвергнут — останутся ни с чем. Трудно будет втолковывать неподготовленным людям подробности нужных условий. Но их им придется все же принять, иначе успеха не будет. И, давая указания, не следует углубляться в пояснение законов, лежащих в основе явлений. Придется просто сказать, что это нужно для успешности опытов. </w:t>
      </w:r>
      <w:r w:rsidR="0096778F">
        <w:lastRenderedPageBreak/>
        <w:t>Ведь к изучению мысли и ее законов люди когда-то придут. И чем это будет скорее, тем лучше.</w:t>
      </w:r>
    </w:p>
    <w:p w:rsidR="005708EB" w:rsidRDefault="005708EB" w:rsidP="00BF4524"/>
    <w:p w:rsidR="0096778F" w:rsidRDefault="00466BBD" w:rsidP="00BF4524">
      <w:r w:rsidRPr="00A07582">
        <w:rPr>
          <w:b/>
        </w:rPr>
        <w:t>1966</w:t>
      </w:r>
      <w:r>
        <w:rPr>
          <w:b/>
        </w:rPr>
        <w:t xml:space="preserve"> г. </w:t>
      </w:r>
      <w:r w:rsidR="00AF21D1" w:rsidRPr="00AF21D1">
        <w:rPr>
          <w:b/>
        </w:rPr>
        <w:t>692.</w:t>
      </w:r>
      <w:r w:rsidR="0096778F">
        <w:t xml:space="preserve"> </w:t>
      </w:r>
      <w:r w:rsidR="00AF21D1" w:rsidRPr="00AF21D1">
        <w:rPr>
          <w:b/>
        </w:rPr>
        <w:t>(Гуру).</w:t>
      </w:r>
      <w:r w:rsidR="0096778F">
        <w:t xml:space="preserve"> Как же определить, подходит ребенок для опыта по передаче мыслей или нет без фотографии его излучений? Одной восприимчивости мало. Медиумы тоже восприимчивы, но совершенно не годятся для нашей цели. Великому изобретению высокочастотной фотографии придется дать путевку в жизнь или же работать вслепую.</w:t>
      </w:r>
    </w:p>
    <w:p w:rsidR="005708EB" w:rsidRDefault="005708EB" w:rsidP="00BF4524"/>
    <w:p w:rsidR="0096778F" w:rsidRDefault="00466BBD" w:rsidP="00BF4524">
      <w:r w:rsidRPr="00A07582">
        <w:rPr>
          <w:b/>
        </w:rPr>
        <w:t>1966</w:t>
      </w:r>
      <w:r>
        <w:rPr>
          <w:b/>
        </w:rPr>
        <w:t xml:space="preserve"> г. </w:t>
      </w:r>
      <w:r w:rsidR="00AF21D1" w:rsidRPr="00AF21D1">
        <w:rPr>
          <w:b/>
        </w:rPr>
        <w:t>693.</w:t>
      </w:r>
      <w:r w:rsidR="0096778F">
        <w:t xml:space="preserve"> </w:t>
      </w:r>
      <w:r w:rsidR="00AF21D1" w:rsidRPr="00AF21D1">
        <w:rPr>
          <w:b/>
        </w:rPr>
        <w:t>(Авг. 28).</w:t>
      </w:r>
      <w:r w:rsidR="0096778F">
        <w:t xml:space="preserve"> Школы сосредоточения мысли в убийственной атмосфере современных людских скопищ совершенно невозможны. Вопрос этот столь серьезен и сложен, что без Наших прямых указаний его не следует поднимать, тем более, что выдача сокровенного в нечистые руки может повлечь за собою нежелательные последствия. Но все же что-то должно быть сделано и предпринято в этом направлении, ибо под лежачий камень вода не течет.</w:t>
      </w:r>
    </w:p>
    <w:p w:rsidR="005708EB" w:rsidRDefault="005708EB" w:rsidP="00BF4524"/>
    <w:p w:rsidR="0096778F" w:rsidRDefault="00466BBD" w:rsidP="00BF4524">
      <w:r w:rsidRPr="00A07582">
        <w:rPr>
          <w:b/>
        </w:rPr>
        <w:t>1966</w:t>
      </w:r>
      <w:r>
        <w:rPr>
          <w:b/>
        </w:rPr>
        <w:t xml:space="preserve"> г. </w:t>
      </w:r>
      <w:r w:rsidR="00AF21D1" w:rsidRPr="00AF21D1">
        <w:rPr>
          <w:b/>
        </w:rPr>
        <w:t>694.</w:t>
      </w:r>
      <w:r w:rsidR="0096778F">
        <w:t xml:space="preserve"> (507). </w:t>
      </w:r>
      <w:r w:rsidR="00AF21D1" w:rsidRPr="00AF21D1">
        <w:rPr>
          <w:b/>
        </w:rPr>
        <w:t>(М.А.Й.).</w:t>
      </w:r>
      <w:r w:rsidR="0096778F">
        <w:t xml:space="preserve"> Беседы на духовные темы очень полезны, но при условии творческого взаимообмена энергий. Тяжелое чувство после разговоров о высоких материях получается оттого, что для одной стороны — это трата огненной энергии, а для другой — трата слов, хотя и высоких, но все же только лишь слов. Таких разговоров лучше избегать.</w:t>
      </w:r>
    </w:p>
    <w:p w:rsidR="005708EB" w:rsidRDefault="005708EB" w:rsidP="00BF4524"/>
    <w:p w:rsidR="0096778F" w:rsidRDefault="00466BBD" w:rsidP="00BF4524">
      <w:r w:rsidRPr="00A07582">
        <w:rPr>
          <w:b/>
        </w:rPr>
        <w:t>1966</w:t>
      </w:r>
      <w:r>
        <w:rPr>
          <w:b/>
        </w:rPr>
        <w:t xml:space="preserve"> г. </w:t>
      </w:r>
      <w:r w:rsidR="00AF21D1" w:rsidRPr="00AF21D1">
        <w:rPr>
          <w:b/>
        </w:rPr>
        <w:t>695.</w:t>
      </w:r>
      <w:r w:rsidR="0096778F">
        <w:t xml:space="preserve"> </w:t>
      </w:r>
      <w:r w:rsidR="00AF21D1" w:rsidRPr="00AF21D1">
        <w:rPr>
          <w:b/>
        </w:rPr>
        <w:t>(Гуру).</w:t>
      </w:r>
      <w:r w:rsidR="0096778F">
        <w:t xml:space="preserve"> Даже Учителя, соприкасаясь с людьми, тяжко болели. При известной степени утонченности болезненной реакции при близком касании к людям избежать невозможно, несмотря на то, что эти люди коснулись Учения. Разница в напряжении излучений служит причиной поглощения более слабой аурой энергий более сильной. Выдача психической энергии должна происходить под контролем.</w:t>
      </w:r>
    </w:p>
    <w:p w:rsidR="005708EB" w:rsidRDefault="005708EB" w:rsidP="00BF4524"/>
    <w:p w:rsidR="0096778F" w:rsidRDefault="00466BBD" w:rsidP="00BF4524">
      <w:r w:rsidRPr="00A07582">
        <w:rPr>
          <w:b/>
        </w:rPr>
        <w:t>1966</w:t>
      </w:r>
      <w:r>
        <w:rPr>
          <w:b/>
        </w:rPr>
        <w:t xml:space="preserve"> г. </w:t>
      </w:r>
      <w:r w:rsidR="00AF21D1" w:rsidRPr="00AF21D1">
        <w:rPr>
          <w:b/>
        </w:rPr>
        <w:t>696.</w:t>
      </w:r>
      <w:r w:rsidR="0096778F">
        <w:t xml:space="preserve"> </w:t>
      </w:r>
      <w:r w:rsidR="00AF21D1" w:rsidRPr="00AF21D1">
        <w:rPr>
          <w:b/>
        </w:rPr>
        <w:t>(Авг. 29).</w:t>
      </w:r>
      <w:r w:rsidR="0096778F">
        <w:t xml:space="preserve"> (Со сна). Наш долг знать непреложно. Непреложное знание духа есть результат длительного Общения.</w:t>
      </w:r>
    </w:p>
    <w:p w:rsidR="0096778F" w:rsidRDefault="0096778F" w:rsidP="00BF4524">
      <w:r>
        <w:t>При достаточно длительном контакте Учителя с учеником или ведущего с ведомым получается созвучие и такое объединение сознаний, когда накопленный опыт руководителя и стремление его поделиться с учеником не вызывают в последнем ни недоверия, ни противодействия. Если же сознание его не готово и он не в силах вместить, то неизбежны недоверие, сомнения, противодействия и просто невозможность принять даваемое. Протест или отрицание — явные признаки того, что принесенные сосуды уже переполнились. Ассимиляция сознаний — необходимое условие передачи сокровенного знания. Законов созвучия не следует нарушать, ибо вместо блага произойдет вред.</w:t>
      </w:r>
    </w:p>
    <w:p w:rsidR="005708EB" w:rsidRDefault="005708EB" w:rsidP="00BF4524"/>
    <w:p w:rsidR="0096778F" w:rsidRDefault="00466BBD" w:rsidP="00BF4524">
      <w:r w:rsidRPr="00A07582">
        <w:rPr>
          <w:b/>
        </w:rPr>
        <w:t>1966</w:t>
      </w:r>
      <w:r>
        <w:rPr>
          <w:b/>
        </w:rPr>
        <w:t xml:space="preserve"> г. </w:t>
      </w:r>
      <w:r w:rsidR="00AF21D1" w:rsidRPr="00AF21D1">
        <w:rPr>
          <w:b/>
        </w:rPr>
        <w:t>697.</w:t>
      </w:r>
      <w:r w:rsidR="0096778F">
        <w:t xml:space="preserve"> (508). </w:t>
      </w:r>
      <w:r w:rsidR="00AF21D1" w:rsidRPr="00AF21D1">
        <w:rPr>
          <w:b/>
        </w:rPr>
        <w:t>(М.А.Й.).</w:t>
      </w:r>
      <w:r w:rsidR="0096778F">
        <w:t xml:space="preserve"> «Не мечите бисера перед свиньями и не бросайте святыни псам, чтобы они не попрали ее ногами своими и, поправши, не обратились на вас и не растерзали вас». Вот давний Завет Владыки о том, как осмотрительно надо делиться накопленными сокровищами знания. Невежды могут думать, что он устарел и что им следует давать все, независимо от состояния и вместимости их сознания. Но Заветы Владыки Даны на все время, которое есть, и потому ненарушимы. Конечно, ими можно и пренебречь, но тогда и разрушительные следствия небрежения неизбежны. Необходимо научиться мудрой раздаче.</w:t>
      </w:r>
    </w:p>
    <w:p w:rsidR="005708EB" w:rsidRDefault="005708EB" w:rsidP="00BF4524"/>
    <w:p w:rsidR="0096778F" w:rsidRDefault="00466BBD" w:rsidP="00BF4524">
      <w:r w:rsidRPr="00A07582">
        <w:rPr>
          <w:b/>
        </w:rPr>
        <w:t>1966</w:t>
      </w:r>
      <w:r>
        <w:rPr>
          <w:b/>
        </w:rPr>
        <w:t xml:space="preserve"> г. </w:t>
      </w:r>
      <w:r w:rsidR="00AF21D1" w:rsidRPr="00AF21D1">
        <w:rPr>
          <w:b/>
        </w:rPr>
        <w:t>698.</w:t>
      </w:r>
      <w:r w:rsidR="0096778F">
        <w:t xml:space="preserve"> (509). </w:t>
      </w:r>
      <w:r w:rsidR="00AF21D1" w:rsidRPr="00AF21D1">
        <w:rPr>
          <w:b/>
        </w:rPr>
        <w:t>(Гуру).</w:t>
      </w:r>
      <w:r w:rsidR="0096778F">
        <w:t xml:space="preserve"> Только долгий опыт и знание человеческой природы позволяют мудро совместить щедрость даяния со сдержанностью и осмотрительностью. Конечно, чувствознание должно указать законную меру. И все же при всех условиях лучше умолчать, чем дать больше того, что может вместить сознание. Только неопытность или желание учительствовать не позволяют совмещать щедрость даяния со сдержанностью.</w:t>
      </w:r>
    </w:p>
    <w:p w:rsidR="005708EB" w:rsidRDefault="005708EB" w:rsidP="00BF4524"/>
    <w:p w:rsidR="0096778F" w:rsidRDefault="0096778F" w:rsidP="00694915">
      <w:pPr>
        <w:pStyle w:val="Quote"/>
      </w:pPr>
      <w:r>
        <w:t>Вчера, лежа днем на кровати, видел, что поленница дров упала, разрушившись наполовину. Вечером, во время сильного ветра я доставал лестницу, стоявшую за ней, и она частично развалилась. Но это была не та, которую видел, и повалился не весь верх, а только сбоку. Ночью тяжелый сон. Был кем-то осужден чуть ли не на смерть.</w:t>
      </w:r>
    </w:p>
    <w:p w:rsidR="0096778F" w:rsidRDefault="00466BBD" w:rsidP="00BF4524">
      <w:r w:rsidRPr="00A07582">
        <w:rPr>
          <w:b/>
        </w:rPr>
        <w:t>1966</w:t>
      </w:r>
      <w:r>
        <w:rPr>
          <w:b/>
        </w:rPr>
        <w:t xml:space="preserve"> г. </w:t>
      </w:r>
      <w:r w:rsidR="00AF21D1" w:rsidRPr="00AF21D1">
        <w:rPr>
          <w:b/>
        </w:rPr>
        <w:t>699.</w:t>
      </w:r>
      <w:r w:rsidR="0096778F">
        <w:t xml:space="preserve"> </w:t>
      </w:r>
      <w:r w:rsidR="00AF21D1" w:rsidRPr="00AF21D1">
        <w:rPr>
          <w:b/>
        </w:rPr>
        <w:t>(Авг. 30).</w:t>
      </w:r>
      <w:r w:rsidR="0096778F">
        <w:t xml:space="preserve"> Прекращение восприятий может также происходить и от опустошения сокровищницы. Принятие мыслей идет силой накопленной психической энергии, и когда запас ее истощился, воспринимать становится нечем. Опустошают ее запас люди, реже — антагонистические токи, а также и нападения темных.</w:t>
      </w:r>
    </w:p>
    <w:p w:rsidR="005708EB" w:rsidRDefault="005708EB" w:rsidP="00BF4524"/>
    <w:p w:rsidR="0096778F" w:rsidRDefault="00466BBD" w:rsidP="00BF4524">
      <w:r w:rsidRPr="00A07582">
        <w:rPr>
          <w:b/>
        </w:rPr>
        <w:t>1966</w:t>
      </w:r>
      <w:r>
        <w:rPr>
          <w:b/>
        </w:rPr>
        <w:t xml:space="preserve"> г. </w:t>
      </w:r>
      <w:r w:rsidR="00AF21D1" w:rsidRPr="00AF21D1">
        <w:rPr>
          <w:b/>
        </w:rPr>
        <w:t>700.</w:t>
      </w:r>
      <w:r w:rsidR="0096778F">
        <w:t xml:space="preserve"> (510). </w:t>
      </w:r>
      <w:r w:rsidR="00AF21D1" w:rsidRPr="00AF21D1">
        <w:rPr>
          <w:b/>
        </w:rPr>
        <w:t>(М.А.Й.).</w:t>
      </w:r>
      <w:r w:rsidR="0096778F">
        <w:t xml:space="preserve"> Молчаливость означает также и защищенность, ибо при молчании микрокосм человека закрыт от ударов извне. Мысли не проектируются наружу в виде слов, и противодействующим не за что уцепиться. Молчаливость близка равновесию, когда все энергии как бы вобраны внутрь. Ларец закрытый и гора неразграбленная связаны с условием равновесия.</w:t>
      </w:r>
    </w:p>
    <w:p w:rsidR="005708EB" w:rsidRDefault="005708EB" w:rsidP="00BF4524"/>
    <w:p w:rsidR="0096778F" w:rsidRDefault="00466BBD" w:rsidP="00BF4524">
      <w:r w:rsidRPr="00A07582">
        <w:rPr>
          <w:b/>
        </w:rPr>
        <w:t>1966</w:t>
      </w:r>
      <w:r>
        <w:rPr>
          <w:b/>
        </w:rPr>
        <w:t xml:space="preserve"> г. </w:t>
      </w:r>
      <w:r w:rsidR="00AF21D1" w:rsidRPr="00AF21D1">
        <w:rPr>
          <w:b/>
        </w:rPr>
        <w:t>701.</w:t>
      </w:r>
      <w:r w:rsidR="0096778F">
        <w:t xml:space="preserve"> (511). </w:t>
      </w:r>
      <w:r w:rsidR="00AF21D1" w:rsidRPr="00AF21D1">
        <w:rPr>
          <w:b/>
        </w:rPr>
        <w:t>(Гуру).</w:t>
      </w:r>
      <w:r w:rsidR="0096778F">
        <w:t xml:space="preserve"> Прободание пространства мыслью не есть фантазия воображения, но действительный акт воли. Мысль всегда касается объекта, к которому она устремлена. При достаточной степени отрешения от себя восприятие энергий, излучаемых объектом или субъектом, на котором сосредоточена мысль, делается возможным и осуществимым. Явление Общения основано именно на этом. Полету мысли в пространстве трудно поставить преграды. В сознание мысли проникают по созвучию. </w:t>
      </w:r>
      <w:r w:rsidR="0096778F">
        <w:lastRenderedPageBreak/>
        <w:t>Закрыть приемник для нежелательных мыслей можно, лишь оградившись желательными.</w:t>
      </w:r>
    </w:p>
    <w:p w:rsidR="005708EB" w:rsidRDefault="005708EB" w:rsidP="00BF4524"/>
    <w:p w:rsidR="0096778F" w:rsidRDefault="00466BBD" w:rsidP="00BF4524">
      <w:r w:rsidRPr="00A07582">
        <w:rPr>
          <w:b/>
        </w:rPr>
        <w:t>1966</w:t>
      </w:r>
      <w:r>
        <w:rPr>
          <w:b/>
        </w:rPr>
        <w:t xml:space="preserve"> г. </w:t>
      </w:r>
      <w:r w:rsidR="00AF21D1" w:rsidRPr="00AF21D1">
        <w:rPr>
          <w:b/>
        </w:rPr>
        <w:t>702.</w:t>
      </w:r>
      <w:r w:rsidR="0096778F">
        <w:t xml:space="preserve"> Ночью отяготили темные. Но со Мною не страшно ничего. Значит, надо быть только вместе, неотделимо и крепко.</w:t>
      </w:r>
    </w:p>
    <w:p w:rsidR="005708EB" w:rsidRDefault="005708EB" w:rsidP="00BF4524"/>
    <w:p w:rsidR="0096778F" w:rsidRDefault="00466BBD" w:rsidP="00BF4524">
      <w:r w:rsidRPr="00A07582">
        <w:rPr>
          <w:b/>
        </w:rPr>
        <w:t>1966</w:t>
      </w:r>
      <w:r>
        <w:rPr>
          <w:b/>
        </w:rPr>
        <w:t xml:space="preserve"> г. </w:t>
      </w:r>
      <w:r w:rsidR="00AF21D1" w:rsidRPr="00AF21D1">
        <w:rPr>
          <w:b/>
        </w:rPr>
        <w:t>703.</w:t>
      </w:r>
      <w:r w:rsidR="0096778F">
        <w:t xml:space="preserve"> </w:t>
      </w:r>
      <w:r w:rsidR="00AF21D1" w:rsidRPr="00AF21D1">
        <w:rPr>
          <w:b/>
        </w:rPr>
        <w:t>(Авг. 31).</w:t>
      </w:r>
      <w:r w:rsidR="0096778F">
        <w:t xml:space="preserve"> Друг Мой, реакция после соприкосновения с теми, кому надо давать, всегда ощущается в виде некоторой опустошенности сознания. Но ведь восприятие пространственной мысли совершается при посредстве психической энергии, и если она на ущербе или исчерпана, то и поступления соответственно претерпевают видоизменения или на какое-то время прекращаются вовсе.</w:t>
      </w:r>
    </w:p>
    <w:p w:rsidR="005708EB" w:rsidRDefault="005708EB" w:rsidP="00BF4524"/>
    <w:p w:rsidR="0096778F" w:rsidRDefault="00466BBD" w:rsidP="00BF4524">
      <w:r w:rsidRPr="00A07582">
        <w:rPr>
          <w:b/>
        </w:rPr>
        <w:t>1966</w:t>
      </w:r>
      <w:r>
        <w:rPr>
          <w:b/>
        </w:rPr>
        <w:t xml:space="preserve"> г. </w:t>
      </w:r>
      <w:r w:rsidR="00AF21D1" w:rsidRPr="00AF21D1">
        <w:rPr>
          <w:b/>
        </w:rPr>
        <w:t>704.</w:t>
      </w:r>
      <w:r w:rsidR="0096778F">
        <w:t xml:space="preserve"> (512). </w:t>
      </w:r>
      <w:r w:rsidR="00AF21D1" w:rsidRPr="00AF21D1">
        <w:rPr>
          <w:b/>
        </w:rPr>
        <w:t>(М.А.Й.).</w:t>
      </w:r>
      <w:r w:rsidR="0096778F">
        <w:t xml:space="preserve"> Радостно думать о приносящих. Их так мало по сравнению с берущими. Берущие никогда не думают о том, что и они могут что-то принести и тем облегчить Непомерную Ношу Тех, к Кому они обращаются за получением. Вместо духовного приношения утвердились денежные или вещами, и принцип взаимообмена тонкими энергиями был грубо нарушен. Так просто принести деньги и считать за это себя вправе на получение даров духа. Ведь жертвы, приносимые в храмах, только после вырождения своей сущности стали материальными и даже кровавыми, в то время как их первичный смысл и значение заключались в приношении духовном. Так вот именно и надо понимать слова: «Что же еще смогу Тебе принести, Владыка?»</w:t>
      </w:r>
    </w:p>
    <w:p w:rsidR="005708EB" w:rsidRDefault="005708EB" w:rsidP="00BF4524"/>
    <w:p w:rsidR="0096778F" w:rsidRDefault="00466BBD" w:rsidP="00BF4524">
      <w:r w:rsidRPr="00A07582">
        <w:rPr>
          <w:b/>
        </w:rPr>
        <w:t>1966</w:t>
      </w:r>
      <w:r>
        <w:rPr>
          <w:b/>
        </w:rPr>
        <w:t xml:space="preserve"> г. </w:t>
      </w:r>
      <w:r w:rsidR="00AF21D1" w:rsidRPr="00AF21D1">
        <w:rPr>
          <w:b/>
        </w:rPr>
        <w:t>705.</w:t>
      </w:r>
      <w:r w:rsidR="0096778F">
        <w:t xml:space="preserve"> (513). </w:t>
      </w:r>
      <w:r w:rsidR="00AF21D1" w:rsidRPr="00AF21D1">
        <w:rPr>
          <w:b/>
        </w:rPr>
        <w:t>(Сент. 1).</w:t>
      </w:r>
      <w:r w:rsidR="0096778F">
        <w:t xml:space="preserve"> При абсолютном состоянии обоняния или даже при очень большом его утончении возможно чувствовать приближение как светлых, так и темных сущностей, условий и предметов. Можно взять вещь в руки и по запаху определить ее насыщение. Мерилом будет аромат или зловоние. Эту меру возможно прилагать везде и во всем, но главным образом, — к людям. Если темный принял ванну, все равно будет он зловонять. Если светлый ее не принял, все равно аура его не будет излучать зловония. Именно зло как таковое порождает или несет в себе ядовитые и зловонные флюиды разложения. Запах может быть очень утонченным, и нужно распознавание, чтобы не принять ядовитость его за благоухание. Явления Света благоуханны, и зловонны проявления тьмы. Запахи низших слоев астрала отвратительны, ибо заражены флюидами разложения. Свет, его краски и ароматы связаны тесно между собою. Можно считать, что каждому цвету спектра сопутствует свойственный ему аромат. Благоухают цветы, но, срезанные, довольно быстро подвергаются разложению. Поэтому Мы не Любим срезанных цветов. Запахи весны и осени противоположны по существу и различаются между собою как запахи жизни и смерти. Каждая мысль сопровождается свойственным ей </w:t>
      </w:r>
      <w:r w:rsidR="0096778F">
        <w:lastRenderedPageBreak/>
        <w:t>запахом, вызывая в организме человека соответствующую ароматическую реакцию. Мысли и разговоры о болезнях могут вызвать болезненные явления и сопровождающие их запахи. Мыслями здоровья, бодрости и радости можно бороться с болезнью. Даже внешние ароматы жизнедателей очень при этом помогут. Ароматами можно лечиться. Мысленное вызывание положительных запахов и при соответствующих мыслях действует тонизирующе. Ароматический аспект сущего невозможно охватить даже в целой книге. Звук, цвет, аромат являются только различными сторонами выявления одной и той же вещи, живого существа (растения, животного, человека) или даже вещества химической шкалы элементов. Спектральный анализ по цвету позволяет определить присутствие того или иного вещества. Анализ ароматический дает такие же результаты, ибо в огненном теле можно вести исследования Далеких Миров.</w:t>
      </w:r>
    </w:p>
    <w:p w:rsidR="005708EB" w:rsidRDefault="005708EB" w:rsidP="00BF4524"/>
    <w:p w:rsidR="0096778F" w:rsidRDefault="00466BBD" w:rsidP="00BF4524">
      <w:r w:rsidRPr="00A07582">
        <w:rPr>
          <w:b/>
        </w:rPr>
        <w:t>1966</w:t>
      </w:r>
      <w:r>
        <w:rPr>
          <w:b/>
        </w:rPr>
        <w:t xml:space="preserve"> г. </w:t>
      </w:r>
      <w:r w:rsidR="00AF21D1" w:rsidRPr="00AF21D1">
        <w:rPr>
          <w:b/>
        </w:rPr>
        <w:t>706.</w:t>
      </w:r>
      <w:r w:rsidR="0096778F">
        <w:t xml:space="preserve"> (514). </w:t>
      </w:r>
      <w:r w:rsidR="00AF21D1" w:rsidRPr="00AF21D1">
        <w:rPr>
          <w:b/>
        </w:rPr>
        <w:t>(М.А.Й.).</w:t>
      </w:r>
      <w:r w:rsidR="0096778F">
        <w:t xml:space="preserve"> Чем отличается обсуждение от осуждения? Обсуждение, или анализ характера человека и его поступков, нужно для его познания, но осуждение вредно. Обсуждение не сопровождается злопыхательством и выделением яда. Но осуждение не имеет в себе доброжелательства. Оно ядовито и зло. Оно сопровождается отемненными излучениями ауры и, конечно, зловонием. Зловоние осуждения очень неприятно. Говорится о дружелюбии потому, что оно несовместимо с осуждением. Знать или обсуждать совсем не значит осуждать. Знать надо.</w:t>
      </w:r>
    </w:p>
    <w:p w:rsidR="005708EB" w:rsidRDefault="005708EB" w:rsidP="00BF4524"/>
    <w:p w:rsidR="0096778F" w:rsidRDefault="00466BBD" w:rsidP="00BF4524">
      <w:r w:rsidRPr="00A07582">
        <w:rPr>
          <w:b/>
        </w:rPr>
        <w:t>1966</w:t>
      </w:r>
      <w:r>
        <w:rPr>
          <w:b/>
        </w:rPr>
        <w:t xml:space="preserve"> г. </w:t>
      </w:r>
      <w:r w:rsidR="00AF21D1" w:rsidRPr="00AF21D1">
        <w:rPr>
          <w:b/>
        </w:rPr>
        <w:t>707.</w:t>
      </w:r>
      <w:r w:rsidR="0096778F">
        <w:t xml:space="preserve"> (515). </w:t>
      </w:r>
      <w:r w:rsidR="00AF21D1" w:rsidRPr="00AF21D1">
        <w:rPr>
          <w:b/>
        </w:rPr>
        <w:t>(Гуру).</w:t>
      </w:r>
      <w:r w:rsidR="0096778F">
        <w:t xml:space="preserve"> Тонка граница между положительными и отрицательными чувствованиями человека. Они безошибочно определяются только на светоносность. При этом от Света они или от тьмы, точно определяется сердцем. Ощущения сердца точны необычайно, если создалась привычка прислушиваться к его реакциям на происходящее. Сердце — аппарат очень высокой чувствительности.</w:t>
      </w:r>
    </w:p>
    <w:p w:rsidR="005708EB" w:rsidRDefault="005708EB" w:rsidP="00BF4524"/>
    <w:p w:rsidR="0096778F" w:rsidRDefault="0096778F" w:rsidP="00506D22">
      <w:pPr>
        <w:pStyle w:val="Quote"/>
      </w:pPr>
      <w:r>
        <w:t>На днях проснулся со словами, что видел во сне Матерь. Вчера видел во сне Владыку. Не так близко и просто, что не было особого ощущения. Помню, что не хотел подойти ближе, так как считал себя не в форме.</w:t>
      </w:r>
    </w:p>
    <w:p w:rsidR="0096778F" w:rsidRDefault="00466BBD" w:rsidP="00BF4524">
      <w:r w:rsidRPr="00A07582">
        <w:rPr>
          <w:b/>
        </w:rPr>
        <w:t>1966</w:t>
      </w:r>
      <w:r>
        <w:rPr>
          <w:b/>
        </w:rPr>
        <w:t xml:space="preserve"> г. </w:t>
      </w:r>
      <w:r w:rsidR="00AF21D1" w:rsidRPr="00AF21D1">
        <w:rPr>
          <w:b/>
        </w:rPr>
        <w:t>708.</w:t>
      </w:r>
      <w:r w:rsidR="0096778F">
        <w:t xml:space="preserve"> (516). </w:t>
      </w:r>
      <w:r w:rsidR="00AF21D1" w:rsidRPr="00AF21D1">
        <w:rPr>
          <w:b/>
        </w:rPr>
        <w:t>(Сент. 2).</w:t>
      </w:r>
      <w:r w:rsidR="0096778F">
        <w:t xml:space="preserve"> Сегодня со сна слово «Образумься».</w:t>
      </w:r>
    </w:p>
    <w:p w:rsidR="0096778F" w:rsidRDefault="0096778F" w:rsidP="00BF4524">
      <w:r>
        <w:t xml:space="preserve">Космос имеет семеричный аспект звука, цвета и так далее. Семеричны и чувствования человека. Пять чувств известны по числу органов чувств, шестое допускается, о седьмом ничего не известно. Седьмое проявится и начнет развиваться в седьмом Круге, шестое — в шестом. Абсолютность слуха и тот факт, что у некоторых людей он уже проявился, показывают, что достижима и абсолютность всех остальных чувств. Семеричность Космоса постигается </w:t>
      </w:r>
      <w:r>
        <w:lastRenderedPageBreak/>
        <w:t>семеричностью чувств, или способностью человека его постигать. Конечно, только полнота развития этих чувств дает полноту достижения. Все семь могут проявляться на плане физическом, то есть плотного мира. Но планов семь, и на каждом из них в процессе их познавания действуют и соответствующие им чувства. На астральном — астральные, на Ментальном — ментальные, в Огненном Мире — огненные. Чувствознание, то есть знание вещей и явлений прямое, непосредственное, есть преддверие процесса познания Высших Миров. Так же отличаются между собою языки плотного мира и язык Тонкого Мира. Язык Тонкого Мира универсален. Разделение на различные языки — только в плотном, выше разделение постепенно сглаживается, пока не исчезает совершенно. Ведь даже на Земле мысль уже поднимается над различием словесного выражения, и мысль, передаваемая на одном языке, понимается и доходит на своем собственном. Передается сущность мысли, но не ее словесная форма. Но можно при желании передать на любом языке. Можно даже зафиксировать только внешнее ее выражение, не зная внутреннего содержания, то есть смысла и значения незнакомого слова. Универсальный язык существует. Это язык Тонкого Мира. Там все понимают друг друга. Существует он и на Земле — это язык сердца. Им уже пользуются люди, и в достаточно широком размере, только не дают себе в этом отчета. Ощущения сердца весьма многообразны. Если их начать внимательно отмечать, раскроется как бы целый мир новых ощущений и подробностей. Язык сердца есть язык Надземного Мира. К нему приуготовляемся на Земле.</w:t>
      </w:r>
    </w:p>
    <w:p w:rsidR="005708EB" w:rsidRDefault="005708EB" w:rsidP="00BF4524"/>
    <w:p w:rsidR="0096778F" w:rsidRDefault="00466BBD" w:rsidP="00BF4524">
      <w:r w:rsidRPr="00A07582">
        <w:rPr>
          <w:b/>
        </w:rPr>
        <w:t>1966</w:t>
      </w:r>
      <w:r>
        <w:rPr>
          <w:b/>
        </w:rPr>
        <w:t xml:space="preserve"> г. </w:t>
      </w:r>
      <w:r w:rsidR="00AF21D1" w:rsidRPr="00AF21D1">
        <w:rPr>
          <w:b/>
        </w:rPr>
        <w:t>709.</w:t>
      </w:r>
      <w:r w:rsidR="0096778F">
        <w:t xml:space="preserve"> (517). </w:t>
      </w:r>
      <w:r w:rsidR="00AF21D1" w:rsidRPr="00AF21D1">
        <w:rPr>
          <w:b/>
        </w:rPr>
        <w:t>(М.А.Й.).</w:t>
      </w:r>
      <w:r w:rsidR="0096778F">
        <w:t xml:space="preserve"> Когда говорим об одиночестве, имеем в виду то испытание, через которое должен пройти каждый ученик. В действительности одиночества не существует, и Высшие Миры можно охарактеризовать как гармоническое созвучие целых хоров согласных сердец. По созвучию объединяются близкие духи, и состояние одиночества неведомо им. Но испытание одиночеством все же неизбежно. Оно имеет свою положительную сторону. Когда один, и не на кого опереться, и кажется, что оставлен даже Владыкой, тогда дух в глубинах своих силу находит выстоять до конца и мощь его возрастает. Через испытание одиночеством все проходили, кто раньше прошел.</w:t>
      </w:r>
    </w:p>
    <w:p w:rsidR="005708EB" w:rsidRDefault="005708EB" w:rsidP="00BF4524"/>
    <w:p w:rsidR="0096778F" w:rsidRDefault="00466BBD" w:rsidP="00BF4524">
      <w:r w:rsidRPr="00A07582">
        <w:rPr>
          <w:b/>
        </w:rPr>
        <w:t>1966</w:t>
      </w:r>
      <w:r>
        <w:rPr>
          <w:b/>
        </w:rPr>
        <w:t xml:space="preserve"> г. </w:t>
      </w:r>
      <w:r w:rsidR="00AF21D1" w:rsidRPr="00AF21D1">
        <w:rPr>
          <w:b/>
        </w:rPr>
        <w:t>710.</w:t>
      </w:r>
      <w:r w:rsidR="0096778F">
        <w:t xml:space="preserve"> (518). </w:t>
      </w:r>
      <w:r w:rsidR="00AF21D1" w:rsidRPr="00AF21D1">
        <w:rPr>
          <w:b/>
        </w:rPr>
        <w:t>(Гуру).</w:t>
      </w:r>
      <w:r w:rsidR="0096778F">
        <w:t xml:space="preserve"> Многие чуткие организмы не выдерживают условий земных. Для того чтобы выдержать, необходимо быть не только чутким, но и сильным. Чуткость — качество весьма ценное, и хорошо, когда поддержано силой. В близких нам мы хотим видеть силу, вооруженную всеми качествами духа. Слабость, в какой бы то ни было форме, отодвигает и замедляет восхождение духа. Йог должен крепко стоять на ногах в плотном мире и быть не менее практичным и смекалистым, и даже </w:t>
      </w:r>
      <w:r w:rsidR="0096778F">
        <w:lastRenderedPageBreak/>
        <w:t>много более, чем обычные люди, но в то же самое время открыта ему и возможность высоких полетов. Земное и Надземное уравновешиваются в гармоническом сочетании. Оторванность от Земли и беспочвенные мечтания считаем недостатками, мешающими прочно стоять на ногах как на Земле, так и в Мирах.</w:t>
      </w:r>
    </w:p>
    <w:p w:rsidR="005708EB" w:rsidRDefault="005708EB" w:rsidP="00BF4524"/>
    <w:p w:rsidR="0096778F" w:rsidRDefault="00466BBD" w:rsidP="00BF4524">
      <w:r w:rsidRPr="00A07582">
        <w:rPr>
          <w:b/>
        </w:rPr>
        <w:t>1966</w:t>
      </w:r>
      <w:r>
        <w:rPr>
          <w:b/>
        </w:rPr>
        <w:t xml:space="preserve"> г. </w:t>
      </w:r>
      <w:r w:rsidR="00AF21D1" w:rsidRPr="00AF21D1">
        <w:rPr>
          <w:b/>
        </w:rPr>
        <w:t>711.</w:t>
      </w:r>
      <w:r w:rsidR="0096778F">
        <w:t xml:space="preserve"> </w:t>
      </w:r>
      <w:r w:rsidR="00AF21D1" w:rsidRPr="00AF21D1">
        <w:rPr>
          <w:b/>
        </w:rPr>
        <w:t>(Сент. 3).</w:t>
      </w:r>
      <w:r w:rsidR="0096778F">
        <w:t xml:space="preserve"> Способность удерживать устойчивые зрительные образы в третьем глазу имеет очень большое значение при регистрации тонких энергий. Многие из них прошли бы мимо сознания мгновенно, не оставив почти следа. При развитой способности удерживать их и выбирать желаемые по созвучию восприятия начнут приобретать стройность и цельность вместо отрывочности. Как часто сумбурные отрывочные образы наполняют сонные видения. Устойчивость необходима для полноты восприятия. Упражнения в удержании зрительных образов дают эту устойчивость. Она может быть упражняема на слуховых ощущениях или на других чувствах. Овладение пятью своими чувствами требует длительной тренировки. Она неотделима от способности сосредоточения. Вся аппаратура огненной сущности человека должна подчиняться его воле. Ритм упражнений позволит достичь результатов там, где обычным путем невозможно продвинуться. Цели легче достичь, когда человек точно знает, чего он хочет и почему.</w:t>
      </w:r>
    </w:p>
    <w:p w:rsidR="005708EB" w:rsidRDefault="005708EB" w:rsidP="00BF4524"/>
    <w:p w:rsidR="0096778F" w:rsidRDefault="00466BBD" w:rsidP="00BF4524">
      <w:r w:rsidRPr="00A07582">
        <w:rPr>
          <w:b/>
        </w:rPr>
        <w:t>1966</w:t>
      </w:r>
      <w:r>
        <w:rPr>
          <w:b/>
        </w:rPr>
        <w:t xml:space="preserve"> г. </w:t>
      </w:r>
      <w:r w:rsidR="00AF21D1" w:rsidRPr="00AF21D1">
        <w:rPr>
          <w:b/>
        </w:rPr>
        <w:t>712.</w:t>
      </w:r>
      <w:r w:rsidR="0096778F">
        <w:t xml:space="preserve"> (519). </w:t>
      </w:r>
      <w:r w:rsidR="00AF21D1" w:rsidRPr="00AF21D1">
        <w:rPr>
          <w:b/>
        </w:rPr>
        <w:t>(М.А.Й.).</w:t>
      </w:r>
      <w:r w:rsidR="0096778F">
        <w:t xml:space="preserve"> Чтобы «лохмотья лживой обычности» не застилали горизонта, приходится постоянно, упорно и настойчиво повторять себе о нереальности Майи. И все же, несмотря ни на что, не действительность, но очевидность занимает поле сознания. Причина в том, что, живя в плотном мире, необходимо жить им, но не Тонким, в который перейдем и которым будем жить, когда придет тому время. Насильственное удаление от жизни результатов не даст. Только мудрое совмещение явлений двух миров приведет к желаемой цели.</w:t>
      </w:r>
    </w:p>
    <w:p w:rsidR="005708EB" w:rsidRDefault="005708EB" w:rsidP="00BF4524"/>
    <w:p w:rsidR="0096778F" w:rsidRDefault="00466BBD" w:rsidP="00BF4524">
      <w:r w:rsidRPr="00A07582">
        <w:rPr>
          <w:b/>
        </w:rPr>
        <w:t>1966</w:t>
      </w:r>
      <w:r>
        <w:rPr>
          <w:b/>
        </w:rPr>
        <w:t xml:space="preserve"> г. </w:t>
      </w:r>
      <w:r w:rsidR="00AF21D1" w:rsidRPr="00AF21D1">
        <w:rPr>
          <w:b/>
        </w:rPr>
        <w:t>713.</w:t>
      </w:r>
      <w:r w:rsidR="0096778F">
        <w:t xml:space="preserve"> (520). </w:t>
      </w:r>
      <w:r w:rsidR="00AF21D1" w:rsidRPr="00AF21D1">
        <w:rPr>
          <w:b/>
        </w:rPr>
        <w:t>(Гуру).</w:t>
      </w:r>
      <w:r w:rsidR="0096778F">
        <w:t xml:space="preserve"> Человеку может казаться, что устремлен он к самым высоким явлениям, в то время как в действительности все его существо хочет самых обычных и, быть может, совсем не высоких. Внутренняя высота сознания раскрывается именно на природе подобных желаний. Их надо знать и безошибочно разбираться в их характере. Знать себя надо, чтобы не умиляться собственной хорошестью, но сурово отдавать себе отчет в достоинствах своих и недостатках. Тогда не будет сюрпризов в том окружении, в котором придется оказаться, сбросивши тело. Себя надо знать нелицеприятно, без снисхождения и умиления воображаемыми качествами духа. Многие умиляются и тем готовят для себя неприятные неожиданности.</w:t>
      </w:r>
    </w:p>
    <w:p w:rsidR="0096778F" w:rsidRDefault="0096778F" w:rsidP="0087545B">
      <w:pPr>
        <w:pStyle w:val="Quote"/>
      </w:pPr>
      <w:r>
        <w:t xml:space="preserve">Видел сон с устойчивыми и длительными образами встреченных людей и условий в средних слоях Тонкого </w:t>
      </w:r>
      <w:r>
        <w:lastRenderedPageBreak/>
        <w:t>Мира. И воле эти условия не поддавались, хотя и повторял Имя. Люди были не враждебны. Казалось, что был в &lt;...&gt; и разговоры были обычными. А один даже и не особенно хороший. При Гуру его бы не начал вести.</w:t>
      </w:r>
    </w:p>
    <w:p w:rsidR="0096778F" w:rsidRDefault="0096778F" w:rsidP="00BF4524"/>
    <w:p w:rsidR="0096778F" w:rsidRDefault="0096778F" w:rsidP="0087545B">
      <w:pPr>
        <w:pStyle w:val="Quote"/>
      </w:pPr>
      <w:r>
        <w:t>Видел во сне Светика, передавал ему, что он получает звание верховного духовного главы. Будто это относилось к далекому прошлому.</w:t>
      </w:r>
    </w:p>
    <w:p w:rsidR="0096778F" w:rsidRDefault="00466BBD" w:rsidP="00BF4524">
      <w:r w:rsidRPr="00A07582">
        <w:rPr>
          <w:b/>
        </w:rPr>
        <w:t>1966</w:t>
      </w:r>
      <w:r>
        <w:rPr>
          <w:b/>
        </w:rPr>
        <w:t xml:space="preserve"> г. </w:t>
      </w:r>
      <w:r w:rsidR="00AF21D1" w:rsidRPr="00AF21D1">
        <w:rPr>
          <w:b/>
        </w:rPr>
        <w:t>714.</w:t>
      </w:r>
      <w:r w:rsidR="0096778F">
        <w:t xml:space="preserve"> (521). </w:t>
      </w:r>
      <w:r w:rsidR="00AF21D1" w:rsidRPr="00AF21D1">
        <w:rPr>
          <w:b/>
        </w:rPr>
        <w:t>(Сент. 4).</w:t>
      </w:r>
      <w:r w:rsidR="0096778F">
        <w:t xml:space="preserve"> Согласованность духа заключается также и в том, что поступки и мысли, слова и их внутренний смысл и все, исходящее от человека, не противоречит одно другому. Говорится, скажем, о служении человечеству, или служении Свету, или Иерархии, а делается нечто, не только не имеющее к этому никакого отношения, но даже идущее явно вразрез. Когда говорится одно и тут же противоречит себе самому человек даже на словах — это признак весьма нехороший, указывающий на возможность одержания. Мышление и слова одержимых сотканы из подобных противоречий. Фарисейство и лицемерие, хитроумие и обман процветают и без всякого одержания. Это все относится к явлениям несогласованности. Мы Требуем, чтобы внешнее выражение соответствовало внутреннему. Устремленное тело являет яркий пример согласованности, ибо все его частицы устремлены в одном направлении. Магнит только тогда и может являть всю свою силу, когда все частицы полюсами своими обращены в одном направлении. Так и энергии человеческого микрокосма, этого живого магнита, становятся мощными при монолитном устремлении и полной согласованности этих энергий. Каждое действие, чувство или мысль, не гармонирующие с основным устремлением, его ослабляют в размере своего напряжения. Несогласованность разрушительна. Такой микрокосм становится домом, разделенным в себе. Можно каждое мгновение отдавать себе ясный отчет в том, согласуется ли происходящее в сознании с целью, к которой устремлен дух. Человек прекрасно знает, что именно влечет его вспять или вниз. Согласование желаний, устремлений и мыслей можно назвать намагничиванием психического аппарата духа. Конечно, этот процесс касается и физического тела, ибо реакция на него этого процесса будет всегда положительной. Овладение собою и будет состоянием такой намагниченности. Согласованность означает также и равновесие. А вы уже знаете, что равновесие — это сила, против которой не может ничто устоять. Устремление к согласованности всех качеств духа и энергий его указует на правильность избранного пути. Утвердим согласованность.</w:t>
      </w:r>
    </w:p>
    <w:p w:rsidR="005708EB" w:rsidRDefault="005708EB" w:rsidP="00BF4524"/>
    <w:p w:rsidR="0096778F" w:rsidRDefault="00466BBD" w:rsidP="00BF4524">
      <w:r w:rsidRPr="00A07582">
        <w:rPr>
          <w:b/>
        </w:rPr>
        <w:t>1966</w:t>
      </w:r>
      <w:r>
        <w:rPr>
          <w:b/>
        </w:rPr>
        <w:t xml:space="preserve"> г. </w:t>
      </w:r>
      <w:r w:rsidR="00AF21D1" w:rsidRPr="00AF21D1">
        <w:rPr>
          <w:b/>
        </w:rPr>
        <w:t>715.</w:t>
      </w:r>
      <w:r w:rsidR="0096778F">
        <w:t xml:space="preserve"> (522). </w:t>
      </w:r>
      <w:r w:rsidR="00AF21D1" w:rsidRPr="00AF21D1">
        <w:rPr>
          <w:b/>
        </w:rPr>
        <w:t>(М.А.Й.).</w:t>
      </w:r>
      <w:r w:rsidR="0096778F">
        <w:t xml:space="preserve"> Являть высшую согласованность на планете может только огненный дух, но желать ее яро и к ней устремиться всем существом может каждый из позванных. Даже простое сосредоточение требует согласованности. Когда-то все же </w:t>
      </w:r>
      <w:r w:rsidR="0096778F">
        <w:lastRenderedPageBreak/>
        <w:t>придется понять, что без утверждения этого качества продвигаться далее станет уже невозможно. И встанет дилемма: либо остановиться на месте и неизбежно начать пятиться, либо все силы духа собрать, чтобы достичь какой-то степени согласованности. Качества духа — это драгоценные камни, это сокровища, которые он собирает и накапливает в себе. Поняв неуничтожаемую сущность и неотъемлемость этих накоплений, уже не променяет их дух, прозревший их ценность, ни на что, ни на какие сокровища мира или что бы то ни было другое, могущее ему помешать их собирать и накапливать в микрокосме своем.</w:t>
      </w:r>
    </w:p>
    <w:p w:rsidR="005708EB" w:rsidRDefault="005708EB" w:rsidP="00BF4524"/>
    <w:p w:rsidR="0096778F" w:rsidRDefault="00466BBD" w:rsidP="00BF4524">
      <w:r w:rsidRPr="00A07582">
        <w:rPr>
          <w:b/>
        </w:rPr>
        <w:t>1966</w:t>
      </w:r>
      <w:r>
        <w:rPr>
          <w:b/>
        </w:rPr>
        <w:t xml:space="preserve"> г. </w:t>
      </w:r>
      <w:r w:rsidR="00AF21D1" w:rsidRPr="00AF21D1">
        <w:rPr>
          <w:b/>
        </w:rPr>
        <w:t>716.</w:t>
      </w:r>
      <w:r w:rsidR="0096778F">
        <w:t xml:space="preserve"> </w:t>
      </w:r>
      <w:r w:rsidR="00AF21D1" w:rsidRPr="00AF21D1">
        <w:rPr>
          <w:b/>
        </w:rPr>
        <w:t>(Гуру).</w:t>
      </w:r>
      <w:r w:rsidR="0096778F">
        <w:t xml:space="preserve"> Ночь темна, и бушуют стихии. Огромные волны яростно бросаются на корабль. И молнии блещут, и ветер ревет ураганный. Но спокоен ведущий, и руль в крепких руках, и далекий спасительный луч неотступно указует направление. И не страшны подводные скалы, и прочно стоят штормовые паруса, и не порвать их урагану. И знает ведущий, что пока руль в твердой руке, пока все на корабле повинуются воле единой, пока Луч перед ним, не страшно ничто — он дойдет, и никакие бури не сломят его.</w:t>
      </w:r>
    </w:p>
    <w:p w:rsidR="005708EB" w:rsidRDefault="005708EB" w:rsidP="00BF4524"/>
    <w:p w:rsidR="0096778F" w:rsidRDefault="00466BBD" w:rsidP="00BF4524">
      <w:r w:rsidRPr="00A07582">
        <w:rPr>
          <w:b/>
        </w:rPr>
        <w:t>1966</w:t>
      </w:r>
      <w:r>
        <w:rPr>
          <w:b/>
        </w:rPr>
        <w:t xml:space="preserve"> г. </w:t>
      </w:r>
      <w:r w:rsidR="00AF21D1" w:rsidRPr="00AF21D1">
        <w:rPr>
          <w:b/>
        </w:rPr>
        <w:t>717.</w:t>
      </w:r>
      <w:r w:rsidR="0096778F">
        <w:t xml:space="preserve"> (523). </w:t>
      </w:r>
      <w:r w:rsidR="00AF21D1" w:rsidRPr="00AF21D1">
        <w:rPr>
          <w:b/>
        </w:rPr>
        <w:t>(Сент. 5).</w:t>
      </w:r>
      <w:r w:rsidR="0096778F">
        <w:t xml:space="preserve"> Сдержанность всегда будет показателем силы, распущенность — слабости. Когда начинает кричать человек на других или другим путем выражать неумение владеть собою, он сам инстинктивно чувствует, что происходит нечто весьма неубедительное. Фактически же он открывает себя для внешних ударов и становится на какое-то время совершенно беззащитным. Темные твари пользуются прорывами в ауре, и присасываются к человеку, и висят на нем, питаясь его внутренними излучениями. Сильным припадком раздражения, когда раздражившийся перестает совершенно владеть собой, можно даже допустить одержание. После пароксизма несдержанности наступает момент тяжкого ощущения допущенной ошибки. Непростительна подобная слабость хотя бы потому, что плата за нее слишком велика. Хорошо, особенно на малых вещах, упражнять себя на сдержанности и самообладании. Болтливость ведь тоже не что иное, как распущенность психической энергии. Хорошо постоянно следить за собою и держать себя крепко в руках, и там, где хочется сказать двадцать слов, произнести два, то есть сократить словоизвержение в десять раз. Считают, что нужно обязательно говорить, чтобы заслужить доброе отношение со стороны окружающих. Это неверно. За молчаливую сдержанность уважают гораздо больше, чем за болтовню. Ведь болтовня — это недопустимая трата психической энергии (как клапан пара открытый). Сущность молчаливости благодетельна тем, что сдерживает стремящуюся пролиться попусту драгоценную энергию. Не менее вредны и так называемые нервные движения. Не обузданная волею сила уявляет себя помимо контроля воли. Даже знающий об этом, но не овладевший собою, часто их </w:t>
      </w:r>
      <w:r w:rsidR="0096778F">
        <w:lastRenderedPageBreak/>
        <w:t>допускает. Но каждое движение человека, происходящее вопреки его воле, уже разрушительно. Воля — единоличный и абсолютный хозяин в человеческом микрокосме, и уступать свою власть над ним кому-либо или чему-либо другому недопустимо. Все делается с санкции воли, и никакие оправдания не помогут остановить разрушение, если воля не пользуется прерогативой. Овладение своими огнями поручается воле. Безвольный человек — это жалкое ничтожество и бессильная жертва для всевозможных воздействий. Лучше быть сильным и ошибаться, чем быть безвольною тряпкой. Ведь ей даже Луч бесполезно послать.</w:t>
      </w:r>
    </w:p>
    <w:p w:rsidR="005708EB" w:rsidRDefault="005708EB" w:rsidP="00BF4524"/>
    <w:p w:rsidR="0096778F" w:rsidRDefault="00466BBD" w:rsidP="00BF4524">
      <w:r w:rsidRPr="00A07582">
        <w:rPr>
          <w:b/>
        </w:rPr>
        <w:t>1966</w:t>
      </w:r>
      <w:r>
        <w:rPr>
          <w:b/>
        </w:rPr>
        <w:t xml:space="preserve"> г. </w:t>
      </w:r>
      <w:r w:rsidR="00AF21D1" w:rsidRPr="00AF21D1">
        <w:rPr>
          <w:b/>
        </w:rPr>
        <w:t>718.</w:t>
      </w:r>
      <w:r w:rsidR="0096778F">
        <w:t xml:space="preserve"> </w:t>
      </w:r>
      <w:r w:rsidR="00AF21D1" w:rsidRPr="00AF21D1">
        <w:rPr>
          <w:b/>
        </w:rPr>
        <w:t>(М.А.Й.).</w:t>
      </w:r>
      <w:r w:rsidR="0096778F">
        <w:t xml:space="preserve"> Тайное знание передается из уст в уста. Нигде не говорится, что из уст в уши, но именно из уст в уста. Обратите внимание на это. Здесь имеет значение также и дыхание, ибо огненная энергия передается в едином вздохе. Не слова, но дыхание передает незримую мощь — и нужен близкий контакт. Безразлично, в каком теле он происходит — близость от этого условия не зависит. Не зависит она и от расстояний. Утверждающий Близость Учителя Света вопреки очевидности прав безусловно. Много преград Майи придется преодолеть, прежде чем явления огненной связи станут действительностью для духа.</w:t>
      </w:r>
    </w:p>
    <w:p w:rsidR="005708EB" w:rsidRDefault="005708EB" w:rsidP="00BF4524"/>
    <w:p w:rsidR="0096778F" w:rsidRDefault="00466BBD" w:rsidP="00BF4524">
      <w:r w:rsidRPr="00A07582">
        <w:rPr>
          <w:b/>
        </w:rPr>
        <w:t>1966</w:t>
      </w:r>
      <w:r>
        <w:rPr>
          <w:b/>
        </w:rPr>
        <w:t xml:space="preserve"> г. </w:t>
      </w:r>
      <w:r w:rsidR="00AF21D1" w:rsidRPr="00AF21D1">
        <w:rPr>
          <w:b/>
        </w:rPr>
        <w:t>719.</w:t>
      </w:r>
      <w:r w:rsidR="0096778F">
        <w:t xml:space="preserve"> (524). </w:t>
      </w:r>
      <w:r w:rsidR="00AF21D1" w:rsidRPr="00AF21D1">
        <w:rPr>
          <w:b/>
        </w:rPr>
        <w:t>(Гуру).</w:t>
      </w:r>
      <w:r w:rsidR="0096778F">
        <w:t xml:space="preserve"> В дыхании выражается сущность человека. Зловонно дыхание темных. Зло — зловоняет. Зловонны нечистые или злобные мысли. Зловонны нечистые или злобные эмоции или действия. По ароматической шкале все действия человека можно разделить по полюсам благоухания или зловония. Равнодействующая всех переживаний человека выражается в запахе его дыхания. Конечно, многие болезни отражаются на запахе выдыхаемого из легких воздуха. Но темный человек, даже будучи здоровым, имеет отравленное дыхание, то есть выдыхаемый им воздух отравлен. В игорных притонах или домах терпимости дыхание людей особенно смрадно. Все положительные качества духа сообщают носителю их благоухание. Все отрицательные качества духа сообщают носителю их зловоние. Все эмоции сопровождаются запахами. Абсолютное обоняние могло бы установить шкалу качеств духа и даже эмоций по запахам. Множества населяют планету, и каждый землянин насыщает ауру ее либо благоуханием, либо зловонностью. Аромат, излучаемый человеком, находится в точном созвучии с его состоянием. Свет благоухает чудесными ароматами, равно как и светоносная аура. Но зловоняют обладатели темной ауры, а также и сферы и пространства слои, к которым они тяготеют по соответствию. Ароматический аспект сущего очень интересен и необъятно широк.</w:t>
      </w:r>
    </w:p>
    <w:p w:rsidR="005708EB" w:rsidRDefault="005708EB" w:rsidP="00BF4524"/>
    <w:p w:rsidR="0096778F" w:rsidRDefault="0096778F" w:rsidP="004D6628">
      <w:pPr>
        <w:pStyle w:val="Quote"/>
      </w:pPr>
      <w:r>
        <w:lastRenderedPageBreak/>
        <w:t>Видел во сне Матерь и, кажется, Юшу. Кругом люди. Близко подойти не смог, мешали. Подробности забыл, хотя и помнил, проснувшись.</w:t>
      </w:r>
    </w:p>
    <w:p w:rsidR="0096778F" w:rsidRDefault="0096778F" w:rsidP="004D6628">
      <w:pPr>
        <w:pStyle w:val="Quote"/>
      </w:pPr>
      <w:r>
        <w:t>Невесело.</w:t>
      </w:r>
    </w:p>
    <w:p w:rsidR="0096778F" w:rsidRDefault="00466BBD" w:rsidP="00BF4524">
      <w:r w:rsidRPr="00A07582">
        <w:rPr>
          <w:b/>
        </w:rPr>
        <w:t>1966</w:t>
      </w:r>
      <w:r>
        <w:rPr>
          <w:b/>
        </w:rPr>
        <w:t xml:space="preserve"> г. </w:t>
      </w:r>
      <w:r w:rsidR="00AF21D1" w:rsidRPr="00AF21D1">
        <w:rPr>
          <w:b/>
        </w:rPr>
        <w:t>720.</w:t>
      </w:r>
      <w:r w:rsidR="0096778F">
        <w:t xml:space="preserve"> (525). </w:t>
      </w:r>
      <w:r w:rsidR="00AF21D1" w:rsidRPr="00AF21D1">
        <w:rPr>
          <w:b/>
        </w:rPr>
        <w:t>(Сент. 6).</w:t>
      </w:r>
      <w:r w:rsidR="0096778F">
        <w:t xml:space="preserve"> Основы покоятся на фундаменте Беспредельности, ибо относятся к Сферам огненной действительности. Касаясь Основ, касаемся самой Беспредельности. Потому область, охватываемую Основами, исчерпать нельзя никакими Записями. Закон спирали относится тоже к Основам. День или ночь; зима, весна, осень и лето; циклы Зодиака, Манвантары и Пралайи — все эти явления подчинены Закону спирали. Спиральна и жизнь человека, и все его воплощения. Спиральна жизнь атома, хотя и захватывает миллионы лет. Спиральна и жизнь нашей планеты, ибо хотя и движется она по орбите, но вся солнечная система стремится в пространстве к Далекой Звезде. Все движения в Космосе тоже спиральны. Спирально ходят в пространстве волны явлений, чтобы вернуться вновь на новом витке. Спиральны мысли и чувствования человека, ибо, волнам подобно, в нем возникают и оставляют его, чтобы вновь появиться на новом обороте спирали времени. Ведь время тоже спирально, ибо никогда не повторяет себя, хотя и «возвращается ветер на круги своя». Это уже новые круги, аналогичные прежним, но не те же самые. Сходство витков спирали, несмотря на их аналогию, тождества не являют. Эволюция сущего тоже спиральна. Наступающий Век Аквариуса уже был когда-то в далеком прошлом и так же, как и теперь, возводил человечество на новую ступень Лестницы Эволюции. Но эта ступень была иная, и люди были другие, и условия жизни, и сама планета была не та. Так, повторяясь во времени, циклы повторяются, восходя по спирали. Универсален этот закон и охватывает и подчиняет себе все стороны жизни. Полюсность, или диалектика, проявленного мира, тоже универсальна. Двуполюсна и спираль эволюции. Как по одной можно подниматься, так по другой опускаться. Знаете не только подъем, и расцвет, и продвижение целых народов, но и вырождение и упадок непреуспевших. Знаете восхождение духов Носителей Света и знаете идущих вниз, в бездну, спускающихся все ниже и ниже с каждым новым воплощением. Спираль нисхождения, или падения, духа — в действии. Знаете разлагающиеся луны и тех, кто сужден им и идет на них, опускаясь все ниже и ниже. В спирали времени каждое явление идет путем либо интеграции, либо дезинтеграции. Даже психическая энергия в человеке либо нарастает, либо расточается. В спирали времени все достижимо, ибо зерна Света растут, принося урожай небывалый.</w:t>
      </w:r>
    </w:p>
    <w:p w:rsidR="005708EB" w:rsidRDefault="005708EB" w:rsidP="00BF4524"/>
    <w:p w:rsidR="0096778F" w:rsidRDefault="00466BBD" w:rsidP="00BF4524">
      <w:r w:rsidRPr="00A07582">
        <w:rPr>
          <w:b/>
        </w:rPr>
        <w:t>1966</w:t>
      </w:r>
      <w:r>
        <w:rPr>
          <w:b/>
        </w:rPr>
        <w:t xml:space="preserve"> г. </w:t>
      </w:r>
      <w:r w:rsidR="00AF21D1" w:rsidRPr="00AF21D1">
        <w:rPr>
          <w:b/>
        </w:rPr>
        <w:t>721.</w:t>
      </w:r>
      <w:r w:rsidR="0096778F">
        <w:t xml:space="preserve"> (526). </w:t>
      </w:r>
      <w:r w:rsidR="00AF21D1" w:rsidRPr="00AF21D1">
        <w:rPr>
          <w:b/>
        </w:rPr>
        <w:t>(М.А.Й.).</w:t>
      </w:r>
      <w:r w:rsidR="0096778F">
        <w:t xml:space="preserve"> Если бы помнили все, происходящее с вами ночью, не в состоянии были бы принять тяжкие условия плотного существования. Потому сохраняются лишь проблески или отрывки ночных впечатлений. Ночью очень многое происходит, о чем </w:t>
      </w:r>
      <w:r w:rsidR="0096778F">
        <w:lastRenderedPageBreak/>
        <w:t>не остается, вернее, не разрешается сохранить, даже воспоминания. Ведь отходите на ночь в Обитель Отца, в Дом Отчий, и там почерпаете силы для того, чтобы жить. И только по мере подготовки и роста духа воспоминания или прорывы в ту жизнь начнут упорядочиваться, не вызывая нарушения равновесия. Трудно жить на Земле, зная о свободе, полетах и возможностях жизни Надземной. Песни Земли музыки Сфер не заменят. И ароматы земные не сравнить с благоуханием Огненных Сфер. И плен у плоти, и связанность духа грубою оболочкой несоизмеримы со свободою полетов духа в пространстве. Носители Света сохраняли ясную память о Высших Мирах, и потому пребывание в теле земном было для них особенно тяжко.</w:t>
      </w:r>
    </w:p>
    <w:p w:rsidR="005708EB" w:rsidRDefault="005708EB" w:rsidP="00BF4524"/>
    <w:p w:rsidR="0096778F" w:rsidRDefault="00466BBD" w:rsidP="00BF4524">
      <w:r w:rsidRPr="00A07582">
        <w:rPr>
          <w:b/>
        </w:rPr>
        <w:t>1966</w:t>
      </w:r>
      <w:r>
        <w:rPr>
          <w:b/>
        </w:rPr>
        <w:t xml:space="preserve"> г. </w:t>
      </w:r>
      <w:r w:rsidR="00AF21D1" w:rsidRPr="00AF21D1">
        <w:rPr>
          <w:b/>
        </w:rPr>
        <w:t>722.</w:t>
      </w:r>
      <w:r w:rsidR="0096778F">
        <w:t xml:space="preserve"> </w:t>
      </w:r>
      <w:r w:rsidR="00AF21D1" w:rsidRPr="00AF21D1">
        <w:rPr>
          <w:b/>
        </w:rPr>
        <w:t>(Гуру).</w:t>
      </w:r>
      <w:r w:rsidR="0096778F">
        <w:t xml:space="preserve"> Долго ли будет продолжаться неупорядочение жизни планетной?</w:t>
      </w:r>
    </w:p>
    <w:p w:rsidR="0096778F" w:rsidRDefault="0096778F" w:rsidP="00BF4524">
      <w:r>
        <w:t>Вплоть до Прихода Владыки!</w:t>
      </w:r>
    </w:p>
    <w:p w:rsidR="0096778F" w:rsidRDefault="0096778F" w:rsidP="00BF4524">
      <w:r>
        <w:t>Скоро Придет?</w:t>
      </w:r>
    </w:p>
    <w:p w:rsidR="0096778F" w:rsidRDefault="0096778F" w:rsidP="00BF4524">
      <w:r>
        <w:t>Ждать осталось очень немного. Точные сроки Прихода произнесены быть не могут. Но скоро.</w:t>
      </w:r>
    </w:p>
    <w:p w:rsidR="0096778F" w:rsidRDefault="0096778F" w:rsidP="00BF4524">
      <w:r>
        <w:t>Как же силы найти, чтобы дождаться?</w:t>
      </w:r>
    </w:p>
    <w:p w:rsidR="0096778F" w:rsidRDefault="0096778F" w:rsidP="00BF4524">
      <w:r>
        <w:t>К Нему устремившись всем сердцем, и помышлением всем, и любовью.</w:t>
      </w:r>
    </w:p>
    <w:p w:rsidR="0096778F" w:rsidRDefault="0096778F" w:rsidP="00BF4524">
      <w:r>
        <w:t>Почему оставлены одни?</w:t>
      </w:r>
    </w:p>
    <w:p w:rsidR="0096778F" w:rsidRDefault="0096778F" w:rsidP="00BF4524">
      <w:r>
        <w:t>Чтобы возрасти духом и быть подготовленными во всеоружии встретить последний, девятый, вал решающих событий и мочь помогать идущему.</w:t>
      </w:r>
    </w:p>
    <w:p w:rsidR="005708EB" w:rsidRDefault="005708EB" w:rsidP="00BF4524"/>
    <w:p w:rsidR="0096778F" w:rsidRDefault="0096778F" w:rsidP="00B81436">
      <w:pPr>
        <w:pStyle w:val="Quote"/>
      </w:pPr>
      <w:r>
        <w:t>Вчера с закрытыми глазами видел две тонких оболочки каких-то людей, прозрачных и светлых.</w:t>
      </w:r>
    </w:p>
    <w:p w:rsidR="0096778F" w:rsidRDefault="0096778F" w:rsidP="00B81436">
      <w:pPr>
        <w:pStyle w:val="Quote"/>
      </w:pPr>
      <w:r>
        <w:t>В обычном разговоре нарушил сдержанность и очень горячо переживал затронутую тему о хулиганстве. Очень от этого устал.</w:t>
      </w:r>
    </w:p>
    <w:p w:rsidR="0096778F" w:rsidRDefault="00466BBD" w:rsidP="00BF4524">
      <w:r w:rsidRPr="00A07582">
        <w:rPr>
          <w:b/>
        </w:rPr>
        <w:t>1966</w:t>
      </w:r>
      <w:r>
        <w:rPr>
          <w:b/>
        </w:rPr>
        <w:t xml:space="preserve"> г. </w:t>
      </w:r>
      <w:r w:rsidR="00AF21D1" w:rsidRPr="00AF21D1">
        <w:rPr>
          <w:b/>
        </w:rPr>
        <w:t>723.</w:t>
      </w:r>
      <w:r w:rsidR="0096778F">
        <w:t xml:space="preserve"> (527). </w:t>
      </w:r>
      <w:r w:rsidR="00AF21D1" w:rsidRPr="00AF21D1">
        <w:rPr>
          <w:b/>
        </w:rPr>
        <w:t>(Сент. 7).</w:t>
      </w:r>
      <w:r w:rsidR="0096778F">
        <w:t xml:space="preserve"> Здоровье тела, то есть его равновесие, очень зависит от качества сдержанности. Многие заболевания начинаются от нервов, которыми не умеют владеть. Распущенность нервов влечет за собою неуравновесие и физического аппарата. Начинаются перебои в его работе, а затем утверждается и болезнь. Равновесие духа тесно связано с равновесием, или здоровьем тела. Можно сказать, что болезни начинаются с неуравновесия духа. Поэтому нельзя допускать, чтобы его что-нибудь нарушало. Спокойствие утверждается, несмотря ни на что. Поддаваться власти явлений, могущих вызывать беспокойства, волнения, страх или утрату равновесия, — значит отдать себя этим явлениям в рабство. Но они все пройдут и во времени забудутся. Стоит ли ради того, что сегодня вызывает острые и неприятные переживания, но что забудется завтра, терять равновесие и становиться рабом преходящих явлений? При разновесии </w:t>
      </w:r>
      <w:r w:rsidR="0096778F">
        <w:lastRenderedPageBreak/>
        <w:t>невозможно аккумулировать психическую энергию. Без нее же человек — ничто.</w:t>
      </w:r>
    </w:p>
    <w:p w:rsidR="005708EB" w:rsidRDefault="005708EB" w:rsidP="00BF4524"/>
    <w:p w:rsidR="0096778F" w:rsidRDefault="00466BBD" w:rsidP="00BF4524">
      <w:r w:rsidRPr="00A07582">
        <w:rPr>
          <w:b/>
        </w:rPr>
        <w:t>1966</w:t>
      </w:r>
      <w:r>
        <w:rPr>
          <w:b/>
        </w:rPr>
        <w:t xml:space="preserve"> г. </w:t>
      </w:r>
      <w:r w:rsidR="00AF21D1" w:rsidRPr="00AF21D1">
        <w:rPr>
          <w:b/>
        </w:rPr>
        <w:t>724.</w:t>
      </w:r>
      <w:r w:rsidR="0096778F">
        <w:t xml:space="preserve"> (528). </w:t>
      </w:r>
      <w:r w:rsidR="00AF21D1" w:rsidRPr="00AF21D1">
        <w:rPr>
          <w:b/>
        </w:rPr>
        <w:t>(М.А.Й.).</w:t>
      </w:r>
      <w:r w:rsidR="0096778F">
        <w:t xml:space="preserve"> Не дремлет копье над драконом потому, что он жив, что уничтожить его очень трудно: отсеченные головы вновь вырастают, и снова чудовище шевелится, оживает и начинает вновь угрожать. Только поднятое копье, готовое каждое мгновение для удара, может остановить нападение, хотя угроза и остается. Так символизируется и приобретает объективную форму то, что подлежит в человеке изживанию и что готово всегда поднять голову, ужалить и нанести поражение духу, вызвав к проявлению то, что казалось бы уже побежденным, чем овладел человек. Поэтому Указано бодрствование духа, и постоянный дозор, и готовность крепкой рукой обуздать своеволие своей низшей природы. Без победы над ней не достигнуть намеченной цели, оболочками не овладеть и в Свете не утвердиться.</w:t>
      </w:r>
    </w:p>
    <w:p w:rsidR="005708EB" w:rsidRDefault="005708EB" w:rsidP="00BF4524"/>
    <w:p w:rsidR="0096778F" w:rsidRDefault="00466BBD" w:rsidP="00BF4524">
      <w:r w:rsidRPr="00A07582">
        <w:rPr>
          <w:b/>
        </w:rPr>
        <w:t>1966</w:t>
      </w:r>
      <w:r>
        <w:rPr>
          <w:b/>
        </w:rPr>
        <w:t xml:space="preserve"> г. </w:t>
      </w:r>
      <w:r w:rsidR="00AF21D1" w:rsidRPr="00AF21D1">
        <w:rPr>
          <w:b/>
        </w:rPr>
        <w:t>725.</w:t>
      </w:r>
      <w:r w:rsidR="0096778F">
        <w:t xml:space="preserve"> (529). </w:t>
      </w:r>
      <w:r w:rsidR="00AF21D1" w:rsidRPr="00AF21D1">
        <w:rPr>
          <w:b/>
        </w:rPr>
        <w:t>(Гуру).</w:t>
      </w:r>
      <w:r w:rsidR="0096778F">
        <w:t xml:space="preserve"> Каждую победу над телом, его желаниями или немощами отметим особо. Ведь это ступени Лестницы Света, по которым к Свету поднимается дух. Каждый шаг приближает к тем, кто стоит выше. Ни одно усилие в этом направлении не пропадает даром. Ряд успешных усилий даст достижение. Кто-то думает преуспеть, не преодолевая себя. Возможно ли это? Враг номер первый — это то, что еще не изжито в себе. На борьбу с ним не пожалеем усилий. Победа над ним так много дает!</w:t>
      </w:r>
    </w:p>
    <w:p w:rsidR="005708EB" w:rsidRDefault="005708EB" w:rsidP="00BF4524"/>
    <w:p w:rsidR="0096778F" w:rsidRDefault="00466BBD" w:rsidP="00BF4524">
      <w:r w:rsidRPr="00A07582">
        <w:rPr>
          <w:b/>
        </w:rPr>
        <w:t>1966</w:t>
      </w:r>
      <w:r>
        <w:rPr>
          <w:b/>
        </w:rPr>
        <w:t xml:space="preserve"> г. </w:t>
      </w:r>
      <w:r w:rsidR="00AF21D1" w:rsidRPr="00AF21D1">
        <w:rPr>
          <w:b/>
        </w:rPr>
        <w:t>726.</w:t>
      </w:r>
      <w:r w:rsidR="0096778F">
        <w:t xml:space="preserve"> (530). </w:t>
      </w:r>
      <w:r w:rsidR="00AF21D1" w:rsidRPr="00AF21D1">
        <w:rPr>
          <w:b/>
        </w:rPr>
        <w:t>(Сент. 8).</w:t>
      </w:r>
      <w:r w:rsidR="0096778F">
        <w:t xml:space="preserve"> Раздвинем пределы видимости мыслью. Ведь видит мысль. Отражения предмета на сетчатой оболочке глаза еще не дают полноты впечатления. Нужно понимание или осознание того, что фиксирует глаз. Можно смотреть на человека и быть настолько погруженным в свои мысли, что не видеть его. Смотреть и видеть — процессы не равнозначащие. Только когда мысль вкладывается в глаза, человек начинает видеть. Это условие относится также и ко всем остальным чувствам. Мысль принимает самое деятельное участие в их функциях, иначе получаемые впечатления проходят мимо сознания. Сосредоточение играет при этом очень важную роль. Можно ничего не видеть и не слышать, если сознание обращено внутрь или сосредоточено на чем-то другом. Умение сосредоточиться позволяет регулировать поток восприятий или ограничивать их. Способность выключать впечатления внешнего мира открывает богатство внутреннего. И невидимое становится видимым, если видимый внешний мир отступает. Когда сознание сосредоточивается на внешнем, внешнее превалирует, когда — на внутреннем, исключающем все, связанное с внешним, Мир Тонкий начинает себя уявлять. В Наших условиях такие сосредоточения допустимы. В условиях городов они будут разрушительны. Когда </w:t>
      </w:r>
      <w:r w:rsidR="0096778F">
        <w:lastRenderedPageBreak/>
        <w:t>наступает время, ученик оказывается в нужных условиях и может под непосредственным руководством Учителя упражняться в приемах сосредоточения. Пока же они ограничиваются степенью необходимости, ибо без сосредоточения дисциплинированное мышление невозможно.</w:t>
      </w:r>
    </w:p>
    <w:p w:rsidR="005708EB" w:rsidRDefault="005708EB" w:rsidP="00BF4524"/>
    <w:p w:rsidR="0096778F" w:rsidRDefault="00466BBD" w:rsidP="00BF4524">
      <w:r w:rsidRPr="00A07582">
        <w:rPr>
          <w:b/>
        </w:rPr>
        <w:t>1966</w:t>
      </w:r>
      <w:r>
        <w:rPr>
          <w:b/>
        </w:rPr>
        <w:t xml:space="preserve"> г. </w:t>
      </w:r>
      <w:r w:rsidR="00AF21D1" w:rsidRPr="00AF21D1">
        <w:rPr>
          <w:b/>
        </w:rPr>
        <w:t>727.</w:t>
      </w:r>
      <w:r w:rsidR="0096778F">
        <w:t xml:space="preserve"> </w:t>
      </w:r>
      <w:r w:rsidR="00AF21D1" w:rsidRPr="00AF21D1">
        <w:rPr>
          <w:b/>
        </w:rPr>
        <w:t>(Гуру).</w:t>
      </w:r>
      <w:r w:rsidR="0096778F">
        <w:t xml:space="preserve"> Готовьтесь в спокойствии встретить волны нежданных событий.</w:t>
      </w:r>
    </w:p>
    <w:p w:rsidR="005708EB" w:rsidRDefault="005708EB" w:rsidP="00BF4524"/>
    <w:p w:rsidR="0096778F" w:rsidRDefault="0096778F" w:rsidP="00F7294A">
      <w:pPr>
        <w:pStyle w:val="Quote"/>
      </w:pPr>
      <w:r>
        <w:t>Видел во сне Гуру, он сказал слова «Magnum opus</w:t>
      </w:r>
      <w:r w:rsidR="00156143">
        <w:rPr>
          <w:rStyle w:val="FootnoteReference"/>
        </w:rPr>
        <w:footnoteReference w:id="18"/>
      </w:r>
      <w:r>
        <w:t>» и о том, что кто-то, делающий его, придет и устроит всё, и о том, что меня знают.</w:t>
      </w:r>
    </w:p>
    <w:p w:rsidR="0096778F" w:rsidRDefault="00466BBD" w:rsidP="00BF4524">
      <w:r w:rsidRPr="00A07582">
        <w:rPr>
          <w:b/>
        </w:rPr>
        <w:t>1966</w:t>
      </w:r>
      <w:r>
        <w:rPr>
          <w:b/>
        </w:rPr>
        <w:t xml:space="preserve"> г. </w:t>
      </w:r>
      <w:r w:rsidR="00AF21D1" w:rsidRPr="00AF21D1">
        <w:rPr>
          <w:b/>
        </w:rPr>
        <w:t>728.</w:t>
      </w:r>
      <w:r w:rsidR="0096778F">
        <w:t xml:space="preserve"> (531). </w:t>
      </w:r>
      <w:r w:rsidR="00AF21D1" w:rsidRPr="00AF21D1">
        <w:rPr>
          <w:b/>
        </w:rPr>
        <w:t>(Сент. 9).</w:t>
      </w:r>
      <w:r w:rsidR="0096778F">
        <w:t xml:space="preserve"> Ученый, решающий сложную математическую задачу и всецело в нее погруженный, живет своим менталом и в ментале. Игрок в игорном притоне, поставивший на карту последние деньги, живет в своем теле астральном. Обжора, наслаждающийся изысканным блюдом, погружен в переживания желудка и физического тела. Подвижник в экстазе молитвы духом живет и в духе. Таким образом проявляют себя люди и живут преимущественно в той или иной из своих оболочек, крепко связывая себя с нею и накапливая все, относящееся именно к ней. Освобождение от физического тела еще не означает освобождения от накоплений, связанных с ним. Дух может жить в них и снова и снова погружаться в эти воспоминания. Лишенные физического основания, они не могут насытить вожделений тела, порождая страдания острой неудовлетворенности до тех пор, пока вызванные к проявлению энергии не исчерпают на породителе их своей силы. Воспоминания и переживания во всех остальных оболочках аналогичны телесным. Разница в том, что тонкое и ментальное тела, облекая человека, дают полноту и реальность этим переживаниям настолько яркую, что человек воображает себя ими живущим в действительности. Так ученый продолжает трудиться по принятому менталом направлению. Но, изжив эти энергии, сбрасывает дух последовательно все свои оболочки, пока не останется в бессмертном, несменяемом теле своем. И если при жизни на Земле он уже научился жить в этом теле и переносить в него свое сознание, то есть накопил элементы, необходимые для жизни в этом теле, он сознательно живет в нем, обогащая сущность свою новыми накоплениями и умножая их в процессе «нарастания». Если же накоплений элементов бессмертия нет или они очень незначительны, то и жизнь протекает соответственно. Некоторым людям, ничего не накопившим и ничего не собравшим в течение земного существования, на плане духовном жить нечем. Но жить и во временных оболочках тоже нельзя, так как они сброшены. Приходится миновать область духа, ничего от нее не собрав и ничем </w:t>
      </w:r>
      <w:r w:rsidR="0096778F">
        <w:lastRenderedPageBreak/>
        <w:t>себя не обогативши. Так пожинает человек то, что посеял, и ничего не посеявший не пожнет ничего. И жизни на плане, лишенном посева, не будет иметь.</w:t>
      </w:r>
    </w:p>
    <w:p w:rsidR="005708EB" w:rsidRDefault="005708EB" w:rsidP="00BF4524"/>
    <w:p w:rsidR="0096778F" w:rsidRDefault="00466BBD" w:rsidP="00BF4524">
      <w:r w:rsidRPr="00A07582">
        <w:rPr>
          <w:b/>
        </w:rPr>
        <w:t>1966</w:t>
      </w:r>
      <w:r>
        <w:rPr>
          <w:b/>
        </w:rPr>
        <w:t xml:space="preserve"> г. </w:t>
      </w:r>
      <w:r w:rsidR="00AF21D1" w:rsidRPr="00AF21D1">
        <w:rPr>
          <w:b/>
        </w:rPr>
        <w:t>729.</w:t>
      </w:r>
      <w:r w:rsidR="0096778F">
        <w:t xml:space="preserve"> </w:t>
      </w:r>
      <w:r w:rsidR="00AF21D1" w:rsidRPr="00AF21D1">
        <w:rPr>
          <w:b/>
        </w:rPr>
        <w:t>(М.А.Й.).</w:t>
      </w:r>
      <w:r w:rsidR="0096778F">
        <w:t xml:space="preserve"> Желаемых свидетельств Близости Высшей не дается, потому что они означают вмешательство в карму. Правилами Твердыни такое вмешательство не допускается. По той же причине и феномены очень редки. Даются, когда кармически неизбежны и целесообразны. Надо научиться довольствоваться тем, что дается. Завет «Не искушай Господа Бога твоего» относится именно к этому условию. Требованиями феноменов или чудес можно пресечь путь свой, ибо ныне они даются только для тех, кто утвердился непоколебимо и не нарушал или не нарушает ничем возможностей приближения к Учителю Света.</w:t>
      </w:r>
    </w:p>
    <w:p w:rsidR="005708EB" w:rsidRDefault="005708EB" w:rsidP="00BF4524"/>
    <w:p w:rsidR="0096778F" w:rsidRDefault="00466BBD" w:rsidP="00BF4524">
      <w:r w:rsidRPr="00A07582">
        <w:rPr>
          <w:b/>
        </w:rPr>
        <w:t>1966</w:t>
      </w:r>
      <w:r>
        <w:rPr>
          <w:b/>
        </w:rPr>
        <w:t xml:space="preserve"> г. </w:t>
      </w:r>
      <w:r w:rsidR="00AF21D1" w:rsidRPr="00AF21D1">
        <w:rPr>
          <w:b/>
        </w:rPr>
        <w:t>730.</w:t>
      </w:r>
      <w:r w:rsidR="0096778F">
        <w:t xml:space="preserve"> (532). </w:t>
      </w:r>
      <w:r w:rsidR="00AF21D1" w:rsidRPr="00AF21D1">
        <w:rPr>
          <w:b/>
        </w:rPr>
        <w:t>(Гуру).</w:t>
      </w:r>
      <w:r w:rsidR="0096778F">
        <w:t xml:space="preserve"> Придется принять положение, что каждый получает от Учителя то, что ему необходимо. Не то, что он хочет или считает таковым, но то, что Находит давать нужным Учитель. Это избавит от многих ошибочных выводов и разочарований.</w:t>
      </w:r>
    </w:p>
    <w:p w:rsidR="005708EB" w:rsidRDefault="005708EB" w:rsidP="00BF4524"/>
    <w:p w:rsidR="0096778F" w:rsidRDefault="00466BBD" w:rsidP="00BF4524">
      <w:r w:rsidRPr="00A07582">
        <w:rPr>
          <w:b/>
        </w:rPr>
        <w:t>1966</w:t>
      </w:r>
      <w:r>
        <w:rPr>
          <w:b/>
        </w:rPr>
        <w:t xml:space="preserve"> г. </w:t>
      </w:r>
      <w:r w:rsidR="00AF21D1" w:rsidRPr="00AF21D1">
        <w:rPr>
          <w:b/>
        </w:rPr>
        <w:t>731.</w:t>
      </w:r>
      <w:r w:rsidR="0096778F">
        <w:t xml:space="preserve"> </w:t>
      </w:r>
      <w:r w:rsidR="00AF21D1" w:rsidRPr="00AF21D1">
        <w:rPr>
          <w:b/>
        </w:rPr>
        <w:t>(Сент. 10).</w:t>
      </w:r>
      <w:r w:rsidR="0096778F">
        <w:t xml:space="preserve"> Сын Мой, о Близости поверх всех временных и преходящих условий не будем забывать ни на миг, ибо в противном случае забвение это будет мешать и контакту, и предстоянию непрерываемому. Забывающие теряют серебряную нить. То, что непосредственно перед глазами, заслоняет сияющие дали. Чтобы этого не случилось, дается Изображение Учителя. Запечатленное в третьем глазу, оно охранит от миражей Майи. Майя Тонкого Мира опаснее Майи земной, и с нею бороться труднее. Стада самообольщенных ею живут, даже и не подозревая о происходящем. Трагедия самообольщения означает победу Майи над духом. Только Близость Учителя Света защитит и обережет от нее.</w:t>
      </w:r>
    </w:p>
    <w:p w:rsidR="005708EB" w:rsidRDefault="005708EB" w:rsidP="00BF4524"/>
    <w:p w:rsidR="0096778F" w:rsidRDefault="00466BBD" w:rsidP="00BF4524">
      <w:r w:rsidRPr="00A07582">
        <w:rPr>
          <w:b/>
        </w:rPr>
        <w:t>1966</w:t>
      </w:r>
      <w:r>
        <w:rPr>
          <w:b/>
        </w:rPr>
        <w:t xml:space="preserve"> г. </w:t>
      </w:r>
      <w:r w:rsidR="00AF21D1" w:rsidRPr="00AF21D1">
        <w:rPr>
          <w:b/>
        </w:rPr>
        <w:t>732.</w:t>
      </w:r>
      <w:r w:rsidR="0096778F">
        <w:t xml:space="preserve"> (533). </w:t>
      </w:r>
      <w:r w:rsidR="00AF21D1" w:rsidRPr="00AF21D1">
        <w:rPr>
          <w:b/>
        </w:rPr>
        <w:t>(М.А.Й.).</w:t>
      </w:r>
      <w:r w:rsidR="0096778F">
        <w:t xml:space="preserve"> Чаще следует размышлять над словами Владыки: «Я с вами всегда», пока они не станут действительностью огненной. Формула та же, что и две тысячи лет тому назад: «Я с вами всегда, во все дни, до скончания века». Помыслим об этом.</w:t>
      </w:r>
    </w:p>
    <w:p w:rsidR="005708EB" w:rsidRDefault="005708EB" w:rsidP="00BF4524"/>
    <w:p w:rsidR="0096778F" w:rsidRDefault="00466BBD" w:rsidP="00BF4524">
      <w:r w:rsidRPr="00A07582">
        <w:rPr>
          <w:b/>
        </w:rPr>
        <w:t>1966</w:t>
      </w:r>
      <w:r>
        <w:rPr>
          <w:b/>
        </w:rPr>
        <w:t xml:space="preserve"> г. </w:t>
      </w:r>
      <w:r w:rsidR="00AF21D1" w:rsidRPr="00AF21D1">
        <w:rPr>
          <w:b/>
        </w:rPr>
        <w:t>733.</w:t>
      </w:r>
      <w:r w:rsidR="0096778F">
        <w:t xml:space="preserve"> (534). </w:t>
      </w:r>
      <w:r w:rsidR="00AF21D1" w:rsidRPr="00AF21D1">
        <w:rPr>
          <w:b/>
        </w:rPr>
        <w:t>(Гуру).</w:t>
      </w:r>
      <w:r w:rsidR="0096778F">
        <w:t xml:space="preserve"> Разгул тьмы всепланетной столь велик и так напряжен, что требуется небывалое усилие духа, чтобы удержать равновесие. Отбрасывается все, и мысль упорно удерживается на избранном Иерархе. Бури шумят, и вихри подули, забота о том, как устоять.</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734.</w:t>
      </w:r>
      <w:r w:rsidR="0096778F">
        <w:t xml:space="preserve"> </w:t>
      </w:r>
      <w:r w:rsidR="00AF21D1" w:rsidRPr="00AF21D1">
        <w:rPr>
          <w:b/>
        </w:rPr>
        <w:t>(Сент. 11).</w:t>
      </w:r>
      <w:r w:rsidR="0096778F">
        <w:t xml:space="preserve"> Взрывы на Солнце. Нарушена радиосвязь на экваторе, а вчера на Севере. Взрывы небывалые по силе. Сегодня записать ничего не смог.</w:t>
      </w:r>
    </w:p>
    <w:p w:rsidR="005708EB" w:rsidRDefault="005708EB" w:rsidP="00BF4524"/>
    <w:p w:rsidR="0096778F" w:rsidRDefault="00466BBD" w:rsidP="00BF4524">
      <w:r w:rsidRPr="00A07582">
        <w:rPr>
          <w:b/>
        </w:rPr>
        <w:t>1966</w:t>
      </w:r>
      <w:r>
        <w:rPr>
          <w:b/>
        </w:rPr>
        <w:t xml:space="preserve"> г. </w:t>
      </w:r>
      <w:r w:rsidR="00AF21D1" w:rsidRPr="00AF21D1">
        <w:rPr>
          <w:b/>
        </w:rPr>
        <w:t>735.</w:t>
      </w:r>
      <w:r w:rsidR="0096778F">
        <w:t xml:space="preserve"> (535). </w:t>
      </w:r>
      <w:r w:rsidR="00AF21D1" w:rsidRPr="00AF21D1">
        <w:rPr>
          <w:b/>
        </w:rPr>
        <w:t>(Сент. 12).</w:t>
      </w:r>
      <w:r w:rsidR="0096778F">
        <w:t xml:space="preserve"> В мире земном конечно все. Поэтому кончаются и самые трудные испытания. Ценность их в том, что трудность пройдет, а опыт останется, и знание тоже. Ведь каждое учит чему-то. Если постараться этот опыт, то есть то, чему учит испытание, понять поскорее и усвоить его, то испытание само собой прекратится, ибо его цель достигнута. Если им огорчаться, возмущаться, негодовать и восставать против, оно будет усиливаться и становиться еще более упорным и обременяющим. Именно требуется примириться с кармической неизбежностью, чтобы ее поскорее изжить и от нее освободиться. Уже обратили внимание на то, что сколько бы ни старались избегнуть определенных условий, они возвращаются вновь, хотя сделано все, чтобы от них, именно от них, освободиться. Значит, усилия все были напрасны. Не от них надо освобождаться, а от тех переживаний и омрачений, которые ими вызываются. Ведь карма хочет закалить дух и утвердить победу его над властью внешних обстоятельств над сознанием. Победы надо достичь в себе, над собою и именно при наличии тех самых причин, которые подавляли его. Карма не отпустит, пока не добьется своего. И сломиться тоже нельзя, ибо вся тяжесть кармы обрушивается на побежденного. Следовательно, исход только один — победа. Ее и поставим целью ближайшей.</w:t>
      </w:r>
    </w:p>
    <w:p w:rsidR="005708EB" w:rsidRDefault="005708EB" w:rsidP="00BF4524"/>
    <w:p w:rsidR="0096778F" w:rsidRDefault="00466BBD" w:rsidP="00BF4524">
      <w:r w:rsidRPr="00A07582">
        <w:rPr>
          <w:b/>
        </w:rPr>
        <w:t>1966</w:t>
      </w:r>
      <w:r>
        <w:rPr>
          <w:b/>
        </w:rPr>
        <w:t xml:space="preserve"> г. </w:t>
      </w:r>
      <w:r w:rsidR="00AF21D1" w:rsidRPr="00AF21D1">
        <w:rPr>
          <w:b/>
        </w:rPr>
        <w:t>736.</w:t>
      </w:r>
      <w:r w:rsidR="0096778F">
        <w:t xml:space="preserve"> (536). </w:t>
      </w:r>
      <w:r w:rsidR="00AF21D1" w:rsidRPr="00AF21D1">
        <w:rPr>
          <w:b/>
        </w:rPr>
        <w:t>(М.А.Й.).</w:t>
      </w:r>
      <w:r w:rsidR="0096778F">
        <w:t xml:space="preserve"> Разберемся в происходящем, то есть в сущности данного испытания. Что так тяжко воздействует на сознание? Обстоятельства внешние?</w:t>
      </w:r>
      <w:r w:rsidR="00F7294A" w:rsidRPr="00BB53C2">
        <w:t xml:space="preserve"> </w:t>
      </w:r>
      <w:r w:rsidR="0096778F">
        <w:t xml:space="preserve">Нет, с ними дух спокойно готов мириться. Но близкий человек от них тяжко страдает, и именно эти страдания и ложатся невыносимым бременем на сердце. Нельзя оставаться равнодушным, видя чужое страдание. Как же быть? Страданий за других нельзя избежать чуткому сердцу. Ведь страдание за других граничит с состраданием, а сострадание, настоящее сострадание, означает сознательное принятие на себя чужой боли. Таким образом, тягости связанных кармой сознаний на себя надо принять, но совсем не для того, чтобы сломиться духом под этою ношей, а для того, чтобы в себе их преодолеть. Ведь только преодолев их и победив их в себе, можно рассчитывать побороть их вовне, то есть освободить от них и того, кому явлено сострадание. Сострадание совсем не означает погружение с головой в переживание того, кому оказывается помощь, и омрачение удвоенное, то есть поражение, а, наоборот, поднятие страдающего человека из той ямы отчаяния и безнадежности, в которой он оказался. Именно сохранение полного равновесия необходимо, каким бы безвыходным ни казалось положение и какими бы крепкими ни были тенета Майи. Ведь это все только Майя, пытающаяся заменить </w:t>
      </w:r>
      <w:r w:rsidR="0096778F">
        <w:lastRenderedPageBreak/>
        <w:t>действительность очевидностью. С нею, с очевидностью ярой, и будем бороться, помня, что удержание равновесия превыше всего и нужно для победы. Когда слепой ведет слепого, оба попадут в яму, одному надо быть зрячим, чтобы извлечь другого из ямы и оберечь от падения в новую. Зрячесть уявляется в знании того, что победа в духе, что в духе себя победивший утверждает в себе силу, достаточную для того, чтобы преодолеть и внешние противодействия. Нет таких обстоятельств, которых не могла бы преодолеть психическая энергия, направляемая твердой, несломимой, огненной волей. Поднимая себя духом над замкнутым кругом внешних условий, их побеждаем и поднимаем с собою и близких, и далеких друзей, и всех, кто созвучит в сознании на данной волне. Круги победы в духе расходятся очень широко. Победа является делом чести и обязательством воина духа.</w:t>
      </w:r>
    </w:p>
    <w:p w:rsidR="005708EB" w:rsidRDefault="005708EB" w:rsidP="00BF4524"/>
    <w:p w:rsidR="0096778F" w:rsidRDefault="00466BBD" w:rsidP="00BF4524">
      <w:r w:rsidRPr="00A07582">
        <w:rPr>
          <w:b/>
        </w:rPr>
        <w:t>1966</w:t>
      </w:r>
      <w:r>
        <w:rPr>
          <w:b/>
        </w:rPr>
        <w:t xml:space="preserve"> г. </w:t>
      </w:r>
      <w:r w:rsidR="00AF21D1" w:rsidRPr="00AF21D1">
        <w:rPr>
          <w:b/>
        </w:rPr>
        <w:t>737.</w:t>
      </w:r>
      <w:r w:rsidR="0096778F">
        <w:t xml:space="preserve"> (537). </w:t>
      </w:r>
      <w:r w:rsidR="00AF21D1" w:rsidRPr="00AF21D1">
        <w:rPr>
          <w:b/>
        </w:rPr>
        <w:t>(Гуру).</w:t>
      </w:r>
      <w:r w:rsidR="0096778F">
        <w:t xml:space="preserve"> Страдать и мучиться за других можете сколько угодно, но падать духом нельзя. Чем более поддается дух энергиям внешних воздействий, раздуваемых темными, тем более усиливаются они, как бы вдохновляя этим темных злоделателей и давая им импульсы к новым выдумкам и нападкам. И надо поменьше выражать вслух свои мысли, ибо подслушивателей много. В мысли проникать им труднее, но каждое неосторожно сказанное слово ловят и тотчас же начинают действовать соответственно полученной информации, то есть вредить. Так бы остались инертными, но жалобы, неудовольства и огорчения их махинациями, высказанные вслух, дают им пищу для новых злоухищрений. Сами даете им в руки оружие, которым они вас и бьют. И чем больше выявляете свои огорчения и страдания, тем больше ударов навлекаете на себя. Пространство видит и слышит. Видят и слышат и темные твари, толпящиеся вокруг. Зачем же давать им топливо для костра, на котором они так старательно мучают легкомысленных жалобщиков и недовольных. Самозащита от них — в духе. Молчаливость и сдержанность могут быть и внешними, и внутренними. И та и другая будут мощной защитой.</w:t>
      </w:r>
    </w:p>
    <w:p w:rsidR="005708EB" w:rsidRDefault="005708EB" w:rsidP="00BF4524"/>
    <w:p w:rsidR="0096778F" w:rsidRDefault="00466BBD" w:rsidP="00BF4524">
      <w:r w:rsidRPr="00A07582">
        <w:rPr>
          <w:b/>
        </w:rPr>
        <w:t>1966</w:t>
      </w:r>
      <w:r>
        <w:rPr>
          <w:b/>
        </w:rPr>
        <w:t xml:space="preserve"> г. </w:t>
      </w:r>
      <w:r w:rsidR="00AF21D1" w:rsidRPr="00AF21D1">
        <w:rPr>
          <w:b/>
        </w:rPr>
        <w:t>738.</w:t>
      </w:r>
      <w:r w:rsidR="0096778F">
        <w:t xml:space="preserve"> (538). </w:t>
      </w:r>
      <w:r w:rsidR="00AF21D1" w:rsidRPr="00AF21D1">
        <w:rPr>
          <w:b/>
        </w:rPr>
        <w:t>(Сент. 13).</w:t>
      </w:r>
      <w:r w:rsidR="0096778F">
        <w:t xml:space="preserve"> Положительные и отрицательные качества духа выражаются и внешне, и внутренне. Бесстрашие внешне может не проявляться никак, но сердце, насыщенное этим качеством, не знает трепета страха. Внешнее, показное мужество являет вид бесстрашия, но страх может яро гнездиться внутри. Мы Требуем, чтобы внешнее выражение соответствовало внутреннему. Контроль и самообладание служат для духа крепкой броней. Человек, внешне и внутренне владеющий собою и утвердивший качество сдержанности, неуязвим для враждебных воздействий. Равновесие духа — великая сила. Уже Говорилось, что никто не устоит против равновесия. Броню равновесия не в силах ничто сокрушить или пробить. Равновесием человек закрывает все входы в </w:t>
      </w:r>
      <w:r w:rsidR="0096778F">
        <w:lastRenderedPageBreak/>
        <w:t>цитадель духа. Ворота крепости затворены наглухо. Проникнуть внутрь невозможно врагу. Говоря вслух о своих переживаниях, страданиях или неприятностях, мы прежде всего информируем о них темных стражей, постоянно внимательно наблюдающих за нами. Даже при молчании внешнем, но бушующих эмоциях внутри темные по излучениям ауры видят происходящее, как сквозь открытые окна — то, что делается в доме, и действуют соответственно. Таким образом, только молчаливость внешняя и сдержанность внутренняя служат надежной защитой. Нельзя открывать себя никому, даже ближайшим, так как, помимо них, слишком уж много посторонних, но враждебных ушей. Хорошо внешне владеть собою, чтобы никто не подозревал о происходящем внутри. Но лучше собою владеть и внешне, и внутренне. Это броня непробиваемая. Принцип закрытого забрала будет надежной защитой. Говоря откровенно о вещах дорогих и близких сердцу, раскрываем себя для воздействий как со стороны того, кому открываем сердце, так и для незримых слушателей. Пространство видит, и слышит, и рекордирует все. Но так же видят и слышат и те, кто населяет его. Хорошо, когда слышат светлые сущности, но нехорошо, когда — злые. Говорим об открытости сердца к Учителю, ибо Он Охранит эту открытость. Но открытость, подставляющая под удар темных, безусловно вредна. На защитное свойство качества сдержанности обычно не обращается внимания. Но овладевший собою закрыт для враждебных воздействий. Правда, и он не избегает ударов, но удар по броне или щиту не опасен. Опасны удары по незащищенным местам. Несдержанность своих чувств и эмоций и болтливость делают человека незащищенным. Только долгий опыт и столкновения с тьмою дали возможность оценить и понять такие качества духа, как молчаливость, сдержанность, самообладание, спокойствие и равновесие. Жизнь убедила в том, что нападки темных вызывались недостаточно полным утверждением этих качеств. Этим вредны жалобы и недовольства, яро ослабляющие защиту и открывающие самые уязвимые места для вражеских нападений. Не раз замечали, как ненужная откровенность оборачивалась во вред. Даже простое обращение, не вызванное необходимостью, вызывало удар, если тот, к кому обращались, служил каналом для тьмы. Какую же зоркость, настороженность и сдержанность надо явить, чтобы парализовать все каналы, по которым идут враждебные воздействия и попытки. Будем на страже. Священным Дозором зовется она, ибо ею охраняется явление Света.</w:t>
      </w:r>
    </w:p>
    <w:p w:rsidR="005708EB" w:rsidRDefault="005708EB" w:rsidP="00BF4524"/>
    <w:p w:rsidR="0096778F" w:rsidRDefault="00466BBD" w:rsidP="00BF4524">
      <w:r w:rsidRPr="00A07582">
        <w:rPr>
          <w:b/>
        </w:rPr>
        <w:t>1966</w:t>
      </w:r>
      <w:r>
        <w:rPr>
          <w:b/>
        </w:rPr>
        <w:t xml:space="preserve"> г. </w:t>
      </w:r>
      <w:r w:rsidR="00AF21D1" w:rsidRPr="00AF21D1">
        <w:rPr>
          <w:b/>
        </w:rPr>
        <w:t>739.</w:t>
      </w:r>
      <w:r w:rsidR="0096778F">
        <w:t xml:space="preserve"> </w:t>
      </w:r>
      <w:r w:rsidR="00AF21D1" w:rsidRPr="00AF21D1">
        <w:rPr>
          <w:b/>
        </w:rPr>
        <w:t>(М.А.Й.).</w:t>
      </w:r>
      <w:r w:rsidR="0096778F">
        <w:t xml:space="preserve"> Сколько нужно было перемучиться и перестрадать, чтобы необходимость утверждения некоторых качеств духа стала во всей полноте и неотвратимости. И темные немало посодействовали этому пониманию. Темные невольно и бессознательно служат тому, кто знает, куда он идет, и чье решение </w:t>
      </w:r>
      <w:r w:rsidR="0096778F">
        <w:lastRenderedPageBreak/>
        <w:t>идти непоколебимо. Опыт и знание силу дают преодолевать то, что казалось неодолимым.</w:t>
      </w:r>
    </w:p>
    <w:p w:rsidR="005708EB" w:rsidRDefault="005708EB" w:rsidP="00BF4524"/>
    <w:p w:rsidR="0096778F" w:rsidRDefault="00466BBD" w:rsidP="00BF4524">
      <w:r w:rsidRPr="00A07582">
        <w:rPr>
          <w:b/>
        </w:rPr>
        <w:t>1966</w:t>
      </w:r>
      <w:r>
        <w:rPr>
          <w:b/>
        </w:rPr>
        <w:t xml:space="preserve"> г. </w:t>
      </w:r>
      <w:r w:rsidR="00AF21D1" w:rsidRPr="00AF21D1">
        <w:rPr>
          <w:b/>
        </w:rPr>
        <w:t>740.</w:t>
      </w:r>
      <w:r w:rsidR="0096778F">
        <w:t xml:space="preserve"> (539). </w:t>
      </w:r>
      <w:r w:rsidR="00AF21D1" w:rsidRPr="00AF21D1">
        <w:rPr>
          <w:b/>
        </w:rPr>
        <w:t>(Гуру).</w:t>
      </w:r>
      <w:r w:rsidR="0096778F">
        <w:t xml:space="preserve"> Светлые качества человека, являясь нетленными и неотъемлемыми приобретениями духа, тоже утверждаются поверх всего, что временно его окружает. И не только поверх всего, но и несмотря ни на что. Именно, как бы поднявшись над преходимостью внешних условий и им вопреки, утверждает в себе человек то, что в мире земном ценнее и превыше всего. Светлые качества духа, как показывают самые слова, являются контейнерами Света, которые внутри. Свет собирая и накапливая в себе в форме утверждаемых качеств, делаем дело неописуемой важности и значения.</w:t>
      </w:r>
    </w:p>
    <w:p w:rsidR="005708EB" w:rsidRDefault="005708EB" w:rsidP="00BF4524"/>
    <w:p w:rsidR="0096778F" w:rsidRDefault="00466BBD" w:rsidP="00BF4524">
      <w:r w:rsidRPr="00A07582">
        <w:rPr>
          <w:b/>
        </w:rPr>
        <w:t>1966</w:t>
      </w:r>
      <w:r>
        <w:rPr>
          <w:b/>
        </w:rPr>
        <w:t xml:space="preserve"> г. </w:t>
      </w:r>
      <w:r w:rsidR="00AF21D1" w:rsidRPr="00AF21D1">
        <w:rPr>
          <w:b/>
        </w:rPr>
        <w:t>741.</w:t>
      </w:r>
      <w:r w:rsidR="0096778F">
        <w:t xml:space="preserve"> (540). </w:t>
      </w:r>
      <w:r w:rsidR="00AF21D1" w:rsidRPr="00AF21D1">
        <w:rPr>
          <w:b/>
        </w:rPr>
        <w:t>(Сент. 14).</w:t>
      </w:r>
      <w:r w:rsidR="0096778F">
        <w:t xml:space="preserve"> Как заставить тьму служить Свету? Только используя каждую ее попытку, каждое нападение, каждое противодействие и злоухищрение как импульс для нового, ярого, неукротимого устремления к Иерархии. Тогда темные станут толкачами и вдохновителями к продвижению по Пути. Обычно же бывает наоборот. Человек успеет и огорчиться, и омрачиться, и явить недовольство, и допустить ряд действий недопустимых, то есть поступать так, как хотели того темные поработители, и только потом уже начнет выбираться из ямы. Если же каждое их злонамерение будет вызывать реакцию, противоположную их целям, то придется им прекратить все свои попытки. Так поступали истинные воители духа. И тьма отступала от них побежденной. Когда досаждают бесы, единственный способ освободиться от них будет план действий им наперекор. Со временем это войдет в привычку и будет подобно шпорам коню. Этим путем сила, потраченная темными на их старания, обращена будет на полезную работу. А так как она значительна и постоянна, то и движение к Свету усилится соответственно. Заставить темных служить себе — задача каждого светоносца. Все победители прошли через это. Каждый приход на Землю Учителей Света отмечался борьбою со злом и победой. Этим путем идут все, следующие за Ними.</w:t>
      </w:r>
    </w:p>
    <w:p w:rsidR="005708EB" w:rsidRDefault="005708EB" w:rsidP="00BF4524"/>
    <w:p w:rsidR="0096778F" w:rsidRDefault="00466BBD" w:rsidP="00BF4524">
      <w:r w:rsidRPr="00A07582">
        <w:rPr>
          <w:b/>
        </w:rPr>
        <w:t>1966</w:t>
      </w:r>
      <w:r>
        <w:rPr>
          <w:b/>
        </w:rPr>
        <w:t xml:space="preserve"> г. </w:t>
      </w:r>
      <w:r w:rsidR="00AF21D1" w:rsidRPr="00AF21D1">
        <w:rPr>
          <w:b/>
        </w:rPr>
        <w:t>742.</w:t>
      </w:r>
      <w:r w:rsidR="0096778F">
        <w:t xml:space="preserve"> (541). </w:t>
      </w:r>
      <w:r w:rsidR="00AF21D1" w:rsidRPr="00AF21D1">
        <w:rPr>
          <w:b/>
        </w:rPr>
        <w:t>(М.А.Й.).</w:t>
      </w:r>
      <w:r w:rsidR="0096778F">
        <w:t xml:space="preserve"> Даже малое Указание, принятое и исполненное, уже приближает к цели далекой. Но исполнителей так мало. Больше говорящих. Говорят, и принимают слова за дела, и довольствуются ими, утопая в самоудовлетворении. Как приятно побеседовать всласть о высоких предметах и успокоиться на этом с сознанием исполненного долга. Через испытание говорением и говорливостью тоже надо пройти. Кто-то на этом и останавливается. Печальна судьба таких говорителей. Не уподобимся им. Учитель Требует действия и приложения Его Указаний. К чему же тогда все старания, если на практике не применено ничего?</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743.</w:t>
      </w:r>
      <w:r w:rsidR="0096778F">
        <w:t xml:space="preserve"> (542). </w:t>
      </w:r>
      <w:r w:rsidR="00AF21D1" w:rsidRPr="00AF21D1">
        <w:rPr>
          <w:b/>
        </w:rPr>
        <w:t>(Гуру).</w:t>
      </w:r>
      <w:r w:rsidR="0096778F">
        <w:t xml:space="preserve"> Медиумы утопают в феноменах и обычно становятся, несмотря на них, жертвами темных. Значит, феномены не помогают. Двигает только духовность. Недаром подвижники называли психические явления прелестью и считали эти прельщения очень опасными. Невежды же, наоборот, смотрели на них как на особые достижения и, в них утопая, опускались все ниже и ниже. Губило безволие, вызываемое и усиливаемое погружением в явления астрального мира. Так интересно было смотреть и ничего не делать. Это безделье особенно губительно. Духовное же делание идет параллельно с обычной земной работой, или избранным ремеслом, или занятием. Искусство в этом отношении действенно необычайно. Духовное и земное идут в созвучии, уявляя согласованность духа, столь труднодостижимую на Земле.</w:t>
      </w:r>
    </w:p>
    <w:p w:rsidR="005708EB" w:rsidRDefault="005708EB" w:rsidP="00BF4524"/>
    <w:p w:rsidR="0096778F" w:rsidRDefault="00466BBD" w:rsidP="00BF4524">
      <w:r w:rsidRPr="00A07582">
        <w:rPr>
          <w:b/>
        </w:rPr>
        <w:t>1966</w:t>
      </w:r>
      <w:r>
        <w:rPr>
          <w:b/>
        </w:rPr>
        <w:t xml:space="preserve"> г. </w:t>
      </w:r>
      <w:r w:rsidR="00AF21D1" w:rsidRPr="00AF21D1">
        <w:rPr>
          <w:b/>
        </w:rPr>
        <w:t>744.</w:t>
      </w:r>
      <w:r w:rsidR="0096778F">
        <w:t xml:space="preserve"> (543). </w:t>
      </w:r>
      <w:r w:rsidR="00AF21D1" w:rsidRPr="00AF21D1">
        <w:rPr>
          <w:b/>
        </w:rPr>
        <w:t>(Сент. 16).</w:t>
      </w:r>
      <w:r w:rsidR="0096778F">
        <w:t xml:space="preserve"> Три миллиарда людей на Земле. И каждый живет своим отдельным, обособленным сознанием, в своем личном, малом мирке. Не Можем в них погружаться. Можем лишь посылать Луч навстречу тем, кто устремляется к Нам. И дойти до Нас можно, лишь отказавшись от своего личного мира и заполнив сознание свое Нашим и общечеловеческим. И, устремившись в Твердыню, можно почерпнуть от Ее Света, отвергнув себя. Самонаполнение собою, то есть своей самостью, исключает возможность прикасания к высшим энергиям — или свое, или Высшее. Спросят: как же не жить своим личным, находясь среди жизни, в самой гуще людей? На примере подвижников, героев, деятелей Общего Блага можно видеть, как они, именно живя среди людей и для людей, жили жизнью сверхличной, о себе не помышляя и отдавая все свои силы на служение людям. Они находили в себе достаточно решимости, чтобы отказаться от себя и заменить личное общечеловеческим. Ни страдания, ни болезни, ни лишения — ничто не смогло уклонить их от избранного пути. И даже смерть их не страшила. В этом сущность служения Свету. Погружение в личное — смерть духа. Отвержение от личного, то есть самоотвержение, будет победой над самостью и утверждением сверхличного, бессмертного начала в себе, своей Высшей Индивидуальности. Это путь Света.</w:t>
      </w:r>
    </w:p>
    <w:p w:rsidR="005708EB" w:rsidRDefault="005708EB" w:rsidP="00BF4524"/>
    <w:p w:rsidR="0096778F" w:rsidRDefault="00466BBD" w:rsidP="00BF4524">
      <w:r w:rsidRPr="00A07582">
        <w:rPr>
          <w:b/>
        </w:rPr>
        <w:t>1966</w:t>
      </w:r>
      <w:r>
        <w:rPr>
          <w:b/>
        </w:rPr>
        <w:t xml:space="preserve"> г. </w:t>
      </w:r>
      <w:r w:rsidR="00AF21D1" w:rsidRPr="00AF21D1">
        <w:rPr>
          <w:b/>
        </w:rPr>
        <w:t>745.</w:t>
      </w:r>
      <w:r w:rsidR="0096778F">
        <w:t xml:space="preserve"> (544). </w:t>
      </w:r>
      <w:r w:rsidR="00AF21D1" w:rsidRPr="00AF21D1">
        <w:rPr>
          <w:b/>
        </w:rPr>
        <w:t>(М.А.Й.).</w:t>
      </w:r>
      <w:r w:rsidR="0096778F">
        <w:t xml:space="preserve"> Умение ждать тоже требует навыка. Все пригодятся, кто предан Владыке. Этому надо поверить, и тогда ждать будет легче. Новый Мир состоится, и состоится Великий Приход. И дождавшиеся увидят.</w:t>
      </w:r>
    </w:p>
    <w:p w:rsidR="005708EB" w:rsidRDefault="005708EB" w:rsidP="00BF4524"/>
    <w:p w:rsidR="0096778F" w:rsidRDefault="00466BBD" w:rsidP="00BF4524">
      <w:r w:rsidRPr="00A07582">
        <w:rPr>
          <w:b/>
        </w:rPr>
        <w:t>1966</w:t>
      </w:r>
      <w:r>
        <w:rPr>
          <w:b/>
        </w:rPr>
        <w:t xml:space="preserve"> г. </w:t>
      </w:r>
      <w:r w:rsidR="00AF21D1" w:rsidRPr="00AF21D1">
        <w:rPr>
          <w:b/>
        </w:rPr>
        <w:t>746.</w:t>
      </w:r>
      <w:r w:rsidR="0096778F">
        <w:t xml:space="preserve"> (545). </w:t>
      </w:r>
      <w:r w:rsidR="00AF21D1" w:rsidRPr="00AF21D1">
        <w:rPr>
          <w:b/>
        </w:rPr>
        <w:t>(Гуру).</w:t>
      </w:r>
      <w:r w:rsidR="0096778F">
        <w:t xml:space="preserve"> Действенное ожидание заключается в том, что если внешняя деятельность невозможна, то внутреннему приуготовлению духа к Великому Дню Прихода ничто не может мешать. Такое приуготовление и будет наилучшим видом ожидания.</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747.</w:t>
      </w:r>
      <w:r w:rsidR="0096778F">
        <w:t xml:space="preserve"> (546). </w:t>
      </w:r>
      <w:r w:rsidR="00AF21D1" w:rsidRPr="00AF21D1">
        <w:rPr>
          <w:b/>
        </w:rPr>
        <w:t>(Сент. 17).</w:t>
      </w:r>
      <w:r w:rsidR="0096778F">
        <w:t xml:space="preserve"> Великие подвижники искали уединения, ибо знали, как сильно влияет людское окружение на человека. А ведь это были сильные духи. Значит, и они не были свободны от воздействий людских на их психику. Что же сказать о сознаниях менее сильных?! Влияний со стороны не избежать, забота лишь в том, чтобы им не подчиняться и не быть в полной их власти. Окружающее не может не воздействовать на человека и не направлять его мышление по нежелательным каналам. Борьба неизбежна, чтобы сохранить направление правильное. Многое, если не все, зависит от выбора мыслей. Свобода выбора все же остается за человеком. Жизнь дает материал для мышления, но выбирать из даваемого можно по собственной воле, желаниям или склонностям. Цель впереди ясна, и только нужно, чтобы этот выбор постоянно находился в соответствии с нею.</w:t>
      </w:r>
    </w:p>
    <w:p w:rsidR="005708EB" w:rsidRDefault="005708EB" w:rsidP="00BF4524"/>
    <w:p w:rsidR="0096778F" w:rsidRDefault="00466BBD" w:rsidP="00BF4524">
      <w:r w:rsidRPr="00A07582">
        <w:rPr>
          <w:b/>
        </w:rPr>
        <w:t>1966</w:t>
      </w:r>
      <w:r>
        <w:rPr>
          <w:b/>
        </w:rPr>
        <w:t xml:space="preserve"> г. </w:t>
      </w:r>
      <w:r w:rsidR="00AF21D1" w:rsidRPr="00AF21D1">
        <w:rPr>
          <w:b/>
        </w:rPr>
        <w:t>748.</w:t>
      </w:r>
      <w:r w:rsidR="0096778F">
        <w:t xml:space="preserve"> (547). </w:t>
      </w:r>
      <w:r w:rsidR="00AF21D1" w:rsidRPr="00AF21D1">
        <w:rPr>
          <w:b/>
        </w:rPr>
        <w:t>(Гуру).</w:t>
      </w:r>
      <w:r w:rsidR="0096778F">
        <w:t xml:space="preserve"> Приветствуем единение и взаимопонимание между друзьями Учения. Предпочитаем останавливать внимание на том, что объединяет, но не наоборот. Общие точки соприкосновения всегда можно найти. Объединение сознаний хорошо тем, что умножает энергии объединяющихся и делает их более сильными. То, что не под силу одному, становится возможным осуществить при объединении. К единению будем стремиться, отбрасывая все, что мешает ему. Пусть слова «в единении — сила» станут практически жизненными.</w:t>
      </w:r>
    </w:p>
    <w:p w:rsidR="005708EB" w:rsidRDefault="005708EB" w:rsidP="00BF4524"/>
    <w:p w:rsidR="0096778F" w:rsidRDefault="00466BBD" w:rsidP="00BF4524">
      <w:r w:rsidRPr="00A07582">
        <w:rPr>
          <w:b/>
        </w:rPr>
        <w:t>1966</w:t>
      </w:r>
      <w:r>
        <w:rPr>
          <w:b/>
        </w:rPr>
        <w:t xml:space="preserve"> г. </w:t>
      </w:r>
      <w:r w:rsidR="00AF21D1" w:rsidRPr="00AF21D1">
        <w:rPr>
          <w:b/>
        </w:rPr>
        <w:t>749.</w:t>
      </w:r>
      <w:r w:rsidR="0096778F">
        <w:t xml:space="preserve"> (548). </w:t>
      </w:r>
      <w:r w:rsidR="00AF21D1" w:rsidRPr="00AF21D1">
        <w:rPr>
          <w:b/>
        </w:rPr>
        <w:t>(М.А.Й.).</w:t>
      </w:r>
      <w:r w:rsidR="0096778F">
        <w:t xml:space="preserve"> То обстоятельство, что друзья далеки от совершенства, не дает право отдаляться или отделяться от них. Все нуждаются в ярой сердечной поддержке, ибо время очень напряжено. Может быть, кого-то надо лишь слегка поддержать, чтобы он устоял. Отбросим все разъединяющее и будем думать лишь о том, чтобы быть другу опорой. Сейчас в крепкой дружеской руке нуждаются все, кто коснулся Учения Жизни.</w:t>
      </w:r>
    </w:p>
    <w:p w:rsidR="005708EB" w:rsidRDefault="005708EB" w:rsidP="00BF4524"/>
    <w:p w:rsidR="0096778F" w:rsidRDefault="00466BBD" w:rsidP="00BF4524">
      <w:r w:rsidRPr="00A07582">
        <w:rPr>
          <w:b/>
        </w:rPr>
        <w:t>1966</w:t>
      </w:r>
      <w:r>
        <w:rPr>
          <w:b/>
        </w:rPr>
        <w:t xml:space="preserve"> г. </w:t>
      </w:r>
      <w:r w:rsidR="00AF21D1" w:rsidRPr="00AF21D1">
        <w:rPr>
          <w:b/>
        </w:rPr>
        <w:t>750.</w:t>
      </w:r>
      <w:r w:rsidR="0096778F">
        <w:t xml:space="preserve"> (549). </w:t>
      </w:r>
      <w:r w:rsidR="00AF21D1" w:rsidRPr="00AF21D1">
        <w:rPr>
          <w:b/>
        </w:rPr>
        <w:t>(Сент. 18).</w:t>
      </w:r>
      <w:r w:rsidR="0096778F">
        <w:t xml:space="preserve"> Мое и свое борются в сознании за преобладание. Будущее духа зависит от того, что победит. Если победит свое, останетесь прежними, если Мое, — двинетесь дальше. Слова двигают только тогда, когда сочетаются с соответствующими им действиями. Иначе получается разрушение. Путь свой разрушить легко, труднее идти по нему. Слишком много противодействий. Порою может казаться, что восстает против всё. Это не иллюзия и не самообман. Вспомнить будет нелишним, как Был оставлен всеми Один, и даже Отцом. Ведь это к Нему было обращение: «Вскую оставил Меня, Владыка». Оставление всеми предшествует конечной победе духа. Сужденный победитель к победе приходит этим путем. По этим признакам можно судить о значении испытания. Сказал уже раньше: до цели дойдем и победу добудем.</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751.</w:t>
      </w:r>
      <w:r w:rsidR="0096778F">
        <w:t xml:space="preserve"> (550). </w:t>
      </w:r>
      <w:r w:rsidR="00AF21D1" w:rsidRPr="00AF21D1">
        <w:rPr>
          <w:b/>
        </w:rPr>
        <w:t>(М.А.Й.).</w:t>
      </w:r>
      <w:r w:rsidR="0096778F">
        <w:t xml:space="preserve"> Творчество — удел человека. Все, что способствует ему и поддерживает его, следует утверждать безусловно. Процесс творческий — это песнь духа. Приветствуем все, что дает ей возможность литься широко и свободно. Помимо обязанностей перед людьми есть обязанности перед своим духом. Сказано было: «Духа не угашайте». В творчестве — жизнь, в угашении — смерть. Порадуемся — каждому проявлению творчества. Оно усиливается по мере разгорания Света внутри.</w:t>
      </w:r>
    </w:p>
    <w:p w:rsidR="005708EB" w:rsidRDefault="005708EB" w:rsidP="00BF4524"/>
    <w:p w:rsidR="0096778F" w:rsidRDefault="00466BBD" w:rsidP="00BF4524">
      <w:r w:rsidRPr="00A07582">
        <w:rPr>
          <w:b/>
        </w:rPr>
        <w:t>1966</w:t>
      </w:r>
      <w:r>
        <w:rPr>
          <w:b/>
        </w:rPr>
        <w:t xml:space="preserve"> г. </w:t>
      </w:r>
      <w:r w:rsidR="00AF21D1" w:rsidRPr="00AF21D1">
        <w:rPr>
          <w:b/>
        </w:rPr>
        <w:t>752.</w:t>
      </w:r>
      <w:r w:rsidR="0096778F">
        <w:t xml:space="preserve"> (551). </w:t>
      </w:r>
      <w:r w:rsidR="00AF21D1" w:rsidRPr="00AF21D1">
        <w:rPr>
          <w:b/>
        </w:rPr>
        <w:t>(Гуру).</w:t>
      </w:r>
      <w:r w:rsidR="0096778F">
        <w:t xml:space="preserve"> Даже магнит размагничивается в неполезном соседстве, если на нем не наложен затвор. Только затвор прекращает утечку энергии, которая необходима для творчества. Сдержанность и самообладание будут такими затворами. Раздражение, недовольство и им соответствующие слова и поведение будут условиями размагничивающими, ибо затвор с магнита при этом снимается. Говорится для исполнения.</w:t>
      </w:r>
    </w:p>
    <w:p w:rsidR="0096778F" w:rsidRDefault="0096778F" w:rsidP="000A0F04">
      <w:pPr>
        <w:pStyle w:val="Quote"/>
      </w:pPr>
      <w:r>
        <w:t>Наставление другу для передачи.</w:t>
      </w:r>
    </w:p>
    <w:p w:rsidR="005708EB" w:rsidRDefault="005708EB" w:rsidP="00BF4524"/>
    <w:p w:rsidR="0096778F" w:rsidRDefault="00466BBD" w:rsidP="00BF4524">
      <w:r w:rsidRPr="00A07582">
        <w:rPr>
          <w:b/>
        </w:rPr>
        <w:t>1966</w:t>
      </w:r>
      <w:r>
        <w:rPr>
          <w:b/>
        </w:rPr>
        <w:t xml:space="preserve"> г. </w:t>
      </w:r>
      <w:r w:rsidR="00AF21D1" w:rsidRPr="00AF21D1">
        <w:rPr>
          <w:b/>
        </w:rPr>
        <w:t>753.</w:t>
      </w:r>
      <w:r w:rsidR="0096778F">
        <w:t xml:space="preserve"> (552). </w:t>
      </w:r>
      <w:r w:rsidR="00AF21D1" w:rsidRPr="00AF21D1">
        <w:rPr>
          <w:b/>
        </w:rPr>
        <w:t>(Сент. 19).</w:t>
      </w:r>
      <w:r w:rsidR="0096778F">
        <w:t xml:space="preserve"> Абсолютный слух в том виде, как он проявляется у обычных людей, касается звуков земных и способности их запоминания и воспроизведения. Но он не касается звуков Небес. Музыка Сфер может быть еще недоступна для такого уха. Следующей ступенью будет шкала звуков Тонкого Мира, и затем уже и Высших Миров. До четырнадцатого слуха может дойти способность звуковых восприятий, и каждая ступень имеет свой предел абсолютности, ограниченный тою сферою, в которой она проявляется. По шкале Беспредельности даже четырнадцатый слух не будет пределом, хотя он и может быть таковым для данной планеты. Поэтому абсолютный слух в обычном его понимании не есть предел достижений, хотя состояние это можно считать весьма утонченным. Но оно не обязательно для того, чтобы услышать Голос Учителя, ибо при этом действует другое напряжение раскрытого уха. Каждое новое достижение затемняет собою предшествовавшее ему и бледнеет перед последующим. Таковы ступени лестницы жизни, которая не имеет конца.</w:t>
      </w:r>
    </w:p>
    <w:p w:rsidR="005708EB" w:rsidRDefault="005708EB" w:rsidP="00BF4524"/>
    <w:p w:rsidR="0096778F" w:rsidRDefault="00466BBD" w:rsidP="00BF4524">
      <w:r w:rsidRPr="00A07582">
        <w:rPr>
          <w:b/>
        </w:rPr>
        <w:t>1966</w:t>
      </w:r>
      <w:r>
        <w:rPr>
          <w:b/>
        </w:rPr>
        <w:t xml:space="preserve"> г. </w:t>
      </w:r>
      <w:r w:rsidR="00AF21D1" w:rsidRPr="00AF21D1">
        <w:rPr>
          <w:b/>
        </w:rPr>
        <w:t>754.</w:t>
      </w:r>
      <w:r w:rsidR="0096778F">
        <w:t xml:space="preserve"> (553). </w:t>
      </w:r>
      <w:r w:rsidR="00AF21D1" w:rsidRPr="00AF21D1">
        <w:rPr>
          <w:b/>
        </w:rPr>
        <w:t>(М.А.Й.).</w:t>
      </w:r>
      <w:r w:rsidR="0096778F">
        <w:t xml:space="preserve"> Готовность к испытаниям без недовольства, сетований и осуждения Учителя указывает на высоту, достигнутую духом. Такая готовность помогает победно проходить через них. Много теряется времени и сил понапрасну, когда испытания не выдерживаются и их приходится повторять снова и снова; чем больше сетований и недовольства, тем длительнее становится то, от чего так страстно хочется освободиться. Только равновесие, то есть отсутствие болезненной и эмоциональной реакции на то, через что необходимо</w:t>
      </w:r>
      <w:r w:rsidR="009C6E73" w:rsidRPr="009C6E73">
        <w:t xml:space="preserve"> </w:t>
      </w:r>
      <w:r w:rsidR="0096778F">
        <w:t xml:space="preserve">пройти, освобождает от кармической неизбежности. Храните равновесие любою ценой. Без </w:t>
      </w:r>
      <w:r w:rsidR="0096778F">
        <w:lastRenderedPageBreak/>
        <w:t>его утверждения от нежелательных испытаний освобождение не придет.</w:t>
      </w:r>
    </w:p>
    <w:p w:rsidR="005708EB" w:rsidRDefault="005708EB" w:rsidP="00BF4524"/>
    <w:p w:rsidR="0096778F" w:rsidRDefault="00466BBD" w:rsidP="00BF4524">
      <w:r w:rsidRPr="00A07582">
        <w:rPr>
          <w:b/>
        </w:rPr>
        <w:t>1966</w:t>
      </w:r>
      <w:r>
        <w:rPr>
          <w:b/>
        </w:rPr>
        <w:t xml:space="preserve"> г. </w:t>
      </w:r>
      <w:r w:rsidR="00AF21D1" w:rsidRPr="00AF21D1">
        <w:rPr>
          <w:b/>
        </w:rPr>
        <w:t>755.</w:t>
      </w:r>
      <w:r w:rsidR="0096778F">
        <w:t xml:space="preserve"> (554). </w:t>
      </w:r>
      <w:r w:rsidR="00AF21D1" w:rsidRPr="00AF21D1">
        <w:rPr>
          <w:b/>
        </w:rPr>
        <w:t>(Гуру).</w:t>
      </w:r>
      <w:r w:rsidR="0096778F">
        <w:t xml:space="preserve"> Несмотря на все ухищрения Майи, будущее нельзя отнять от человека. Оно непреложно должно наступить. В нашем понимании будущее — это Век Владыки Майтрейи. О неизбежности Его наступления приходится твердить перед лицом очевидности плотной: безудержный разгул тьмы только подчеркивает, что перед рассветом становится особенно темно. Но тьма, достигнув апогея своего разгула, начнет сдавать и отступать перед идущими волнами новых энергий, устремляющихся на смену старым. Процесс этого смещения космичен. Судороги тьмы указывают на ее обреченность. Свет впереди, и победа ему суждена Космической Волей.</w:t>
      </w:r>
    </w:p>
    <w:p w:rsidR="005708EB" w:rsidRDefault="005708EB" w:rsidP="00BF4524"/>
    <w:p w:rsidR="0096778F" w:rsidRDefault="00466BBD" w:rsidP="00BF4524">
      <w:r w:rsidRPr="00A07582">
        <w:rPr>
          <w:b/>
        </w:rPr>
        <w:t>1966</w:t>
      </w:r>
      <w:r>
        <w:rPr>
          <w:b/>
        </w:rPr>
        <w:t xml:space="preserve"> г. </w:t>
      </w:r>
      <w:r w:rsidR="00AF21D1" w:rsidRPr="00AF21D1">
        <w:rPr>
          <w:b/>
        </w:rPr>
        <w:t>756.</w:t>
      </w:r>
      <w:r w:rsidR="0096778F">
        <w:t xml:space="preserve"> </w:t>
      </w:r>
      <w:r w:rsidR="00AF21D1" w:rsidRPr="00AF21D1">
        <w:rPr>
          <w:b/>
        </w:rPr>
        <w:t>(Сент. 20).</w:t>
      </w:r>
      <w:r w:rsidR="0096778F">
        <w:t xml:space="preserve"> Сын Мой, непреложное знание духа родится как результат долгого Общения. Кольцо силу имеет объединять энергии сознания с Учителем. Связь с духом. Сила Его (Учителя) в простоте. Спешить не нужно. Всё ваше, что можете вместить. Тайна вмещения и приятия в полноте раскрытия сердца Учителю. Как можно больше людей объединить в этом понимании надо.</w:t>
      </w:r>
    </w:p>
    <w:p w:rsidR="0096778F" w:rsidRDefault="0096778F" w:rsidP="00BF4524">
      <w:r>
        <w:t>Как смотреть людям в глаза, не искупивши ошибок прошлого?</w:t>
      </w:r>
    </w:p>
    <w:p w:rsidR="0096778F" w:rsidRDefault="0096778F" w:rsidP="004B1489">
      <w:pPr>
        <w:pStyle w:val="Quote"/>
      </w:pPr>
      <w:r>
        <w:t>Не писалось, хотя и пытался.</w:t>
      </w:r>
    </w:p>
    <w:p w:rsidR="005708EB" w:rsidRDefault="005708EB" w:rsidP="00BF4524"/>
    <w:p w:rsidR="0096778F" w:rsidRDefault="00466BBD" w:rsidP="00BF4524">
      <w:r w:rsidRPr="00A07582">
        <w:rPr>
          <w:b/>
        </w:rPr>
        <w:t>1966</w:t>
      </w:r>
      <w:r>
        <w:rPr>
          <w:b/>
        </w:rPr>
        <w:t xml:space="preserve"> г. </w:t>
      </w:r>
      <w:r w:rsidR="00AF21D1" w:rsidRPr="00AF21D1">
        <w:rPr>
          <w:b/>
        </w:rPr>
        <w:t>757.</w:t>
      </w:r>
      <w:r w:rsidR="0096778F">
        <w:t xml:space="preserve"> (555). </w:t>
      </w:r>
      <w:r w:rsidR="00AF21D1" w:rsidRPr="00AF21D1">
        <w:rPr>
          <w:b/>
        </w:rPr>
        <w:t>(Сент. 21).</w:t>
      </w:r>
      <w:r w:rsidR="0096778F">
        <w:t xml:space="preserve"> Внешние действия людей могут быть совершенно одинаковы, но мотивы различны и диаметрально противоположны. Мотив — это движущая энергия действия. Как Свет и тьма, могут различаться между собою энергии, которые движут человеческими поступками. Поэтому для Нас не поступки важны, но мотивы, то есть причины, породившие действие. И цель Наша — научить учеников безошибочно разбираться в этих причинах, или мотивах, как своих собственных, так и других людей. Определив сущность причины, легко уже будет понять природу или характер действия. Только развитое чувствознание исключает возможность ошибок. Понять сущность данного человека — это значит определить те мотивы, которые руководят его действиями. Добрые и злые поступки проистекают из самой природы человека, ибо добрый выносит добро, или свет, из глубины своего сердца, а злой — злое. Чувствознание проистекает от способности чувствовать излучения сердца. Только долгий опыт познавания человека обостряет способность чувствознания. При соприкосновении с людьми нужно чаще спрашивать свое сердце и отмечать особенно первое впечатление. При этом рассудок очень мешает, создавая предвзятое суждение и заглушая знаки сердца. В своих собственных мотивах разбираться легче, но требуется качество правдивости и честность </w:t>
      </w:r>
      <w:r w:rsidR="0096778F">
        <w:lastRenderedPageBreak/>
        <w:t>признания. Самообман — явление весьма печальное. Оно ведет к самообольщению и погружает человека в мир призраков.</w:t>
      </w:r>
    </w:p>
    <w:p w:rsidR="005708EB" w:rsidRDefault="005708EB" w:rsidP="00BF4524"/>
    <w:p w:rsidR="0096778F" w:rsidRDefault="00466BBD" w:rsidP="00BF4524">
      <w:r w:rsidRPr="00A07582">
        <w:rPr>
          <w:b/>
        </w:rPr>
        <w:t>1966</w:t>
      </w:r>
      <w:r>
        <w:rPr>
          <w:b/>
        </w:rPr>
        <w:t xml:space="preserve"> г. </w:t>
      </w:r>
      <w:r w:rsidR="00AF21D1" w:rsidRPr="00AF21D1">
        <w:rPr>
          <w:b/>
        </w:rPr>
        <w:t>758.</w:t>
      </w:r>
      <w:r w:rsidR="0096778F">
        <w:t xml:space="preserve"> (556). </w:t>
      </w:r>
      <w:r w:rsidR="00AF21D1" w:rsidRPr="00AF21D1">
        <w:rPr>
          <w:b/>
        </w:rPr>
        <w:t>(М.А.Й.).</w:t>
      </w:r>
      <w:r w:rsidR="0096778F">
        <w:t xml:space="preserve"> Изменчивость, или неустойчивость, своих состояний не будем прикладывать к неизменяемости Учителя. Неизменяем Владыка. Взаимоотношения с Ним текут поверх изменчивости плотных условий или движений, происходящих во временных оболочках. Это следует твердо усвоить и уже не затемнять Общения туманом очевидности преходящей. Формула «Я с вами всегда» пусть будет основой Общения, и пусть никакие явления или события внешнего мира не закроют ее сокровенного смысла и не позволят о ней позабыть. Только силой и бесповоротной решимостью можно удержать это понимание среди шума и сутолки плотного мира. Счастье Общения удержать можно только крепкой рукой.</w:t>
      </w:r>
    </w:p>
    <w:p w:rsidR="005708EB" w:rsidRDefault="005708EB" w:rsidP="00BF4524"/>
    <w:p w:rsidR="0096778F" w:rsidRDefault="00466BBD" w:rsidP="00BF4524">
      <w:r w:rsidRPr="00A07582">
        <w:rPr>
          <w:b/>
        </w:rPr>
        <w:t>1966</w:t>
      </w:r>
      <w:r>
        <w:rPr>
          <w:b/>
        </w:rPr>
        <w:t xml:space="preserve"> г. </w:t>
      </w:r>
      <w:r w:rsidR="00AF21D1" w:rsidRPr="00AF21D1">
        <w:rPr>
          <w:b/>
        </w:rPr>
        <w:t>759.</w:t>
      </w:r>
      <w:r w:rsidR="0096778F">
        <w:t xml:space="preserve"> (557). </w:t>
      </w:r>
      <w:r w:rsidR="00AF21D1" w:rsidRPr="00AF21D1">
        <w:rPr>
          <w:b/>
        </w:rPr>
        <w:t>(Гуру).</w:t>
      </w:r>
      <w:r w:rsidR="0096778F">
        <w:t xml:space="preserve"> Путь, указуемый Учителем, можно назвать путем преодоления препятствий, ибо каждодневно и постоянно все новые и новые препятствия встречаются на этом пути и все новые и постоянно растущие силы требуются для их преодоления. Как же иначе может расти психическая энергия, как не на преодолении всего того, что препятствует продвижению. По мере роста и расширения сознания становятся другими и природа, и характер препятствий — они как бы видоизменяются в зависимости от роста духа и тех задач, которые ставятся перед ним Тем, Кто Ведет. И приходится возрастать духом на каждое и каждое преодолевать. Путники Великого Пути всегда находятся в положении преодолевающих, какой бы высоты они ни достигли.</w:t>
      </w:r>
    </w:p>
    <w:p w:rsidR="005708EB" w:rsidRDefault="005708EB" w:rsidP="00BF4524"/>
    <w:p w:rsidR="0096778F" w:rsidRDefault="00466BBD" w:rsidP="00BF4524">
      <w:r w:rsidRPr="00A07582">
        <w:rPr>
          <w:b/>
        </w:rPr>
        <w:t>1966</w:t>
      </w:r>
      <w:r>
        <w:rPr>
          <w:b/>
        </w:rPr>
        <w:t xml:space="preserve"> г. </w:t>
      </w:r>
      <w:r w:rsidR="00AF21D1" w:rsidRPr="00AF21D1">
        <w:rPr>
          <w:b/>
        </w:rPr>
        <w:t>760.</w:t>
      </w:r>
      <w:r w:rsidR="0096778F">
        <w:t xml:space="preserve"> (558). </w:t>
      </w:r>
      <w:r w:rsidR="00AF21D1" w:rsidRPr="00AF21D1">
        <w:rPr>
          <w:b/>
        </w:rPr>
        <w:t>(Сент. 22).</w:t>
      </w:r>
      <w:r w:rsidR="0096778F">
        <w:t xml:space="preserve"> Когда Говорилось о доме, разделенном в себе, принцип согласованности имелся в виду. Дух — над всеми оболочками, его облекающими, властвовать может только при условии их гармонии и подчинения его главенству. Но обычно каждая оболочка, особенно астрал, живет своими желаниями, которые часто идут вразрез с устремлениями духа. Прошлые накопления могут способствовать как эволюции, так и инволюции духа. Согласованность заключается в том, чтобы все движения в проводниках находились в соответствии с тропою жизни, избранной духом. Человек прекрасно знает, когда он поступает вопреки велениям своего высшего «Я». Несоизмеримость поступков с поставленной целью разрушительна. Надо стремиться к утверждению согласованности прежде всего в мыслях. Мысли окрашивают своим цветом все проводники. Соблюсти мысль — значит упорядочить и взять под контроль все, происходящее в проводниках и зависящее от воли человека. Сфера применения воли весьма широка. Можно ее упражнять как в большом, так и в малом. Элементы, входящие в состав человеческого микрокосма и </w:t>
      </w:r>
      <w:r w:rsidR="0096778F">
        <w:lastRenderedPageBreak/>
        <w:t>подчиненные его воле, подчиняются так же легко этой воле, когда с такими же элементами приходится иметь дело и в мире вовне. Все стихии представлены в организме человека, и овладение ими внутри приводит к власти над стихиями (ними) и во внешнем мире. Не может сидеть на воде, или ходить по воде, или укрощать волны человек, не оборовший в себе эту стихию и не подчинивший ее воле. Овладение собою — основное условие могущества духа, которое является далекой мечтой человечества.</w:t>
      </w:r>
    </w:p>
    <w:p w:rsidR="005708EB" w:rsidRDefault="005708EB" w:rsidP="00BF4524"/>
    <w:p w:rsidR="0096778F" w:rsidRDefault="00466BBD" w:rsidP="00BF4524">
      <w:r w:rsidRPr="00A07582">
        <w:rPr>
          <w:b/>
        </w:rPr>
        <w:t>1966</w:t>
      </w:r>
      <w:r>
        <w:rPr>
          <w:b/>
        </w:rPr>
        <w:t xml:space="preserve"> г. </w:t>
      </w:r>
      <w:r w:rsidR="00AF21D1" w:rsidRPr="00AF21D1">
        <w:rPr>
          <w:b/>
        </w:rPr>
        <w:t>761.</w:t>
      </w:r>
      <w:r w:rsidR="0096778F">
        <w:t xml:space="preserve"> (559). </w:t>
      </w:r>
      <w:r w:rsidR="00AF21D1" w:rsidRPr="00AF21D1">
        <w:rPr>
          <w:b/>
        </w:rPr>
        <w:t>(М.А.Й.).</w:t>
      </w:r>
      <w:r w:rsidR="0096778F">
        <w:t xml:space="preserve"> Качество согласованности — одно из труднейших. Подходить к утверждению его можно, начиная с дел малых. Каждый раз следует спрашивать себя, согласуются ли малые мысли, слова и действия с поставленной целью. Если нет, приводятся они в гармонию с нею. Малые мысли и чувства легче привести, чем большие. Но гора состоит из песчинок, а жизнь бесконечна, так что накапливать опыт согласованности времени хватит, лишь бы только не отклоняться от цели.</w:t>
      </w:r>
    </w:p>
    <w:p w:rsidR="005708EB" w:rsidRDefault="005708EB" w:rsidP="00BF4524"/>
    <w:p w:rsidR="0096778F" w:rsidRDefault="00466BBD" w:rsidP="00BF4524">
      <w:r w:rsidRPr="00A07582">
        <w:rPr>
          <w:b/>
        </w:rPr>
        <w:t>1966</w:t>
      </w:r>
      <w:r>
        <w:rPr>
          <w:b/>
        </w:rPr>
        <w:t xml:space="preserve"> г. </w:t>
      </w:r>
      <w:r w:rsidR="00AF21D1" w:rsidRPr="00AF21D1">
        <w:rPr>
          <w:b/>
        </w:rPr>
        <w:t>762.</w:t>
      </w:r>
      <w:r w:rsidR="0096778F">
        <w:t xml:space="preserve"> (560). </w:t>
      </w:r>
      <w:r w:rsidR="00AF21D1" w:rsidRPr="00AF21D1">
        <w:rPr>
          <w:b/>
        </w:rPr>
        <w:t>(Гуру).</w:t>
      </w:r>
      <w:r w:rsidR="0096778F">
        <w:t xml:space="preserve"> Неуклонность, явленная на Пути, непреложно приводит к объекту устремления. Целостность устремления всего микрокосма ручательством будет успеха. Нераздробленность, или монолитность, устремления — основа его прочности и устойчивости в трудных условиях жизни обычной.</w:t>
      </w:r>
    </w:p>
    <w:p w:rsidR="005708EB" w:rsidRDefault="005708EB" w:rsidP="00BF4524"/>
    <w:p w:rsidR="0096778F" w:rsidRDefault="00466BBD" w:rsidP="00BF4524">
      <w:r w:rsidRPr="00A07582">
        <w:rPr>
          <w:b/>
        </w:rPr>
        <w:t>1966</w:t>
      </w:r>
      <w:r>
        <w:rPr>
          <w:b/>
        </w:rPr>
        <w:t xml:space="preserve"> г. </w:t>
      </w:r>
      <w:r w:rsidR="00AF21D1" w:rsidRPr="00AF21D1">
        <w:rPr>
          <w:b/>
        </w:rPr>
        <w:t>763.</w:t>
      </w:r>
      <w:r w:rsidR="0096778F">
        <w:t xml:space="preserve"> (561). </w:t>
      </w:r>
      <w:r w:rsidR="00AF21D1" w:rsidRPr="00AF21D1">
        <w:rPr>
          <w:b/>
        </w:rPr>
        <w:t>(Сент. 23).</w:t>
      </w:r>
      <w:r w:rsidR="0096778F">
        <w:t xml:space="preserve"> Стремление к знанию будет только тогда целесообразным, когда получаемые знания прилагаются в жизни. Мы не Признаем отвлеченного знания. Если знание не сопровождается его практическим применением — значит, не на пользу оно. Лучше совсем не знать, чем, зная, не проводить знания в жизнь. Учитель Являет Собою Истину. Все Его Существо Выражает собою сущность Сокровенного Знания. Слова, поступки и мысли являют высшую степень согласованности. Подражая Ему и следуя за Ним, ученик стремится воплотить в применении знание Учения Жизни. Это путь сужденного ученика. Что же мешает внутри согласовать получаемое знание с жизнью? По опыту знаете, что читатели книг Учения очень далеки от этого идеала. Также и в себе явно видите многое, становящееся препятствием на Пути. Преодолеть в течение одной жизни то, что укоренялось веками, не всегда в человеческих силах, иначе каждый стал бы Архатом. Но хотящий дойдет, ибо на бесконечном Пути в Беспредельность можно преодолеть все и достигнуть всего, лишь бы только огонь устремления не угасал в сердце горящем. Поэтому осознание своих несовершенств пусть не смущает зажженное сердце, ибо все достижимо и все возможно при условии постоянства и непоколебимости решения идти, несмотря ни на что. Дух вечен, но временны оболочки и то, чем эти оболочки живут, и в процессе течения времени происходит их незаметная для глаза трансмутация. </w:t>
      </w:r>
      <w:r w:rsidR="0096778F">
        <w:lastRenderedPageBreak/>
        <w:t>Себя с собою приходится брать в путь далекий, ибо от себя никуда не уйти, себя можно только преодолеть, победить и привести к повиновению, зная, что при трансмутации те энергии, которые служили желаниям низшего «я», будут служить восхождению духа и утверждению его высшего «Я».</w:t>
      </w:r>
    </w:p>
    <w:p w:rsidR="005708EB" w:rsidRDefault="005708EB" w:rsidP="00BF4524"/>
    <w:p w:rsidR="0096778F" w:rsidRDefault="00466BBD" w:rsidP="00BF4524">
      <w:r w:rsidRPr="00A07582">
        <w:rPr>
          <w:b/>
        </w:rPr>
        <w:t>1966</w:t>
      </w:r>
      <w:r>
        <w:rPr>
          <w:b/>
        </w:rPr>
        <w:t xml:space="preserve"> г. </w:t>
      </w:r>
      <w:r w:rsidR="00AF21D1" w:rsidRPr="00AF21D1">
        <w:rPr>
          <w:b/>
        </w:rPr>
        <w:t>764.</w:t>
      </w:r>
      <w:r w:rsidR="0096778F">
        <w:t xml:space="preserve"> (562). </w:t>
      </w:r>
      <w:r w:rsidR="00AF21D1" w:rsidRPr="00AF21D1">
        <w:rPr>
          <w:b/>
        </w:rPr>
        <w:t>(М.А.Й.).</w:t>
      </w:r>
      <w:r w:rsidR="0096778F">
        <w:t xml:space="preserve"> Хорошо научиться отделять в сознании суету от основного течения жизни духа. Суета скоропреходяща и имеет свойство все время меняться в своем выражении, оставаясь по природе своей суетой. В этом ее слабость и уязвимое место. С суетой можно бороться, как с назойливой докукой. В сущности говоря, она ни к чему. Суете и суетливости противопоставим спокойствие и внутреннюю собранность. Суета совершенно бессильна против равновесия, хотя при неуравновесии она пожирает психическую энергию. Если бы только понять, что спокойствие есть концентрация сил духа, а равновесие — их мощный подъем, напряжение и готовность к действию. Ведь только неопытность машет руками и пытается кого-то перекричать или переубедить. Но двигает молчание. Опыт молчания и значение молчания, когда силы духа собраны в фокус, надо понять. Чудесный огонь нагнетается ярым утверждением качеств.</w:t>
      </w:r>
    </w:p>
    <w:p w:rsidR="005708EB" w:rsidRDefault="005708EB" w:rsidP="00BF4524"/>
    <w:p w:rsidR="0096778F" w:rsidRDefault="00466BBD" w:rsidP="00BF4524">
      <w:r w:rsidRPr="00A07582">
        <w:rPr>
          <w:b/>
        </w:rPr>
        <w:t>1966</w:t>
      </w:r>
      <w:r>
        <w:rPr>
          <w:b/>
        </w:rPr>
        <w:t xml:space="preserve"> г. </w:t>
      </w:r>
      <w:r w:rsidR="00AF21D1" w:rsidRPr="00AF21D1">
        <w:rPr>
          <w:b/>
        </w:rPr>
        <w:t>765.</w:t>
      </w:r>
      <w:r w:rsidR="0096778F">
        <w:t xml:space="preserve"> (563). </w:t>
      </w:r>
      <w:r w:rsidR="00AF21D1" w:rsidRPr="00AF21D1">
        <w:rPr>
          <w:b/>
        </w:rPr>
        <w:t>(Гуру).</w:t>
      </w:r>
      <w:r w:rsidR="0096778F">
        <w:t xml:space="preserve"> Импульс, каждодневно получаемый при Контакте с Иерархией Света, есть двигатель духа. Без него сознание может утонуть в явлениях обыденности. Много таких утопленников. Словно в воронки водоворотов погружается мысль, и тушится огонь сердца. И много тушителей. Явление пламени сердца есть цель и объект нападений для сознательных и бессознательных служителей тьмы. Устоять против них можно лишь сердцем, вооруженным Владыкой.</w:t>
      </w:r>
    </w:p>
    <w:p w:rsidR="005708EB" w:rsidRDefault="005708EB" w:rsidP="00BF4524"/>
    <w:p w:rsidR="0096778F" w:rsidRDefault="0096778F" w:rsidP="00297B2D">
      <w:pPr>
        <w:pStyle w:val="Quote"/>
      </w:pPr>
      <w:r>
        <w:t>Вчера ездил в областной город Т[улу] и очень ярко ощутил свою полную свободу от внимания людей. Я для них как я не существовал, ни мой мир, ни мои чувства и переживания. Полная психическая изоляция со стороны окружающих. Своеобразное ощущение.</w:t>
      </w:r>
    </w:p>
    <w:p w:rsidR="0096778F" w:rsidRDefault="00466BBD" w:rsidP="00BF4524">
      <w:r w:rsidRPr="00A07582">
        <w:rPr>
          <w:b/>
        </w:rPr>
        <w:t>1966</w:t>
      </w:r>
      <w:r>
        <w:rPr>
          <w:b/>
        </w:rPr>
        <w:t xml:space="preserve"> г. </w:t>
      </w:r>
      <w:r w:rsidR="00AF21D1" w:rsidRPr="00AF21D1">
        <w:rPr>
          <w:b/>
        </w:rPr>
        <w:t>766.</w:t>
      </w:r>
      <w:r w:rsidR="0096778F">
        <w:t xml:space="preserve"> (564). </w:t>
      </w:r>
      <w:r w:rsidR="00AF21D1" w:rsidRPr="00AF21D1">
        <w:rPr>
          <w:b/>
        </w:rPr>
        <w:t>(Сент. 24).</w:t>
      </w:r>
      <w:r w:rsidR="0096778F">
        <w:t xml:space="preserve"> Равновесие тела облегчает устанавливать равновесие духа. Первое тоже необходимо поддерживать, избегая крайностей, могущих его нарушить. Вино, курение, отягощение желудка, грубая горячая пища вообще, нечистый воздух и многие другие условия, конечно, сильно влияют и нарушают его. Трудно утвердить одно без другого, но равновесие духа все же важнее, ибо после овладения телом с ним уже не приходится очень считаться и находиться от него в рабской зависимости. И все же тело требует ухода, забот и внимания. Аппарат, или инструмент, духа должен содержаться в полном порядке. Нервные, например, движения нехороши хотя бы только </w:t>
      </w:r>
      <w:r w:rsidR="0096778F">
        <w:lastRenderedPageBreak/>
        <w:t>потому, что допускают произвол тела и его активность помимо воли. Тело позволяет поддерживать равновесие внешнее. Внешне человек может быть неподвижен и совершенно спокоен. Затем идет ступень равновесия астрального, когда эмоции и чувства приводятся в спокойное состояние. Затем равновесие ментальное, когда мысль, подчиненная воле, плавно течет или работает в установленных волею рамках под ее полным контролем. Это трехаспектное равновесие и будет до известной степени полным. За первым спокойствием идет второе, за вторым — третье, и все они объединяются в гармонии трех.</w:t>
      </w:r>
      <w:r w:rsidR="00297B2D" w:rsidRPr="00297B2D">
        <w:t xml:space="preserve"> </w:t>
      </w:r>
      <w:r w:rsidR="0096778F">
        <w:t>Но мысль всех первее, мысль — над всеми, и мысли принадлежит ведущая сила. Поэтому при утверждении телесного спокойствия следует начинать с мысли. Точно так же и молчание может быть трехстепенным, и сдержанность тоже. Три естества в человеке обуславливают эту троичность утверждения качеств. Можно применить и принцип семеричности, но для начала троичный проще и легче. Только упорная и длительная тренировка тела и известная степень овладения им может позволить сохранять полную неподвижность его в течение некоторого времени. На известных ступенях ученичества все это необходимо усвоить для проведения некоторых опытов. Но упражняться без вреда для здоровья хотя бы в спокойной недвижимости физической оболочки очень полезно. Так же и при приведении к молчанию мыслей и чувств, то есть при успокоении астрального и ментального тела, возможно обострить восприятие пространственных мыслей и Наших посылок. Когда замолкает «свое», Мое усиливается в проявлении. Овладение своими оболочками — ключ от входа в Мир Высший.</w:t>
      </w:r>
    </w:p>
    <w:p w:rsidR="005708EB" w:rsidRDefault="005708EB" w:rsidP="00BF4524"/>
    <w:p w:rsidR="0096778F" w:rsidRDefault="00466BBD" w:rsidP="00BF4524">
      <w:r w:rsidRPr="00A07582">
        <w:rPr>
          <w:b/>
        </w:rPr>
        <w:t>1966</w:t>
      </w:r>
      <w:r>
        <w:rPr>
          <w:b/>
        </w:rPr>
        <w:t xml:space="preserve"> г. </w:t>
      </w:r>
      <w:r w:rsidR="00AF21D1" w:rsidRPr="00AF21D1">
        <w:rPr>
          <w:b/>
        </w:rPr>
        <w:t>767.</w:t>
      </w:r>
      <w:r w:rsidR="0096778F">
        <w:t xml:space="preserve"> </w:t>
      </w:r>
      <w:r w:rsidR="00AF21D1" w:rsidRPr="00AF21D1">
        <w:rPr>
          <w:b/>
        </w:rPr>
        <w:t>(М.А.Й.).</w:t>
      </w:r>
      <w:r w:rsidR="0096778F">
        <w:t xml:space="preserve"> Когда жизнь ставит в стороне от людей, когда около нет ни близких, ни друзей, ни даже просто знакомых, когда внешние условия таковы, что не к чему прилепиться и нет желания держаться за них, тогда близко освобождение духа, тогда может он жить более полно, погружаясь в сокровенные глубины своего существа. Тогда особенно близок Учитель. Так лишение становится получением и внешняя скудость и одиночество заменяются внутренними сокровищами. Слово «внутренними» берется условно, ибо эти сокровища пространственно как бы вовне, пока не притянуты магнитом духа, и они внутри, ибо в потенциале ему суждены от начала времен. Природа не терпит пустоты. Просто одно заменяется другим. Что более ценно, решает пусть дух, зная о преходимости текущего часа и о том, что с собою в путь дальний не взять ничего из того, что его окружает.</w:t>
      </w:r>
    </w:p>
    <w:p w:rsidR="005708EB" w:rsidRDefault="005708EB" w:rsidP="00BF4524"/>
    <w:p w:rsidR="0096778F" w:rsidRDefault="00466BBD" w:rsidP="00BF4524">
      <w:r w:rsidRPr="00A07582">
        <w:rPr>
          <w:b/>
        </w:rPr>
        <w:t>1966</w:t>
      </w:r>
      <w:r>
        <w:rPr>
          <w:b/>
        </w:rPr>
        <w:t xml:space="preserve"> г. </w:t>
      </w:r>
      <w:r w:rsidR="00AF21D1" w:rsidRPr="00AF21D1">
        <w:rPr>
          <w:b/>
        </w:rPr>
        <w:t>768.</w:t>
      </w:r>
      <w:r w:rsidR="0096778F">
        <w:t xml:space="preserve"> (565). </w:t>
      </w:r>
      <w:r w:rsidR="00AF21D1" w:rsidRPr="00AF21D1">
        <w:rPr>
          <w:b/>
        </w:rPr>
        <w:t>(Гуру).</w:t>
      </w:r>
      <w:r w:rsidR="0096778F">
        <w:t xml:space="preserve"> Спокойствие и равновесие могут уявляться при самых напряженных и активных действиях. Мудро следует научиться сочетать напряжение с равновесием. Напряжение совсем не означает беспокойства и хаотичности действий. Мощная турбина, давая огромное число оборотов, кажется почти </w:t>
      </w:r>
      <w:r w:rsidR="0096778F">
        <w:lastRenderedPageBreak/>
        <w:t>неподвижной. Напряжение энергий в Твердыне столь нагнетенно, что обычный организм выдержать его не в состоянии. И все же это напряжение равновесия. Сохранить равновесие в действии будет знаком усвоения и понимания доктрины напряжения. Помните? «Спокойствие есть венец духа».</w:t>
      </w:r>
    </w:p>
    <w:p w:rsidR="005708EB" w:rsidRDefault="005708EB" w:rsidP="00BF4524"/>
    <w:p w:rsidR="0096778F" w:rsidRPr="002E1A82" w:rsidRDefault="00466BBD" w:rsidP="00BF4524">
      <w:r w:rsidRPr="00A07582">
        <w:rPr>
          <w:b/>
        </w:rPr>
        <w:t>1966</w:t>
      </w:r>
      <w:r>
        <w:rPr>
          <w:b/>
        </w:rPr>
        <w:t xml:space="preserve"> г. </w:t>
      </w:r>
      <w:r w:rsidR="00AF21D1" w:rsidRPr="00AF21D1">
        <w:rPr>
          <w:b/>
        </w:rPr>
        <w:t>769.</w:t>
      </w:r>
      <w:r w:rsidR="0096778F">
        <w:t xml:space="preserve"> </w:t>
      </w:r>
      <w:r w:rsidR="00AF21D1" w:rsidRPr="00AF21D1">
        <w:rPr>
          <w:b/>
        </w:rPr>
        <w:t>(Сент. 25).</w:t>
      </w:r>
      <w:r w:rsidR="0096778F">
        <w:t xml:space="preserve"> (Со сна).</w:t>
      </w:r>
      <w:r w:rsidR="0096778F" w:rsidRPr="002E1A82">
        <w:t xml:space="preserve"> </w:t>
      </w:r>
      <w:r w:rsidR="00AF21D1" w:rsidRPr="002E1A82">
        <w:t>675.</w:t>
      </w:r>
    </w:p>
    <w:p w:rsidR="0096778F" w:rsidRDefault="0096778F" w:rsidP="00BF4524">
      <w:r>
        <w:t>Если, находясь в полной неподвижности, мысленно делать гимнастические упражнения, напрягая мускулы (тоже мысленно), они будут укрепляться и увеличиваться. Это указывает на реальность мысленных движений. И если в воображении перенестись телом в отдаленное место и там произвести какое-то действие, то это действие будет реальным и будет иметь какие-то следствия в соответствии с силой и яркостью воображения. Подобные упражнения полезны тем, что приучают сознание действовать в тонком теле. Мысль есть реальность, и движения мыслей не остаются без последствий. В Мире Надземном, где все движется мыслью, это имеет особое значение. Но и на Земле человек живет во всех трех мирах, и потому мысленные действия, или движение в мыслях, реальны. Без рук и без ног можно прожить в теле земном целую жизнь и, сидя без движения на месте, мыслями можно породить большую и сильную карму как надземную, так и земную следующего воплощения. Двигает мысль, и мысль порождает следствия. Под воздействием мысли растут не только мускулы, но и органы тела легко поддаются лечению и восстанавливают нормальную деятельность. Особенно сильна упорная и ритмичная мысль. Не всегда видны следствия ее глазу, но это не меняет положения. Ученик учится действовать мыслью. Невозможно действовать мыслью, ею предварительно не овладев. Сознательное волевое действие отличается от бессознательного, автоматического, как Свет от тьмы. Именно надо почуять и ощутить реальную природу мысли и силу, пульсирующую в ней. Ведь мыслью зачинаются миры. Осознание ответственности за мысли и над ними контроль дадут в руки рычаг для приведения в движение этой могучей творческой силы. Мысль есть основа сущего. Ее природа — огонь. Овладение мыслью и есть овладение огнем, овладение стихией огня. Повелителем стихий суждено стать человеку. Но своею рукою убираются камни с пути достижений, и своею ногою совершается продвижение по нему.</w:t>
      </w:r>
    </w:p>
    <w:p w:rsidR="005708EB" w:rsidRDefault="005708EB" w:rsidP="00BF4524"/>
    <w:p w:rsidR="0096778F" w:rsidRDefault="0096778F" w:rsidP="00665D0A">
      <w:pPr>
        <w:pStyle w:val="Quote"/>
      </w:pPr>
      <w:r>
        <w:t>Перед записью очень помешали соседи, постучав в дверь и вызвав для разговора.</w:t>
      </w:r>
    </w:p>
    <w:p w:rsidR="0096778F" w:rsidRDefault="00466BBD" w:rsidP="00BF4524">
      <w:r w:rsidRPr="00A07582">
        <w:rPr>
          <w:b/>
        </w:rPr>
        <w:t>1966</w:t>
      </w:r>
      <w:r>
        <w:rPr>
          <w:b/>
        </w:rPr>
        <w:t xml:space="preserve"> г. </w:t>
      </w:r>
      <w:r w:rsidR="00AF21D1" w:rsidRPr="00AF21D1">
        <w:rPr>
          <w:b/>
        </w:rPr>
        <w:t>770.</w:t>
      </w:r>
      <w:r w:rsidR="0096778F">
        <w:t xml:space="preserve"> </w:t>
      </w:r>
      <w:r w:rsidR="00AF21D1" w:rsidRPr="00AF21D1">
        <w:rPr>
          <w:b/>
        </w:rPr>
        <w:t>(М.А.Й.).</w:t>
      </w:r>
      <w:r w:rsidR="0096778F">
        <w:t xml:space="preserve"> Обратите внимание на то, как усилили темные свою стражу. Это проявляется особенно в мелочах, из которых складывается жизнь. Хотят пресечь посылки и прекратить восприятия, а главное, записи. Но тем более крепко будем держаться неотделимо. Оторваться легко, и столько отвлекающего, часто </w:t>
      </w:r>
      <w:r w:rsidR="0096778F">
        <w:lastRenderedPageBreak/>
        <w:t>подброшенного намеренно. Важно усмотреть причину, вернее, прячущихся за внешне безобидными помехами. Увидите рожки и ножки — черны, как уголь они. А сами хвостатики серенькие и чуть ли не беленькие — так искусно прикрыты. Надо усилить дозор.</w:t>
      </w:r>
    </w:p>
    <w:p w:rsidR="005708EB" w:rsidRDefault="005708EB" w:rsidP="00BF4524"/>
    <w:p w:rsidR="0096778F" w:rsidRDefault="00466BBD" w:rsidP="00BF4524">
      <w:r w:rsidRPr="00A07582">
        <w:rPr>
          <w:b/>
        </w:rPr>
        <w:t>1966</w:t>
      </w:r>
      <w:r>
        <w:rPr>
          <w:b/>
        </w:rPr>
        <w:t xml:space="preserve"> г. </w:t>
      </w:r>
      <w:r w:rsidR="00AF21D1" w:rsidRPr="00AF21D1">
        <w:rPr>
          <w:b/>
        </w:rPr>
        <w:t>771.</w:t>
      </w:r>
      <w:r w:rsidR="0096778F">
        <w:t xml:space="preserve"> (566). </w:t>
      </w:r>
      <w:r w:rsidR="00AF21D1" w:rsidRPr="00AF21D1">
        <w:rPr>
          <w:b/>
        </w:rPr>
        <w:t>(Гуру).</w:t>
      </w:r>
      <w:r w:rsidR="0096778F">
        <w:t xml:space="preserve"> И готовность будем рассматривать в аспекте всех трех миров. Готовность означает и подготовленность, и подготовление. Активная готовность включает в себя процесс приуготовления к будущему. Ведь готовность нужна именно для того, чтобы встретить будущее. Времени для подготовки себя достаточно. Неужели упустим его, предпочтя что-то другое, временное, краткое и ненужное. Сколько позванных приостановили процесс приуготовления из-за жалких иллюзий текущего часа. А без готовности как войти в будущее или встретить его достойно? Ведь оно обернется по сознанию и его способности вместить. Лозунг «Всегда готов» кроет в себе постоянное напряжение готовности ко всему, что ждет впереди.</w:t>
      </w:r>
    </w:p>
    <w:p w:rsidR="005708EB" w:rsidRDefault="005708EB" w:rsidP="00BF4524"/>
    <w:p w:rsidR="0096778F" w:rsidRDefault="0096778F" w:rsidP="00665D0A">
      <w:pPr>
        <w:pStyle w:val="Quote"/>
      </w:pPr>
      <w:r>
        <w:t>Сон. Рецидив астрального свойства.</w:t>
      </w:r>
    </w:p>
    <w:p w:rsidR="0096778F" w:rsidRDefault="00466BBD" w:rsidP="00BF4524">
      <w:r w:rsidRPr="00A07582">
        <w:rPr>
          <w:b/>
        </w:rPr>
        <w:t>1966</w:t>
      </w:r>
      <w:r>
        <w:rPr>
          <w:b/>
        </w:rPr>
        <w:t xml:space="preserve"> г. </w:t>
      </w:r>
      <w:r w:rsidR="00AF21D1" w:rsidRPr="00AF21D1">
        <w:rPr>
          <w:b/>
        </w:rPr>
        <w:t>772.</w:t>
      </w:r>
      <w:r w:rsidR="0096778F">
        <w:t xml:space="preserve"> (567). </w:t>
      </w:r>
      <w:r w:rsidR="00AF21D1" w:rsidRPr="00AF21D1">
        <w:rPr>
          <w:b/>
        </w:rPr>
        <w:t>(Сент. 26).</w:t>
      </w:r>
      <w:r w:rsidR="0096778F">
        <w:t xml:space="preserve"> Отдадим себе ясный отчет в том, что именно в прошлом мешало и что мешает в настоящем очистить сознание от сора. Конечно, мешает неизжитое. Внешне можно освободиться от многого, но если что-то не изжито в духе, внешнее освобождение, или обуздание, или воздержание не дадут желаемых следствий. Сон служит хорошим контролем для выявления неизжитых свойств. Сон — очень искреннее состояние. Человек как бы сбрасывает с себя все внешнее и становится таким, каков он на самом деле. Сны будут чистыми, когда достигнуто полное внутреннее очищение. Может казаться, что побеждено все, по сон выявит действительную степень освобождения. Засыпая, хорошо давать себе задание на определенные темы или испытания, чтобы во сне проходить через них успешно. Непреложный приказ воли поможет сократить много тропинок своеволия астрала и упорядочить сон. Испытание, не выдержанное во сне, равно испытанию, не выдержанному наяву. Оба обнаруживают неизжитые свойства характера. Но испытание во сне проще, ибо не требует сочетания особых плотных условий. Каждое не пройденное успешно испытание может послужить стимулом для искоренения нежелательных свойств. Двое в одном: один хочет свободы и Света и быстро подниматься по лестнице жизни, другой — утопать в попустительствах своим слабостям, недостаткам и желаниям низшего «я». Борьба неизбежна и продолжается, пока длится восхождение. Ибо то, что хорошо на одной ступени, становится предметом преодоления на высших. Конца нет борьбе с тем, что подлежит преодолению, — слишком уж велика разница между тем, что представляет собой человек в настоящее время, и тем, каким должен он стать. Трудность и величие задания пусть не остановят решимости духа, ибо перед ним только </w:t>
      </w:r>
      <w:r w:rsidR="0096778F">
        <w:lastRenderedPageBreak/>
        <w:t>два пути: либо во тьму, либо к Свету — третьего нет. Осознание неизбежности победы приблизит ее. Внешнее не имеет значения. Освобождение в духе; надо идти, чего бы это ни стоило, и надо дойти, все поставив на карту.</w:t>
      </w:r>
    </w:p>
    <w:p w:rsidR="005708EB" w:rsidRDefault="005708EB" w:rsidP="00BF4524"/>
    <w:p w:rsidR="0096778F" w:rsidRDefault="00466BBD" w:rsidP="00BF4524">
      <w:r w:rsidRPr="00A07582">
        <w:rPr>
          <w:b/>
        </w:rPr>
        <w:t>1966</w:t>
      </w:r>
      <w:r>
        <w:rPr>
          <w:b/>
        </w:rPr>
        <w:t xml:space="preserve"> г. </w:t>
      </w:r>
      <w:r w:rsidR="00AF21D1" w:rsidRPr="00AF21D1">
        <w:rPr>
          <w:b/>
        </w:rPr>
        <w:t>773.</w:t>
      </w:r>
      <w:r w:rsidR="0096778F">
        <w:t xml:space="preserve"> (568). Итак, первым условием будет суровый контроль над мыслью, вторым — искоренение самых корней желаний, уходящих в далекое прошлое. Даже простое растение выдернуть трудно, если его корень глубок. Веками растут корни зла в человеке, и выдернуть их нелегко и непросто. Но ведь от корней произрастают побеги. Если им не давать развиваться, уничтожая каждый отдельно, и если это продолжать достаточно долго, то корень, не находя выхода своим энергиям, в конце концов все же погибнет. Но если новые ростки не уничтожать, он будет расти и укрепляться, и тогда уже вырвать его невозможно. Возможно вырвать и сразу, но для этого требуется могучее огненное напряжение духа. Многим ли под силу оно?!</w:t>
      </w:r>
    </w:p>
    <w:p w:rsidR="005708EB" w:rsidRDefault="005708EB" w:rsidP="00BF4524"/>
    <w:p w:rsidR="0096778F" w:rsidRDefault="00466BBD" w:rsidP="00BF4524">
      <w:r w:rsidRPr="00A07582">
        <w:rPr>
          <w:b/>
        </w:rPr>
        <w:t>1966</w:t>
      </w:r>
      <w:r>
        <w:rPr>
          <w:b/>
        </w:rPr>
        <w:t xml:space="preserve"> г. </w:t>
      </w:r>
      <w:r w:rsidR="00AF21D1" w:rsidRPr="00AF21D1">
        <w:rPr>
          <w:b/>
        </w:rPr>
        <w:t>774.</w:t>
      </w:r>
      <w:r w:rsidR="0096778F">
        <w:t xml:space="preserve"> (569). </w:t>
      </w:r>
      <w:r w:rsidR="00AF21D1" w:rsidRPr="00AF21D1">
        <w:rPr>
          <w:b/>
        </w:rPr>
        <w:t>(М.А.Й.).</w:t>
      </w:r>
      <w:r w:rsidR="0096778F">
        <w:t xml:space="preserve"> Как и где силы найти для преодоления непреодолимого? В мыслях о Владыке и слиянии с Ним. В единении сила. В объединении сознания с волей Ведущего можно найти неисчерпаемый источник огненной мощи. Надо лишь захотеть всем сердцем, всем помышлением, всем сознанием своим, всем существом. Непреодолимых препятствий нет, ибо дух превыше всего, и все преодолевается духом и в духе. Незримый Водитель Шепчет: «Когда сил не хватает, Меня призовите».</w:t>
      </w:r>
    </w:p>
    <w:p w:rsidR="005708EB" w:rsidRDefault="005708EB" w:rsidP="00BF4524"/>
    <w:p w:rsidR="0096778F" w:rsidRDefault="00466BBD" w:rsidP="00BF4524">
      <w:r w:rsidRPr="00A07582">
        <w:rPr>
          <w:b/>
        </w:rPr>
        <w:t>1966</w:t>
      </w:r>
      <w:r>
        <w:rPr>
          <w:b/>
        </w:rPr>
        <w:t xml:space="preserve"> г. </w:t>
      </w:r>
      <w:r w:rsidR="00AF21D1" w:rsidRPr="00AF21D1">
        <w:rPr>
          <w:b/>
        </w:rPr>
        <w:t>775.</w:t>
      </w:r>
      <w:r w:rsidR="0096778F">
        <w:t xml:space="preserve"> (570). </w:t>
      </w:r>
      <w:r w:rsidR="00AF21D1" w:rsidRPr="00AF21D1">
        <w:rPr>
          <w:b/>
        </w:rPr>
        <w:t>(Гуру).</w:t>
      </w:r>
      <w:r w:rsidR="0096778F">
        <w:t xml:space="preserve"> Путь кратчайший — постоянное предстояние перед Иерархом Ведущим. Что же мешает ему? Не ветхий ли человек в себе, противодействующий постоянно и восстающий против всего, что умеряет и сдерживает его своеволие? Ведь это враг номер один. Не нужен он ни Учителю, ни ученику. Ни пощады, ни снисхождения, ни жалости к нему быть не может. Сколько раз ввергал он дух в разорение и приносил ему явный ущерб. Выявив врага, с ним можно бороться. Не веригами, не власяницами, не самобичеванием, не подавлением, но мыслью. Огнь мысли сожжет темные накопления. Огнь мысли очистит. Огнь мысли неудержимо двинет вперед. Светлая мысль есть оружие Света.</w:t>
      </w:r>
    </w:p>
    <w:p w:rsidR="005708EB" w:rsidRDefault="005708EB" w:rsidP="00BF4524"/>
    <w:p w:rsidR="0096778F" w:rsidRDefault="00466BBD" w:rsidP="00BF4524">
      <w:r w:rsidRPr="00A07582">
        <w:rPr>
          <w:b/>
        </w:rPr>
        <w:t>1966</w:t>
      </w:r>
      <w:r>
        <w:rPr>
          <w:b/>
        </w:rPr>
        <w:t xml:space="preserve"> г. </w:t>
      </w:r>
      <w:r w:rsidR="00AF21D1" w:rsidRPr="00AF21D1">
        <w:rPr>
          <w:b/>
        </w:rPr>
        <w:t>776.</w:t>
      </w:r>
      <w:r w:rsidR="0096778F">
        <w:t xml:space="preserve"> (571). </w:t>
      </w:r>
      <w:r w:rsidR="00AF21D1" w:rsidRPr="00AF21D1">
        <w:rPr>
          <w:b/>
        </w:rPr>
        <w:t>(Сент. 27).</w:t>
      </w:r>
      <w:r w:rsidR="0096778F">
        <w:t xml:space="preserve"> Сын Мой, в святилища храмов посторонние не допускались. Почему? Их ауры вносили элементы дисгармонии и несоответствия в установленную психическую атмосферу священного места. Так же и подвижники уединялись, чтобы избежать этого вторжения. В комнату, где творится сознание, не следует допускать посторонних — они нарушают установившиеся вибрации помещения. Через каналы несгармонизированных аур проникают нежелательные гости. Как бы проход делается для них </w:t>
      </w:r>
      <w:r w:rsidR="0096778F">
        <w:lastRenderedPageBreak/>
        <w:t>там, куда иначе они не проникнут. Оберегать атмосферу того места, где куется эволюция духа, надо особенно тщательно, и надо всегда очищать дом после нежелательных или неизбежных посещений. Трудно даже вообразить, что люди приносят с собою на своей ауре и кого. В каждом жилище своя атмосфера, не так уж трудно почуять ее. Немного внимания — и реакция сознания подаст свои знаки. Устанавливать тональность вибраций жилища своего можно сознательно. Хорошо не допускать нежелательные или омрачающие мысли. В сознание не позволяем вливаться волне пространственного Хаоса, также и жилище свое оградим от него. Очистители — мята, эвкалипт и другие помогают. Эффективнее всего будет действовать мысль. Именно мыслью, сильной и целеустремленной, то есть имеющей определенное задание очистить атмосферу в том или ином месте, можно изгнать мысленных ублюдков и лохмотья неорганизованного мышления. Если мысли свои подчиняются воле, то подчиняются ей и чужие, и мысли пространственные. Сферы применения волевой мысли очень широки. Мысли и мысленные образы борются в пространстве за утверждение Света или тьмы. Света носитель мыслью своею и в излучениях ауры несет очищение окружающему его пространству.</w:t>
      </w:r>
    </w:p>
    <w:p w:rsidR="005708EB" w:rsidRDefault="005708EB" w:rsidP="00BF4524"/>
    <w:p w:rsidR="0096778F" w:rsidRDefault="00466BBD" w:rsidP="00BF4524">
      <w:r w:rsidRPr="00A07582">
        <w:rPr>
          <w:b/>
        </w:rPr>
        <w:t>1966</w:t>
      </w:r>
      <w:r>
        <w:rPr>
          <w:b/>
        </w:rPr>
        <w:t xml:space="preserve"> г. </w:t>
      </w:r>
      <w:r w:rsidR="00AF21D1" w:rsidRPr="00AF21D1">
        <w:rPr>
          <w:b/>
        </w:rPr>
        <w:t>777.</w:t>
      </w:r>
      <w:r w:rsidR="0096778F">
        <w:t xml:space="preserve"> (572). </w:t>
      </w:r>
      <w:r w:rsidR="00AF21D1" w:rsidRPr="00AF21D1">
        <w:rPr>
          <w:b/>
        </w:rPr>
        <w:t>(М.А.Й.).</w:t>
      </w:r>
      <w:r w:rsidR="0096778F">
        <w:t xml:space="preserve"> Понятие Ашрама можно расширить, введя в него представление о доме земном. Каждый дом, атмосфера которого очищена и охраняется, может стать ашрамом и убежищем духу от бурь внешнего мира. Наслоения мыслей создают эту крепость и защищают ее. Места, где долго жили люди со светоносной аурой, имеют особое значение. Чистая ауры насытила их своими вибрациями. Каждый дом, каждую вещь, каждую книгу можно насытить светом, наслаивая светоносные мысли. Человек — это живой носитель и распространитель или Света, или тьмы, пребывающих в нем.</w:t>
      </w:r>
    </w:p>
    <w:p w:rsidR="005708EB" w:rsidRDefault="005708EB" w:rsidP="00BF4524"/>
    <w:p w:rsidR="0096778F" w:rsidRDefault="00466BBD" w:rsidP="00BF4524">
      <w:r w:rsidRPr="00A07582">
        <w:rPr>
          <w:b/>
        </w:rPr>
        <w:t>1966</w:t>
      </w:r>
      <w:r>
        <w:rPr>
          <w:b/>
        </w:rPr>
        <w:t xml:space="preserve"> г. </w:t>
      </w:r>
      <w:r w:rsidR="00AF21D1" w:rsidRPr="00AF21D1">
        <w:rPr>
          <w:b/>
        </w:rPr>
        <w:t>778.</w:t>
      </w:r>
      <w:r w:rsidR="0096778F">
        <w:t xml:space="preserve"> (573). </w:t>
      </w:r>
      <w:r w:rsidR="00AF21D1" w:rsidRPr="00AF21D1">
        <w:rPr>
          <w:b/>
        </w:rPr>
        <w:t>(Гуру).</w:t>
      </w:r>
      <w:r w:rsidR="0096778F">
        <w:t xml:space="preserve"> Каждый день может стать ступенью восхождения духа. Все зависит от самого человека. Дня, потерянного понапрасну и без пользы, вспять не вернуть. Коротко время.</w:t>
      </w:r>
    </w:p>
    <w:p w:rsidR="005708EB" w:rsidRDefault="005708EB" w:rsidP="00BF4524"/>
    <w:p w:rsidR="0096778F" w:rsidRDefault="00466BBD" w:rsidP="00BF4524">
      <w:r w:rsidRPr="00A07582">
        <w:rPr>
          <w:b/>
        </w:rPr>
        <w:t>1966</w:t>
      </w:r>
      <w:r>
        <w:rPr>
          <w:b/>
        </w:rPr>
        <w:t xml:space="preserve"> г. </w:t>
      </w:r>
      <w:r w:rsidR="00AF21D1" w:rsidRPr="00AF21D1">
        <w:rPr>
          <w:b/>
        </w:rPr>
        <w:t>779.</w:t>
      </w:r>
      <w:r w:rsidR="0096778F">
        <w:t xml:space="preserve"> (574). </w:t>
      </w:r>
      <w:r w:rsidR="00AF21D1" w:rsidRPr="00AF21D1">
        <w:rPr>
          <w:b/>
        </w:rPr>
        <w:t>(Сент. 28).</w:t>
      </w:r>
      <w:r w:rsidR="0096778F">
        <w:t xml:space="preserve"> Все сам, и никто другой. Как же научиться, если не делать все самому. И все то, за чем обращаетесь за помощью ко Мне, сперва пытайтесь сделать сами, своими силами. И только когда исчерпаны они до конца и результатов не дали, можно обратиться ко Мне. «Помощь Наша велика и безотлагательна», но вмешиваться в карму не Можем — не позволяет Закон. Можем помочь преодолеть карму, но когда прилагаются все свои силы. Руководство Наше состоит совсем не в том, чтобы освобождать от следствий ваших деяний, но чтобы понять их нецелесообразность, если они таковы, и, изживая эти следствия, сделать невозможным их повторение.</w:t>
      </w:r>
    </w:p>
    <w:p w:rsidR="005708EB" w:rsidRDefault="005708EB" w:rsidP="00BF4524"/>
    <w:p w:rsidR="0096778F" w:rsidRDefault="00466BBD" w:rsidP="00BF4524">
      <w:r w:rsidRPr="00A07582">
        <w:rPr>
          <w:b/>
        </w:rPr>
        <w:t>1966</w:t>
      </w:r>
      <w:r>
        <w:rPr>
          <w:b/>
        </w:rPr>
        <w:t xml:space="preserve"> г. </w:t>
      </w:r>
      <w:r w:rsidR="00AF21D1" w:rsidRPr="00AF21D1">
        <w:rPr>
          <w:b/>
        </w:rPr>
        <w:t>780.</w:t>
      </w:r>
      <w:r w:rsidR="0096778F">
        <w:t xml:space="preserve"> (575). </w:t>
      </w:r>
      <w:r w:rsidR="00AF21D1" w:rsidRPr="00AF21D1">
        <w:rPr>
          <w:b/>
        </w:rPr>
        <w:t>(М.А.Й.).</w:t>
      </w:r>
      <w:r w:rsidR="0096778F">
        <w:t xml:space="preserve"> Оказавшись в тяжелых условиях, можно их облегчить, представив себе, что кто-то находился или находится в еще более тяжких. Все относительно, и понимание того, что те, кто вам особенно дорог, проходили очень трудной тропою жизни, поможет и вам идти вашей. Все относительно и определяется по сравнению. Важно, с чем сравнивать и как.</w:t>
      </w:r>
    </w:p>
    <w:p w:rsidR="005708EB" w:rsidRDefault="005708EB" w:rsidP="00BF4524"/>
    <w:p w:rsidR="0096778F" w:rsidRDefault="00466BBD" w:rsidP="00BF4524">
      <w:r w:rsidRPr="00A07582">
        <w:rPr>
          <w:b/>
        </w:rPr>
        <w:t>1966</w:t>
      </w:r>
      <w:r>
        <w:rPr>
          <w:b/>
        </w:rPr>
        <w:t xml:space="preserve"> г. </w:t>
      </w:r>
      <w:r w:rsidR="00AF21D1" w:rsidRPr="00AF21D1">
        <w:rPr>
          <w:b/>
        </w:rPr>
        <w:t>781.</w:t>
      </w:r>
      <w:r w:rsidR="0096778F">
        <w:t xml:space="preserve"> (576). </w:t>
      </w:r>
      <w:r w:rsidR="00AF21D1" w:rsidRPr="00AF21D1">
        <w:rPr>
          <w:b/>
        </w:rPr>
        <w:t>(Гуру).</w:t>
      </w:r>
      <w:r w:rsidR="0096778F">
        <w:t xml:space="preserve"> Поймите, что не столько от себя тяжело, сколько от пространства. Много нехорошего в мире творится и грузом ложится на сердце. Сердце — ведун.</w:t>
      </w:r>
    </w:p>
    <w:p w:rsidR="005708EB" w:rsidRDefault="005708EB" w:rsidP="00BF4524"/>
    <w:p w:rsidR="0096778F" w:rsidRDefault="0096778F" w:rsidP="005C0652">
      <w:pPr>
        <w:pStyle w:val="Quote"/>
      </w:pPr>
      <w:r>
        <w:t>Видел во сне бумагу Гуру со стихами Гуру о знаках. «Знаки, много знаков» о том, что они все время даются. Помнил стихи, но забыл.</w:t>
      </w:r>
    </w:p>
    <w:p w:rsidR="0096778F" w:rsidRDefault="00466BBD" w:rsidP="00BF4524">
      <w:r w:rsidRPr="00A07582">
        <w:rPr>
          <w:b/>
        </w:rPr>
        <w:t>1966</w:t>
      </w:r>
      <w:r>
        <w:rPr>
          <w:b/>
        </w:rPr>
        <w:t xml:space="preserve"> г. </w:t>
      </w:r>
      <w:r w:rsidR="00AF21D1" w:rsidRPr="00AF21D1">
        <w:rPr>
          <w:b/>
        </w:rPr>
        <w:t>782.</w:t>
      </w:r>
      <w:r w:rsidR="0096778F">
        <w:t xml:space="preserve"> (577). </w:t>
      </w:r>
      <w:r w:rsidR="00AF21D1" w:rsidRPr="00AF21D1">
        <w:rPr>
          <w:b/>
        </w:rPr>
        <w:t>(Сент. 29).</w:t>
      </w:r>
      <w:r w:rsidR="0096778F">
        <w:t xml:space="preserve"> Пока идет борьба, ничто не потеряно, хотя временами и кажется, что низшей природы в себе не победить. Если бы могли видеть, кто и как раздувает уснувшие желания, поистине, возмутились бы духом на окруживших вас тварей, столь упорно старающихся угасить свет ваш, им столь отвратный. Все потонуло в сумерках, и потому действия их облегчены. Пространственное неблагополучие усиливает их очень, и победа над ними не дает передышки, ибо очень темно. Раньше одно могучее усилие — и победа освобождала победителя от повторных и бесконечных попыток темных поработителей. Теперь не будет конца борьбе, пока Свет-победитель не утвердит свою окончательную победу на всем пространстве планеты, когда Иерархия Света проявит всю свою мощь. Тяжкое время для знающих — это преддверие сужденной победы. Но выстоять надо. Волны темных явлений будут ослабляться по мере усиления и учащения периодов приближения новых энергий и новых лучей. Смещенные энергии уйдут. Новые очистят пространство, и темные силы будут лишены возможности проявляться в очищенной атмосфере Земли.</w:t>
      </w:r>
    </w:p>
    <w:p w:rsidR="005708EB" w:rsidRDefault="005708EB" w:rsidP="00BF4524"/>
    <w:p w:rsidR="0096778F" w:rsidRDefault="00466BBD" w:rsidP="00BF4524">
      <w:r w:rsidRPr="00A07582">
        <w:rPr>
          <w:b/>
        </w:rPr>
        <w:t>1966</w:t>
      </w:r>
      <w:r>
        <w:rPr>
          <w:b/>
        </w:rPr>
        <w:t xml:space="preserve"> г. </w:t>
      </w:r>
      <w:r w:rsidR="00AF21D1" w:rsidRPr="00AF21D1">
        <w:rPr>
          <w:b/>
        </w:rPr>
        <w:t>783.</w:t>
      </w:r>
      <w:r w:rsidR="0096778F">
        <w:t xml:space="preserve"> (578). </w:t>
      </w:r>
      <w:r w:rsidR="00AF21D1" w:rsidRPr="00AF21D1">
        <w:rPr>
          <w:b/>
        </w:rPr>
        <w:t>(М.А.Й.).</w:t>
      </w:r>
      <w:r w:rsidR="0096778F">
        <w:t xml:space="preserve"> Борьба и победа — иного выхода не признаем. И разве мыслимо не победить, когда поражение означает потерю всего и сведение на нет результатов многолетних усилий. Победа — это обязательство духа перед собою и перед Учителем. Все то, что темные сделали столь привлекающим и прельщающим, все это Майя. За всем скрыт страшный оскал тьмы и ужас падения в бездну. А Наш путь — к Свету. Обращение к Учителю всем сердцем даст нужную помощь. Майя, отступи.</w:t>
      </w:r>
    </w:p>
    <w:p w:rsidR="005708EB" w:rsidRDefault="005708EB" w:rsidP="00BF4524"/>
    <w:p w:rsidR="0096778F" w:rsidRDefault="00466BBD" w:rsidP="00BF4524">
      <w:r w:rsidRPr="00A07582">
        <w:rPr>
          <w:b/>
        </w:rPr>
        <w:t>1966</w:t>
      </w:r>
      <w:r>
        <w:rPr>
          <w:b/>
        </w:rPr>
        <w:t xml:space="preserve"> г. </w:t>
      </w:r>
      <w:r w:rsidR="00AF21D1" w:rsidRPr="00AF21D1">
        <w:rPr>
          <w:b/>
        </w:rPr>
        <w:t>784.</w:t>
      </w:r>
      <w:r w:rsidR="0096778F">
        <w:t xml:space="preserve"> (579). </w:t>
      </w:r>
      <w:r w:rsidR="00AF21D1" w:rsidRPr="00AF21D1">
        <w:rPr>
          <w:b/>
        </w:rPr>
        <w:t>(Гуру).</w:t>
      </w:r>
      <w:r w:rsidR="0096778F">
        <w:t xml:space="preserve"> Можно отметить тот факт, что к испытаниям внешним добавляются внутренние, испытания на плане астральном. Они не менее реальны, чем плотные, но обострены еще больше. Мыслеобразы состязаются в силе с воздействием внешних </w:t>
      </w:r>
      <w:r w:rsidR="0096778F">
        <w:lastRenderedPageBreak/>
        <w:t>явлений. Нельзя допускать сочетание с теми из них, которые не соответствуют требованиям морали, но прилипчивы они и назойливы необычайно. Изгнанные, они возвращаются в другом виде, чтобы все же привлечь и добиться погружения сознания в них. Их следует гнать и защищаться от них, как от самых ядовитых тварей. Надо победить эти полчища адовые, принимающие временами внешне зовущие формы. Тьма ополчилась на все явления Света. Ополчитесь и вы на нее.</w:t>
      </w:r>
    </w:p>
    <w:p w:rsidR="005708EB" w:rsidRDefault="005708EB" w:rsidP="00BF4524"/>
    <w:p w:rsidR="0096778F" w:rsidRDefault="00466BBD" w:rsidP="00BF4524">
      <w:r w:rsidRPr="00A07582">
        <w:rPr>
          <w:b/>
        </w:rPr>
        <w:t>1966</w:t>
      </w:r>
      <w:r>
        <w:rPr>
          <w:b/>
        </w:rPr>
        <w:t xml:space="preserve"> г. </w:t>
      </w:r>
      <w:r w:rsidR="00AF21D1" w:rsidRPr="00AF21D1">
        <w:rPr>
          <w:b/>
        </w:rPr>
        <w:t>785.</w:t>
      </w:r>
      <w:r w:rsidR="0096778F">
        <w:t xml:space="preserve"> (580). </w:t>
      </w:r>
      <w:r w:rsidR="00AF21D1" w:rsidRPr="00AF21D1">
        <w:rPr>
          <w:b/>
        </w:rPr>
        <w:t>(Сент. 30).</w:t>
      </w:r>
      <w:r w:rsidR="0096778F">
        <w:t xml:space="preserve"> Человеку всегда нужно наличие каких-то условий, чтобы он мог двигаться вперед по пути духовного развития. Это создает условность продвижения, а ученика, следующего за Учителем, делает условным учеником. Мы Ставим очень высоко ученичество безусловное, то есть такое состояние, или настроенность, сознания, когда дух устремлен к восхождению при любых условиях, даже самых трудных и немыслимых. Примером такого несломимого, и неукротимого, и победного пылания духа может служить поведение первых христиан, когда в темницах, когда на арене или сжигаемые заживо, облитые смолою, они настолько погружались в восторженное состояние духа, что пели гимны, не ощущая физических страданий. Это была победа духа над плотью. Такое огненное устремление к своему Владыке преодолевало ярость плотных условий. Дух побеждал. Такое следование за Позвавшим было безусловным. Готовность следовать за Учителем тоже должна быть безусловной. Готовность — качество сложное. Ее нетрудно являть, когда все «за», но когда все становится против и препятствия громоздятся, как горы, тогда полноту готовности духа явить достижением будет очень высоким.</w:t>
      </w:r>
    </w:p>
    <w:p w:rsidR="005708EB" w:rsidRDefault="005708EB" w:rsidP="00BF4524"/>
    <w:p w:rsidR="0096778F" w:rsidRDefault="00466BBD" w:rsidP="00BF4524">
      <w:r w:rsidRPr="00A07582">
        <w:rPr>
          <w:b/>
        </w:rPr>
        <w:t>1966</w:t>
      </w:r>
      <w:r>
        <w:rPr>
          <w:b/>
        </w:rPr>
        <w:t xml:space="preserve"> г. </w:t>
      </w:r>
      <w:r w:rsidR="00AF21D1" w:rsidRPr="00AF21D1">
        <w:rPr>
          <w:b/>
        </w:rPr>
        <w:t>786.</w:t>
      </w:r>
      <w:r w:rsidR="0096778F">
        <w:t xml:space="preserve"> (581). </w:t>
      </w:r>
      <w:r w:rsidR="00AF21D1" w:rsidRPr="00AF21D1">
        <w:rPr>
          <w:b/>
        </w:rPr>
        <w:t>(М.А.Й.).</w:t>
      </w:r>
      <w:r w:rsidR="0096778F">
        <w:t xml:space="preserve"> «Верю, Господи, Помоги моему неверию!» — не кажется ли вам, что в формуле этой выражена самая сущность человеческой природы, устремляющейся к Свету, желающей верить, но не находящей в себе нужной степени этой веры. А без веры Учителю как же идти? Выход один: отбросить все мешающие мысли, все соображения, все подозрения, все сомнения и идти без этого груза. Скажут, как же идти, когда столько несбывшихся надежд и неисполненных обещаний? Ответьте, не надежда ведет, но дела. А обещанное Учителем состоится, но в соответствии с подвижностью и непреложностью Плана, и не обязательно только на Земле. Не ограничивайте себя земным и Землею.</w:t>
      </w:r>
    </w:p>
    <w:p w:rsidR="005708EB" w:rsidRDefault="005708EB" w:rsidP="00BF4524"/>
    <w:p w:rsidR="0096778F" w:rsidRDefault="00466BBD" w:rsidP="00BF4524">
      <w:r w:rsidRPr="00A07582">
        <w:rPr>
          <w:b/>
        </w:rPr>
        <w:t>1966</w:t>
      </w:r>
      <w:r>
        <w:rPr>
          <w:b/>
        </w:rPr>
        <w:t xml:space="preserve"> г. </w:t>
      </w:r>
      <w:r w:rsidR="00AF21D1" w:rsidRPr="00AF21D1">
        <w:rPr>
          <w:b/>
        </w:rPr>
        <w:t>787.</w:t>
      </w:r>
      <w:r w:rsidR="0096778F">
        <w:t xml:space="preserve"> </w:t>
      </w:r>
      <w:r w:rsidR="00AF21D1" w:rsidRPr="00AF21D1">
        <w:rPr>
          <w:b/>
        </w:rPr>
        <w:t>(Гуру).</w:t>
      </w:r>
      <w:r w:rsidR="0096778F">
        <w:t xml:space="preserve"> Отступление уже невозможно. Назад пути нет. Вперед и только вперед, и только к Учителю, и только с Ним. Не логикой рассудка побеждаются его нагромождения, но сердцем, знающим непреложно, что, кроме безоговорочного и безусловного следования за Владыкой, иного решения нет.</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788.</w:t>
      </w:r>
      <w:r w:rsidR="0096778F">
        <w:t xml:space="preserve"> (582). </w:t>
      </w:r>
      <w:r w:rsidR="00AF21D1" w:rsidRPr="00AF21D1">
        <w:rPr>
          <w:b/>
        </w:rPr>
        <w:t>(Окт. 1).</w:t>
      </w:r>
      <w:r w:rsidR="0096778F">
        <w:t xml:space="preserve"> Действуем мыслью. Мысль приведет к назначенному. Удержать мысль не менее трудно, чем отбросить негодную. Именно нужно удержаться в мыслях, устремляющих к поставленной цели. Но мысли текут — это их свойство. Значит, весь поток мыслей, идущих через сознание целеустремленно, становится эволюционным. Живем ради будущего, ради будущей эволюции человечества. В созвучии с нею и Настраиваем мышление каждого дня.</w:t>
      </w:r>
    </w:p>
    <w:p w:rsidR="005708EB" w:rsidRDefault="005708EB" w:rsidP="00BF4524"/>
    <w:p w:rsidR="0096778F" w:rsidRDefault="00466BBD" w:rsidP="00BF4524">
      <w:r w:rsidRPr="00A07582">
        <w:rPr>
          <w:b/>
        </w:rPr>
        <w:t>1966</w:t>
      </w:r>
      <w:r>
        <w:rPr>
          <w:b/>
        </w:rPr>
        <w:t xml:space="preserve"> г. </w:t>
      </w:r>
      <w:r w:rsidR="00AF21D1" w:rsidRPr="00AF21D1">
        <w:rPr>
          <w:b/>
        </w:rPr>
        <w:t>789.</w:t>
      </w:r>
      <w:r w:rsidR="0096778F">
        <w:t xml:space="preserve"> (583). </w:t>
      </w:r>
      <w:r w:rsidR="00AF21D1" w:rsidRPr="00AF21D1">
        <w:rPr>
          <w:b/>
        </w:rPr>
        <w:t>(Окт. 2).</w:t>
      </w:r>
      <w:r w:rsidR="0096778F">
        <w:t xml:space="preserve"> Абсолютный слух еще не означает способности яснослышания. Он, скорее всего, связан с абсолютной слуховой памятью и способностью воспроизведения слышанных звуков. То же можно сказать и об абсолютности всех прочих чувств, то есть что абсолютный глаз не означает еще ясновидения, но указывает на развитую зрительную память и способность воспроизводить в третьем глазу виденное до мельчайших подробностей. Ступень ясновидения, и яснослышания, и ясноощущения всех прочих чувств выше. Когда-то все человечество достигнет степени абсолютности своих восприятий и возможности их запоминания. Когда-то ясновидение, яснослышание, яснообоняние, ясноосязание и ясновкус тоже станут достоянием всех людей. Но это еще далеко не предел, это только ступень эволюции духа. Удел человечества — Беспредельность и беспредельное развитие всех способностей, которыми он уже наделен в потенциале. Ведь когда-то человек будет летать как в своем физическом теле, так и в прочих своих высших оболочках-телах. И развитие, и аккумулирование психической энергии позволит совершать такие явления, которые в данный момент считаются чудом или чем-то совершенно невозможным. Все, что когда-то было совершено в этой области отдельными людьми, станет в разной степени уявления достоянием всех. Это совсем не значит, что все люди станут одинаковыми, на одно лицо. Индивидуальность накоплений исключает однообразие, ибо «Звезда от звезды разнствует во славе». Огненный аппарат человека, развившийся в достаточной степени, освободит его от необходимости пользоваться телеграфом, телефоном и радиосвязью, и многими, и даже всеми прочими, аппаратами. Ковалевская решала сложнейшие математические задачи мгновенно и без помощи счетных машин. Огненный аппарат человека, будучи достаточно усовершенствован, превозойдет все кибернетические машины, очень к тому же дорогие, и занимающие много места, и могущие выполнять только то, что вложено в них творческой мыслью человека. Машины могут действовать, и могут решать только в известных пределах, и творческой мощью не обладают, так как связаны программированием. И так много предстоит еще человеку узнать. Сейчас создает он машины и руками творит. Но время придет, и творить будет мыслью, и стихии, и материя, подчиненная воле его, будут выливаться в формы, создаваемые силою его </w:t>
      </w:r>
      <w:r w:rsidR="0096778F">
        <w:lastRenderedPageBreak/>
        <w:t>творческой мощи и в соответствии с законами гармонии и пропорций, которые будет он знать. Творчество — удел человека. Духотворчество — одна из высоких его ступеней. И будет побеждена смерть, то есть смерти больше не будет. Переход из одной формы в другую будет сознательным и безболезненным. Разреженная и утонченная материя физического тела позволит многое усовершенствовать, а возможность уплотнения астрала перекинет прочный мост между видимым и Невидимым мирами. И сообщение с Дальними Мирами будет явлением обычным, а также и практическое участие в их жизни. Домом станет весь Космос, а не одна только Земля, и ярко будет гореть на планете звезда Знания природы и ее постоянно раскрывающихся тайн. Будущее человека велико и ясносияюще. Ведь давно уже было Сказано людям: «Вы боги».</w:t>
      </w:r>
    </w:p>
    <w:p w:rsidR="005708EB" w:rsidRDefault="005708EB" w:rsidP="00BF4524"/>
    <w:p w:rsidR="0096778F" w:rsidRDefault="00466BBD" w:rsidP="00BF4524">
      <w:r w:rsidRPr="00A07582">
        <w:rPr>
          <w:b/>
        </w:rPr>
        <w:t>1966</w:t>
      </w:r>
      <w:r>
        <w:rPr>
          <w:b/>
        </w:rPr>
        <w:t xml:space="preserve"> г. </w:t>
      </w:r>
      <w:r w:rsidR="00AF21D1" w:rsidRPr="00AF21D1">
        <w:rPr>
          <w:b/>
        </w:rPr>
        <w:t>790.</w:t>
      </w:r>
      <w:r w:rsidR="0096778F">
        <w:t xml:space="preserve"> (584). </w:t>
      </w:r>
      <w:r w:rsidR="00AF21D1" w:rsidRPr="00AF21D1">
        <w:rPr>
          <w:b/>
        </w:rPr>
        <w:t>(М.А.Й.).</w:t>
      </w:r>
      <w:r w:rsidR="0096778F">
        <w:t xml:space="preserve"> Жить в будущем уже тем хорошо, что это условие приближает будущее к человеку. Мысль — это реальная сила. Сливаясь с будущим, она делает его осуществимым в доступных сознанию формах — как бы перекидывается мост через невозможное и не достижимое мозгом. Но даже и понятие невозможного — относительно. Все то, чего достигли люди в настоящее время, даже сто-двести лет тому назад считалось невозможным и граничило с чудом. Но чудес нет, и невозможное сегодня становится завтра возможным. Учение утверждает, что все возможно. Это следует понимать так, что в пределах изученных и неизученных Законов Вселенной все возможно и все достижимо.</w:t>
      </w:r>
    </w:p>
    <w:p w:rsidR="005708EB" w:rsidRDefault="005708EB" w:rsidP="00BF4524"/>
    <w:p w:rsidR="0096778F" w:rsidRDefault="00466BBD" w:rsidP="00BF4524">
      <w:r w:rsidRPr="00A07582">
        <w:rPr>
          <w:b/>
        </w:rPr>
        <w:t>1966</w:t>
      </w:r>
      <w:r>
        <w:rPr>
          <w:b/>
        </w:rPr>
        <w:t xml:space="preserve"> г. </w:t>
      </w:r>
      <w:r w:rsidR="00AF21D1" w:rsidRPr="00AF21D1">
        <w:rPr>
          <w:b/>
        </w:rPr>
        <w:t>791.</w:t>
      </w:r>
      <w:r w:rsidR="0096778F">
        <w:t xml:space="preserve"> (585). </w:t>
      </w:r>
      <w:r w:rsidR="00AF21D1" w:rsidRPr="00AF21D1">
        <w:rPr>
          <w:b/>
        </w:rPr>
        <w:t>(Гуру).</w:t>
      </w:r>
      <w:r w:rsidR="0096778F">
        <w:t xml:space="preserve"> Поднимая сознание над ограничениями настоящего в будущее, освобождаем его для восприятия и постижения его возможностей. Ведь осознание есть почти уже овладение. Не беспочвенные мечтания, но раскрытие потенциальных возможностей огненного аппарата человека. Реализация их произойдет через осознание. Все истинные вожди человечества устремляли людей в будущее, далекое или близкое, — в зависимости от требований момента и задач Эволюции. Несомненно одно: в будущем всё, ради чего живет, борется и страдает человечество, и в будущем все достижимо. В понимании вседостижимости следует утвердиться прочно. Это зов Эволюции.</w:t>
      </w:r>
    </w:p>
    <w:p w:rsidR="005708EB" w:rsidRDefault="005708EB" w:rsidP="00BF4524"/>
    <w:p w:rsidR="0096778F" w:rsidRDefault="00466BBD" w:rsidP="00BF4524">
      <w:r w:rsidRPr="00A07582">
        <w:rPr>
          <w:b/>
        </w:rPr>
        <w:t>1966</w:t>
      </w:r>
      <w:r>
        <w:rPr>
          <w:b/>
        </w:rPr>
        <w:t xml:space="preserve"> г. </w:t>
      </w:r>
      <w:r w:rsidR="00AF21D1" w:rsidRPr="00AF21D1">
        <w:rPr>
          <w:b/>
        </w:rPr>
        <w:t>792.</w:t>
      </w:r>
      <w:r w:rsidR="0096778F">
        <w:t xml:space="preserve"> (586). </w:t>
      </w:r>
      <w:r w:rsidR="00AF21D1" w:rsidRPr="00AF21D1">
        <w:rPr>
          <w:b/>
        </w:rPr>
        <w:t>(Окт. 3).</w:t>
      </w:r>
      <w:r w:rsidR="0096778F">
        <w:t xml:space="preserve"> Он страдает, терзается, мучается, переживает, а ты отойди от него в сторону и смотри, только смотри, не вовлекаясь в то, что происходит с ним, с твоим внешним «я», с личностью малой твоею. Ты — это не она. Ты вечен и нерушим, и ничто внешнее не может затронуть тебя или нанести тебе какой-либо вред. А он, внешний, пусть страдает, это его право. Все равно он умрет, ибо личность твоя временна, а ты, собравший опыт ценнейший через него, останешься со своим накоплением, но расстанешься с личностью данного воплощения и телом ее, </w:t>
      </w:r>
      <w:r w:rsidR="0096778F">
        <w:lastRenderedPageBreak/>
        <w:t>расстанешься и с астралом своим, и телом ментальным. Все твои оболочки даны только на срок. Стоит ли слишком уж яро принимать все, происходящее с ними и текущее через них, за реальность непреходящего? Отождествляя себя с непреходящим в себе, со своим высшим «Я», со своею Бессмертной Индивидуальностью, поднимаешься над своей личностью малой, которая сегодня живет и воображает, что она — это всё, чтобы потом навеки успокоиться в земле, из которой состоит ее тело, ее внешняя, земная оболочка. Но, так размышляя, будем все же продолжать чувствовать боль, но отношение к ней изменится, и силы найдутся выдержать все, ибо дух, который не умирает, сильнее. Надо перешагнуть через личность свою и от нее оторваться в духе, ибо только так можно победно пройти через все и выдержать все испытания. Ведь Сказано же: «Отвергнись от себя и следуй за Мною».</w:t>
      </w:r>
    </w:p>
    <w:p w:rsidR="005708EB" w:rsidRDefault="005708EB" w:rsidP="00BF4524"/>
    <w:p w:rsidR="0096778F" w:rsidRDefault="00466BBD" w:rsidP="00BF4524">
      <w:r w:rsidRPr="00A07582">
        <w:rPr>
          <w:b/>
        </w:rPr>
        <w:t>1966</w:t>
      </w:r>
      <w:r>
        <w:rPr>
          <w:b/>
        </w:rPr>
        <w:t xml:space="preserve"> г. </w:t>
      </w:r>
      <w:r w:rsidR="00AF21D1" w:rsidRPr="00AF21D1">
        <w:rPr>
          <w:b/>
        </w:rPr>
        <w:t>793.</w:t>
      </w:r>
      <w:r w:rsidR="0096778F">
        <w:t xml:space="preserve"> </w:t>
      </w:r>
      <w:r w:rsidR="00AF21D1" w:rsidRPr="00AF21D1">
        <w:rPr>
          <w:b/>
        </w:rPr>
        <w:t>(М.А.Й.).</w:t>
      </w:r>
      <w:r w:rsidR="0096778F">
        <w:t xml:space="preserve"> Вот и сейчас, что-то или кто-то страдает в тебе и переживает, а Общение поднимает мысль над всем этим и устремляет ее поверх личного мира в области духа. И задача в том, чтобы дух победил, вырастил крылья и поднялся на них над пучиною жизни. Двое в одном борются за преобладание. Победа низшего «я» означает смерть духа, победа высшего — освобождение от власти трех оболочек. Не освободившиеся от власти трех — рабы. Не рабов, но свободных Хочет в вас видеть Учитель, чтобы дальше вести по пути в Беспредельность.</w:t>
      </w:r>
    </w:p>
    <w:p w:rsidR="005708EB" w:rsidRDefault="005708EB" w:rsidP="00BF4524"/>
    <w:p w:rsidR="0096778F" w:rsidRDefault="00466BBD" w:rsidP="00BF4524">
      <w:r w:rsidRPr="00A07582">
        <w:rPr>
          <w:b/>
        </w:rPr>
        <w:t>1966</w:t>
      </w:r>
      <w:r>
        <w:rPr>
          <w:b/>
        </w:rPr>
        <w:t xml:space="preserve"> г. </w:t>
      </w:r>
      <w:r w:rsidR="00AF21D1" w:rsidRPr="00AF21D1">
        <w:rPr>
          <w:b/>
        </w:rPr>
        <w:t>794.</w:t>
      </w:r>
      <w:r w:rsidR="0096778F">
        <w:t xml:space="preserve"> (587). </w:t>
      </w:r>
      <w:r w:rsidR="00AF21D1" w:rsidRPr="00AF21D1">
        <w:rPr>
          <w:b/>
        </w:rPr>
        <w:t>(Гуру).</w:t>
      </w:r>
      <w:r w:rsidR="0096778F">
        <w:t xml:space="preserve"> И скажет себе победитель сужденный: «Вот ты страдаешь, но мне это очень полезно, ибо учит тому, что понять можно только через страдание. Следовательно, это хорошо, ибо дается возможность что-то постичь и научиться чему-то. Даваемой возможности не упущу».</w:t>
      </w:r>
    </w:p>
    <w:p w:rsidR="005708EB" w:rsidRDefault="005708EB" w:rsidP="00BF4524"/>
    <w:p w:rsidR="0096778F" w:rsidRDefault="00466BBD" w:rsidP="00BF4524">
      <w:r w:rsidRPr="00A07582">
        <w:rPr>
          <w:b/>
        </w:rPr>
        <w:t>1966</w:t>
      </w:r>
      <w:r>
        <w:rPr>
          <w:b/>
        </w:rPr>
        <w:t xml:space="preserve"> г. </w:t>
      </w:r>
      <w:r w:rsidR="00AF21D1" w:rsidRPr="00AF21D1">
        <w:rPr>
          <w:b/>
        </w:rPr>
        <w:t>795.</w:t>
      </w:r>
      <w:r w:rsidR="0096778F">
        <w:t xml:space="preserve"> (588). </w:t>
      </w:r>
      <w:r w:rsidR="00AF21D1" w:rsidRPr="00AF21D1">
        <w:rPr>
          <w:b/>
        </w:rPr>
        <w:t>(Окт. 4).</w:t>
      </w:r>
      <w:r w:rsidR="0096778F">
        <w:t xml:space="preserve"> За добро воздадут злом. Поэтому творить добро ради воздаяния бессмысленно. Добро творится ради самого добра и является выражением сущности добродетеля. Признательность — качество редкое среди землян. Не будем удивляться, когда в ответ на доброе отношение получаем неблагодарность. Трудно жить утонченному сознанию среди сердца лишенных людей. Кажется порою, что бессердечие становится эпидемией. И чем больше говорят о хороших вещах, тем меньше делают. Лицемерие становится планетарным. А за ним — тьма.</w:t>
      </w:r>
    </w:p>
    <w:p w:rsidR="005708EB" w:rsidRDefault="005708EB" w:rsidP="00BF4524"/>
    <w:p w:rsidR="0096778F" w:rsidRDefault="00466BBD" w:rsidP="00BF4524">
      <w:r w:rsidRPr="00A07582">
        <w:rPr>
          <w:b/>
        </w:rPr>
        <w:t>1966</w:t>
      </w:r>
      <w:r>
        <w:rPr>
          <w:b/>
        </w:rPr>
        <w:t xml:space="preserve"> г. </w:t>
      </w:r>
      <w:r w:rsidR="00AF21D1" w:rsidRPr="00AF21D1">
        <w:rPr>
          <w:b/>
        </w:rPr>
        <w:t>796.</w:t>
      </w:r>
      <w:r w:rsidR="0096778F">
        <w:t xml:space="preserve"> (589). </w:t>
      </w:r>
      <w:r w:rsidR="00AF21D1" w:rsidRPr="00AF21D1">
        <w:rPr>
          <w:b/>
        </w:rPr>
        <w:t>(М.А.Й.).</w:t>
      </w:r>
      <w:r w:rsidR="0096778F">
        <w:t xml:space="preserve"> Мы не можем винить никого, кроме себя, если жизнь наша складывается иначе, чем бы хотелось. Внешние условия есть следствия кармы. А карма — результат прошлого. Карму можно быстрее погасить правильным пониманием происходящего и неизбежности ее изживания. Но отношение к карме </w:t>
      </w:r>
      <w:r w:rsidR="0096778F">
        <w:lastRenderedPageBreak/>
        <w:t>зависит от нас. Уклониться нельзя от нее, но встречать ее волны достойно, спокойно и без жалоб возможно всегда.</w:t>
      </w:r>
    </w:p>
    <w:p w:rsidR="005708EB" w:rsidRDefault="005708EB" w:rsidP="00BF4524"/>
    <w:p w:rsidR="0096778F" w:rsidRDefault="00466BBD" w:rsidP="00BF4524">
      <w:r w:rsidRPr="00A07582">
        <w:rPr>
          <w:b/>
        </w:rPr>
        <w:t>1966</w:t>
      </w:r>
      <w:r>
        <w:rPr>
          <w:b/>
        </w:rPr>
        <w:t xml:space="preserve"> г. </w:t>
      </w:r>
      <w:r w:rsidR="00AF21D1" w:rsidRPr="00AF21D1">
        <w:rPr>
          <w:b/>
        </w:rPr>
        <w:t>797.</w:t>
      </w:r>
      <w:r w:rsidR="0096778F">
        <w:t xml:space="preserve"> (590). </w:t>
      </w:r>
      <w:r w:rsidR="00AF21D1" w:rsidRPr="00AF21D1">
        <w:rPr>
          <w:b/>
        </w:rPr>
        <w:t>(Гуру).</w:t>
      </w:r>
      <w:r w:rsidR="0096778F">
        <w:t xml:space="preserve"> Через то, что обусловлено кармою, неизбежно придется пройти. Бесполезны попытки ее избежать. Отклоненная в одной форме, она настигает в другой. Остается только один выход — это мужественно и без шатаний встретить ее.</w:t>
      </w:r>
    </w:p>
    <w:p w:rsidR="005708EB" w:rsidRDefault="005708EB" w:rsidP="00BF4524"/>
    <w:p w:rsidR="0096778F" w:rsidRDefault="00466BBD" w:rsidP="00BF4524">
      <w:r w:rsidRPr="00A07582">
        <w:rPr>
          <w:b/>
        </w:rPr>
        <w:t>1966</w:t>
      </w:r>
      <w:r>
        <w:rPr>
          <w:b/>
        </w:rPr>
        <w:t xml:space="preserve"> г. </w:t>
      </w:r>
      <w:r w:rsidR="00AF21D1" w:rsidRPr="00AF21D1">
        <w:rPr>
          <w:b/>
        </w:rPr>
        <w:t>798.</w:t>
      </w:r>
      <w:r w:rsidR="0096778F">
        <w:t xml:space="preserve"> </w:t>
      </w:r>
      <w:r w:rsidR="00AF21D1" w:rsidRPr="00AF21D1">
        <w:rPr>
          <w:b/>
        </w:rPr>
        <w:t>(Окт. 5).</w:t>
      </w:r>
      <w:r w:rsidR="0096778F">
        <w:t xml:space="preserve"> Скорбная годовщина. Как же иначе могут назвать ее те, кого карма лишила самого дорогого им существа. И бессмертие, и нерушимость зерна духа — все это верно. Но когда уходит из жизни близкий нам человек, потеря ощущается очень болезненно, ибо порываются нити плотного мира. Общение с Тонким не многим под силу. Да и различие в вибрациях не позволяет близости общения. Притом у каждого перешедшего свои условия, свой отдых от земных дел, свои задачи. И никогда уже более в прежнем сочетании сканд и прежней, привычной и любимой физической оболочке, встречи уже не будет. Природа не повторяется. И потому понятна скорбь тех, кому приходится расставаться, даже на время, с любимыми существами. Конечно, связи не прерываются, но проявляются они уже в ином виде. Ощущения горечи утраты понятны и естественны. Был Свет, с которым явно соприкасались, и Свет этот для земных очей светить перестал, ибо они не в состоянии видеть его. Память об Ушедшей почтим сердцем и мыслями, отданными Ей. С вами Она, невидимая, но по-прежнему любящая и близкая вам, хотя и не чуете близости этой.</w:t>
      </w:r>
    </w:p>
    <w:p w:rsidR="005708EB" w:rsidRDefault="005708EB" w:rsidP="00BF4524"/>
    <w:p w:rsidR="0096778F" w:rsidRDefault="00466BBD" w:rsidP="00BF4524">
      <w:r w:rsidRPr="00A07582">
        <w:rPr>
          <w:b/>
        </w:rPr>
        <w:t>1966</w:t>
      </w:r>
      <w:r>
        <w:rPr>
          <w:b/>
        </w:rPr>
        <w:t xml:space="preserve"> г. </w:t>
      </w:r>
      <w:r w:rsidR="00AF21D1" w:rsidRPr="00AF21D1">
        <w:rPr>
          <w:b/>
        </w:rPr>
        <w:t>799.</w:t>
      </w:r>
      <w:r w:rsidR="0096778F">
        <w:t xml:space="preserve"> </w:t>
      </w:r>
      <w:r w:rsidR="00AF21D1" w:rsidRPr="00AF21D1">
        <w:rPr>
          <w:b/>
        </w:rPr>
        <w:t>(М.А.Й.).</w:t>
      </w:r>
      <w:r w:rsidR="0096778F">
        <w:t xml:space="preserve"> Обещанная встреча не может не состояться, ибо Сам Обещал. Надеждой на нее и живите. Много в вашем будущем будет зависеть от нее. И нитей связи не обрывайте, как бы ни было вам тяжело жить в условиях жизни земной. Они кончатся, а нити счастья останутся, чтобы вновь сблизить надолго. Освобождение будет. Его не может не быть. А счастье и Свет впереди.</w:t>
      </w:r>
    </w:p>
    <w:p w:rsidR="005708EB" w:rsidRDefault="005708EB" w:rsidP="00BF4524"/>
    <w:p w:rsidR="0096778F" w:rsidRDefault="00466BBD" w:rsidP="00BF4524">
      <w:r w:rsidRPr="00A07582">
        <w:rPr>
          <w:b/>
        </w:rPr>
        <w:t>1966</w:t>
      </w:r>
      <w:r>
        <w:rPr>
          <w:b/>
        </w:rPr>
        <w:t xml:space="preserve"> г. </w:t>
      </w:r>
      <w:r w:rsidR="00AF21D1" w:rsidRPr="00AF21D1">
        <w:rPr>
          <w:b/>
        </w:rPr>
        <w:t>800.</w:t>
      </w:r>
      <w:r w:rsidR="0096778F">
        <w:t xml:space="preserve"> </w:t>
      </w:r>
      <w:r w:rsidR="00AF21D1" w:rsidRPr="00AF21D1">
        <w:rPr>
          <w:b/>
        </w:rPr>
        <w:t>(Гуру).</w:t>
      </w:r>
      <w:r w:rsidR="0096778F">
        <w:t xml:space="preserve"> Ушедшие раньше любимые встретят. Они близки вам, а вы близки им. Взаимосвязь такого рода особенно крепка. Свидетельства любви имеете явные, даже документальные. Чего же еще можно хотеть для доказательств? Спокойно и с верою ждите сужденного вам и обещанного Самим Владыкой.</w:t>
      </w:r>
    </w:p>
    <w:p w:rsidR="005708EB" w:rsidRDefault="005708EB" w:rsidP="00BF4524"/>
    <w:p w:rsidR="0096778F" w:rsidRDefault="00466BBD" w:rsidP="00BF4524">
      <w:r w:rsidRPr="00A07582">
        <w:rPr>
          <w:b/>
        </w:rPr>
        <w:t>1966</w:t>
      </w:r>
      <w:r>
        <w:rPr>
          <w:b/>
        </w:rPr>
        <w:t xml:space="preserve"> г. </w:t>
      </w:r>
      <w:r w:rsidR="00AF21D1" w:rsidRPr="00AF21D1">
        <w:rPr>
          <w:b/>
        </w:rPr>
        <w:t>801.</w:t>
      </w:r>
      <w:r w:rsidR="0096778F">
        <w:t xml:space="preserve"> </w:t>
      </w:r>
      <w:r w:rsidR="00AF21D1" w:rsidRPr="00AF21D1">
        <w:rPr>
          <w:b/>
        </w:rPr>
        <w:t>(Окт. 6).</w:t>
      </w:r>
      <w:r w:rsidR="0096778F">
        <w:t xml:space="preserve"> Земля и земная жизнь — это та сфера, где дух совершает свой выбор путей, ведущих его в соответствующие этим путям области Надземного Мира. Что избрал, или предпочел, на Земле, то и отзвучит в тех или иных слоях пространства, когда произойдет освобождение от тела. Этим значительно земное </w:t>
      </w:r>
      <w:r w:rsidR="0096778F">
        <w:lastRenderedPageBreak/>
        <w:t>пребывание, и в этом его смысл. Как бы определяется направление по прорытым в это время каналам пространства. Пространственные каналы, по которым после смерти будет двигаться дух, прорываются мыслями, желаниями, устремлениями и поступками человека: они создают свои токи, прободающие надземные слои и уготовляющие духу более или менее свободное по ним передвижение в созвучные им сферы. Законом созвучия определяется судьба человека, вернее, он сам определяет свою судьбу. От закона уклониться нельзя. Он выражается просто и прямо: что посеял, то и пожнешь.</w:t>
      </w:r>
    </w:p>
    <w:p w:rsidR="005708EB" w:rsidRDefault="005708EB" w:rsidP="00BF4524"/>
    <w:p w:rsidR="0096778F" w:rsidRDefault="00466BBD" w:rsidP="00BF4524">
      <w:r w:rsidRPr="00A07582">
        <w:rPr>
          <w:b/>
        </w:rPr>
        <w:t>1966</w:t>
      </w:r>
      <w:r>
        <w:rPr>
          <w:b/>
        </w:rPr>
        <w:t xml:space="preserve"> г. </w:t>
      </w:r>
      <w:r w:rsidR="00AF21D1" w:rsidRPr="00AF21D1">
        <w:rPr>
          <w:b/>
        </w:rPr>
        <w:t>802.</w:t>
      </w:r>
      <w:r w:rsidR="0096778F">
        <w:t xml:space="preserve"> (591). </w:t>
      </w:r>
      <w:r w:rsidR="00AF21D1" w:rsidRPr="00AF21D1">
        <w:rPr>
          <w:b/>
        </w:rPr>
        <w:t>(М.А.Й.).</w:t>
      </w:r>
      <w:r w:rsidR="0096778F">
        <w:t xml:space="preserve"> Мы помогаем всегда, когда к нам обращаются за помощью. Но помощь наша обуславливается следующими обстоятельствами. Первое: мы не можем нарушить карму или освободить от нее. Второе: мы прилагаем свои энергии к энергиям, уже проявленным человеком в данном направлении. Третье: мы помогаем только тогда, когда энергии эти обращены на добро. При соблюдении этих условий всегда можно рассчитывать на нашу помощь. Но при этом мы не можем избавить от тех испытаний, которым Учитель Подвергает идущих за Ним.</w:t>
      </w:r>
    </w:p>
    <w:p w:rsidR="005708EB" w:rsidRDefault="005708EB" w:rsidP="00BF4524"/>
    <w:p w:rsidR="0096778F" w:rsidRDefault="00466BBD" w:rsidP="00BF4524">
      <w:r w:rsidRPr="00A07582">
        <w:rPr>
          <w:b/>
        </w:rPr>
        <w:t>1966</w:t>
      </w:r>
      <w:r>
        <w:rPr>
          <w:b/>
        </w:rPr>
        <w:t xml:space="preserve"> г. </w:t>
      </w:r>
      <w:r w:rsidR="00AF21D1" w:rsidRPr="00AF21D1">
        <w:rPr>
          <w:b/>
        </w:rPr>
        <w:t>803.</w:t>
      </w:r>
      <w:r w:rsidR="0096778F">
        <w:t xml:space="preserve"> (592). </w:t>
      </w:r>
      <w:r w:rsidR="00AF21D1" w:rsidRPr="00AF21D1">
        <w:rPr>
          <w:b/>
        </w:rPr>
        <w:t>(Гуру).</w:t>
      </w:r>
      <w:r w:rsidR="0096778F">
        <w:t xml:space="preserve"> Выявляет себя человек в часы испытаний. Когда все хорошо, он тоже хорош. Но, когда все восстает против и отягощение обстоятельствами возрастает или со дна души поднимаются неизжитые чувства, тогда проявляется истинная сущность его человеческой природы и тогда он определяет своим поведением и своими поступками, чего стоят в действительности его устремления и его желания следовать по раз избранному пути. Тогда отпадают от него все воображаемые качества и выявляется его истинный лик. Испытания хороши как самопроверка. Негоже обольщаться воображаемыми качествами, когда неизжитые свойства низшего «я» не вырваны с корнем.</w:t>
      </w:r>
    </w:p>
    <w:p w:rsidR="005708EB" w:rsidRDefault="005708EB" w:rsidP="00BF4524"/>
    <w:p w:rsidR="0096778F" w:rsidRDefault="00466BBD" w:rsidP="00BF4524">
      <w:r w:rsidRPr="00A07582">
        <w:rPr>
          <w:b/>
        </w:rPr>
        <w:t>1966</w:t>
      </w:r>
      <w:r>
        <w:rPr>
          <w:b/>
        </w:rPr>
        <w:t xml:space="preserve"> г. </w:t>
      </w:r>
      <w:r w:rsidR="00AF21D1" w:rsidRPr="00AF21D1">
        <w:rPr>
          <w:b/>
        </w:rPr>
        <w:t>804.</w:t>
      </w:r>
      <w:r w:rsidR="0096778F">
        <w:t xml:space="preserve"> (593). </w:t>
      </w:r>
      <w:r w:rsidR="00AF21D1" w:rsidRPr="00AF21D1">
        <w:rPr>
          <w:b/>
        </w:rPr>
        <w:t>(Окт. 7).</w:t>
      </w:r>
      <w:r w:rsidR="0096778F">
        <w:t xml:space="preserve"> Друг Мой, и надо сметь свое суждение иметь. Учитель не поработитель. Самостоятельность мышления Приветствуем. Рабское и бездумное подчинение авторитету нарушает цельность Индивидуальности. Слияние сознаний в созвучии совсем не означает отказа от ментальной самостоятельности — просто сливаются потоки, текущие в одном направлении, не теряя при этом ничего. Даже несогласие предпочитается безвольному подчинению Наставнику. Ведь надо научиться крепко стоять на собственных ногах.</w:t>
      </w:r>
    </w:p>
    <w:p w:rsidR="005708EB" w:rsidRDefault="005708EB" w:rsidP="00BF4524"/>
    <w:p w:rsidR="0096778F" w:rsidRDefault="00466BBD" w:rsidP="00BF4524">
      <w:r w:rsidRPr="00A07582">
        <w:rPr>
          <w:b/>
        </w:rPr>
        <w:t>1966</w:t>
      </w:r>
      <w:r>
        <w:rPr>
          <w:b/>
        </w:rPr>
        <w:t xml:space="preserve"> г. </w:t>
      </w:r>
      <w:r w:rsidR="00AF21D1" w:rsidRPr="00AF21D1">
        <w:rPr>
          <w:b/>
        </w:rPr>
        <w:t>805.</w:t>
      </w:r>
      <w:r w:rsidR="0096778F">
        <w:t xml:space="preserve"> Выделенное астральное тело живого человека и тонкое тело развоплощенного отличаются между собою в своем строении. Выделенный астрал крепко связан пуповиною с живым телом и несет на себе знаки этой земной связи. Он является как бы продуктом Земли, хотя и выявляется в мире внеплотном. Он более </w:t>
      </w:r>
      <w:r w:rsidR="0096778F">
        <w:lastRenderedPageBreak/>
        <w:t>подвержен опасностям астрального мира, менее подвижен, и им труднее управлять. Часто, вопреки воле своего владельца, он мгновенно возвращается в оставленное тело. Являя собою двойник этого последнего, он более связан в своих действиях. Конечно, очень многое зависит от ступени сознания и власти, установленной человеком над своими оболочками. Действие в ментале более свободно и более независимо от физического тела. Тонкое тело развоплощенного духа сбрасывает с себя физические наслоения астрала и действует, то есть может действовать, уже вне зависимости от этой связи. Жители Тонкого Мира сразу видят различие между астральными телами живых людей и так называемых умерших — пуповина отсутствует, а также — и некоторые другие признаки. Знание и прежние накопления придают внешнему облику астрала особое выражение, и действия такого тела выражаются согласно прежнему опыту. В Чаше хранится много материала, касающегося жизни обоих миров, и выявление этого знания иногда происходит свободно и беспрепятственно при выделениях астрального тела. Астральное тело не есть эфирный двойник, который тесно связан с физическим телом и не может от него отдаляться, в то время как астрал удаляется временами на большие расстояния. Эфирный двойник — это как бы слепок плотной оболочки, тогда как астрал может менять свое внешнее выражение по воле своего владельца. После смерти астрал умирает и распадается в той своей части, которая связана тесно с физическим телом и несет на себе его плотные свойства. Чем меньше их дух уносит с собою, тем более свободен он в своих действиях и передвижении. Ощущения при этом таковы, что где я, там и все мое, то есть «я» — это есть я, и реальностью для него становится то, что его окружает в данный момент. Мир плотный просто исчезает, заменяясь своеобразием выражения Тонкого Мира.</w:t>
      </w:r>
    </w:p>
    <w:p w:rsidR="005708EB" w:rsidRDefault="005708EB" w:rsidP="00BF4524"/>
    <w:p w:rsidR="0096778F" w:rsidRDefault="00466BBD" w:rsidP="00BF4524">
      <w:r w:rsidRPr="00A07582">
        <w:rPr>
          <w:b/>
        </w:rPr>
        <w:t>1966</w:t>
      </w:r>
      <w:r>
        <w:rPr>
          <w:b/>
        </w:rPr>
        <w:t xml:space="preserve"> г. </w:t>
      </w:r>
      <w:r w:rsidR="00AF21D1" w:rsidRPr="00AF21D1">
        <w:rPr>
          <w:b/>
        </w:rPr>
        <w:t>806.</w:t>
      </w:r>
      <w:r w:rsidR="0096778F">
        <w:t xml:space="preserve"> </w:t>
      </w:r>
      <w:r w:rsidR="00AF21D1" w:rsidRPr="00AF21D1">
        <w:rPr>
          <w:b/>
        </w:rPr>
        <w:t>(М.А.Й.).</w:t>
      </w:r>
      <w:r w:rsidR="0096778F">
        <w:t xml:space="preserve"> Пространственные посылки надо принимать и записывать, не рассуждая. Всякое рассуждение, или анализ, парализует их возможность. И тогда может влиться свое мышление и видоизменить посылку или совершенно ее прекратить. Даже ответ на вопрос не следует ожидать в предпосланной форме или приурочивать к определенному сроку. Мыслью своей можно нарушить любое восприятие.</w:t>
      </w:r>
    </w:p>
    <w:p w:rsidR="005708EB" w:rsidRDefault="005708EB" w:rsidP="00BF4524"/>
    <w:p w:rsidR="0096778F" w:rsidRDefault="00466BBD" w:rsidP="00BF4524">
      <w:r w:rsidRPr="00A07582">
        <w:rPr>
          <w:b/>
        </w:rPr>
        <w:t>1966</w:t>
      </w:r>
      <w:r>
        <w:rPr>
          <w:b/>
        </w:rPr>
        <w:t xml:space="preserve"> г. </w:t>
      </w:r>
      <w:r w:rsidR="00AF21D1" w:rsidRPr="00AF21D1">
        <w:rPr>
          <w:b/>
        </w:rPr>
        <w:t>807.</w:t>
      </w:r>
      <w:r w:rsidR="0096778F">
        <w:t xml:space="preserve"> </w:t>
      </w:r>
      <w:r w:rsidR="00AF21D1" w:rsidRPr="00AF21D1">
        <w:rPr>
          <w:b/>
        </w:rPr>
        <w:t>(Гуру).</w:t>
      </w:r>
      <w:r w:rsidR="0096778F">
        <w:t xml:space="preserve"> При пространственном восприятии требуется соблюдение некоторых условий. Первое из них — самоотвержение, то есть способность отрешения от себя и мыслей, связанных с собою и с тем, что занимает поле сознания в настоящий момент. Второе — сосредоточение на лице или объекте, от которого ожидается информация. Без этих двух условий восприятия пространственных мыслей невозможны.</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808.</w:t>
      </w:r>
      <w:r w:rsidR="0096778F">
        <w:t xml:space="preserve"> (594). </w:t>
      </w:r>
      <w:r w:rsidR="00AF21D1" w:rsidRPr="00AF21D1">
        <w:rPr>
          <w:b/>
        </w:rPr>
        <w:t>(Окт. 8).</w:t>
      </w:r>
      <w:r w:rsidR="0096778F">
        <w:t xml:space="preserve"> Хотящий находит Нас и приходит к Нам, оставив все позади. Подъем к Нам нелегок, и потому весь неполезный и ненужный груз оставляется внизу. С тяжкою ношею не подняться. Сетуют, почему явление Учителя так редко. Отвечу: занятость своим и собою и переполнение сознания личными переживаниями подобны глухой стене, через которую не проникают Наши вибрации. Нельзя совместить несовместимое — самоутверждение и отрешение от себя, которое столь необходимо для Общения с Нами. Как же вместить Наши мысли и Наши посылки, если приемник сознания до предела переполнен своим? Очищение сознания предполагает и освобождение его от мыслей, чувств и переживаний самости. Учитель готов Посетить тех, кто Его ожидает, но при условии устремления, очищенного от элементов низшего «я», сосредоточенных преимущественно в ярой оболочке астрала. Ищущий и хотящий доходит до Нас, но без груза личных пережитков. Я с вами всегда, и возможности Общения открыты, надо лишь оставить внизу все препятствующее слиянию сердец и сознаний.</w:t>
      </w:r>
    </w:p>
    <w:p w:rsidR="005708EB" w:rsidRDefault="005708EB" w:rsidP="00BF4524"/>
    <w:p w:rsidR="0096778F" w:rsidRDefault="00466BBD" w:rsidP="00BF4524">
      <w:r w:rsidRPr="00A07582">
        <w:rPr>
          <w:b/>
        </w:rPr>
        <w:t>1966</w:t>
      </w:r>
      <w:r>
        <w:rPr>
          <w:b/>
        </w:rPr>
        <w:t xml:space="preserve"> г. </w:t>
      </w:r>
      <w:r w:rsidR="00AF21D1" w:rsidRPr="00AF21D1">
        <w:rPr>
          <w:b/>
        </w:rPr>
        <w:t>809.</w:t>
      </w:r>
      <w:r w:rsidR="0096778F">
        <w:t xml:space="preserve"> (595). </w:t>
      </w:r>
      <w:r w:rsidR="00AF21D1" w:rsidRPr="00AF21D1">
        <w:rPr>
          <w:b/>
        </w:rPr>
        <w:t>(М.А.Й.).</w:t>
      </w:r>
      <w:r w:rsidR="0096778F">
        <w:t xml:space="preserve"> Мы много можем сказать, если сердце открыто к нам и не загромождено «лохмотьями лживой обычности». Мало знать и понимать это условие, требуется его применение. Невозможно войти в мир Учителя или коснуться его, если свой мир пресыщен своим и места в нем ни для чего другого уже не остается. Так же невозможно служить и двум господам — себе и Учителю Света. При раздваивании цели ее не достичь. Все это известно давно, и остается только пожалеть, если знание этого не применяется в жизни.</w:t>
      </w:r>
    </w:p>
    <w:p w:rsidR="005708EB" w:rsidRDefault="005708EB" w:rsidP="00BF4524"/>
    <w:p w:rsidR="0096778F" w:rsidRDefault="00466BBD" w:rsidP="00BF4524">
      <w:r w:rsidRPr="00A07582">
        <w:rPr>
          <w:b/>
        </w:rPr>
        <w:t>1966</w:t>
      </w:r>
      <w:r>
        <w:rPr>
          <w:b/>
        </w:rPr>
        <w:t xml:space="preserve"> г. </w:t>
      </w:r>
      <w:r w:rsidR="00AF21D1" w:rsidRPr="00AF21D1">
        <w:rPr>
          <w:b/>
        </w:rPr>
        <w:t>810.</w:t>
      </w:r>
      <w:r w:rsidR="0096778F">
        <w:t xml:space="preserve"> (596). </w:t>
      </w:r>
      <w:r w:rsidR="00AF21D1" w:rsidRPr="00AF21D1">
        <w:rPr>
          <w:b/>
        </w:rPr>
        <w:t>(Гуру).</w:t>
      </w:r>
      <w:r w:rsidR="0096778F">
        <w:t xml:space="preserve"> Хочу спросить: почему делается так мало? Сколько драгоценного времени упускается зря, в неделании. А ведь время течет. И времени для «прожигания масла в лампадах» осталось так мало. Что же хотите пожать, не приложив к посеву великих трудов? Бывшие прежде вас и достигшие — все трудились. Имеете яркие примеры жизни таких трудников. Что сделали и делаете вы, чтобы подойти еще ближе к Учителю? Не слишком ли малы труды и велико ожидание? Соизмеримость во всем. Какою мерою отмерите труд свой, посвященный Учителю, такой и получите.</w:t>
      </w:r>
    </w:p>
    <w:p w:rsidR="005708EB" w:rsidRDefault="005708EB" w:rsidP="00BF4524"/>
    <w:p w:rsidR="0096778F" w:rsidRDefault="00466BBD" w:rsidP="00BF4524">
      <w:r w:rsidRPr="00A07582">
        <w:rPr>
          <w:b/>
        </w:rPr>
        <w:t>1966</w:t>
      </w:r>
      <w:r>
        <w:rPr>
          <w:b/>
        </w:rPr>
        <w:t xml:space="preserve"> г. </w:t>
      </w:r>
      <w:r w:rsidR="00AF21D1" w:rsidRPr="00AF21D1">
        <w:rPr>
          <w:b/>
        </w:rPr>
        <w:t>811.</w:t>
      </w:r>
      <w:r w:rsidR="0096778F">
        <w:t xml:space="preserve"> (597). </w:t>
      </w:r>
      <w:r w:rsidR="00AF21D1" w:rsidRPr="00AF21D1">
        <w:rPr>
          <w:b/>
        </w:rPr>
        <w:t>(Окт. 9).</w:t>
      </w:r>
      <w:r w:rsidR="0096778F">
        <w:t xml:space="preserve"> Если принимать невежество в размере той убежденности в своей правоте и непререкаемости, с которыми действует невежда, то нужно совершенно отказаться от права на свободу своего собственного мышления. Примеры тупого невежества поразительны. Невежды готовы отрицать все, что не вмещается в их черепной коробке. И если бы взамен того, что они хулят и отрицают, они могли бы предложить хоть что-нибудь. Но на это они не способны, ибо отрицание разрушает то, чем живет и питается сознание. Даже факты они отрицают и заставляют Землю </w:t>
      </w:r>
      <w:r w:rsidR="0096778F">
        <w:lastRenderedPageBreak/>
        <w:t>быть плоской и неподвижной и являть собою центр мироздания, как это было когда-то. И доказательства у них, у невежд, были очень веские и убедительные — костер и пытки. Невежды от науки еще более нетерпимы. Они опираются на воображаемые факты, забывая о диалектике сущего и о том, что каждое утверждение имеет свою противоположность. Они все еще пребывают в колыбели младенческого материализма, забывая о том, что наука уже давно перешагнула за грани видимого мира. Ради своих особых соображений они будут отрицать факты действительности, если они противоречат тупости их понимания. Стоит только вспомнить, против чего в свое время так яро боролась церковь в омрачении мракобесия. Они, невежды, и сейчас идут против того же. Только из области церковной фанатики и мракобесы пытаются пристроиться к науке и подчинить ее своей власти. Но наука быстро шагает вперед, и горе отставшим. Им придется плестись в хвосте мировой мысли, мировых достижений и мировых открытий. Нельзя заставить, чтобы Земля не вращалась вокруг своей оси и не двигалась по орбите вокруг Солнца. Нельзя безнаказанно отрицать действительность, не очутившись в рясах мракобесов и невежд.</w:t>
      </w:r>
    </w:p>
    <w:p w:rsidR="005708EB" w:rsidRDefault="005708EB" w:rsidP="00BF4524"/>
    <w:p w:rsidR="0096778F" w:rsidRDefault="00466BBD" w:rsidP="00BF4524">
      <w:r w:rsidRPr="00A07582">
        <w:rPr>
          <w:b/>
        </w:rPr>
        <w:t>1966</w:t>
      </w:r>
      <w:r>
        <w:rPr>
          <w:b/>
        </w:rPr>
        <w:t xml:space="preserve"> г. </w:t>
      </w:r>
      <w:r w:rsidR="00AF21D1" w:rsidRPr="00AF21D1">
        <w:rPr>
          <w:b/>
        </w:rPr>
        <w:t>812.</w:t>
      </w:r>
      <w:r w:rsidR="0096778F">
        <w:t xml:space="preserve"> (598). </w:t>
      </w:r>
      <w:r w:rsidR="00AF21D1" w:rsidRPr="00AF21D1">
        <w:rPr>
          <w:b/>
        </w:rPr>
        <w:t>(М.А.Й.).</w:t>
      </w:r>
      <w:r w:rsidR="0096778F">
        <w:t xml:space="preserve"> Стойкость духа может быть проявлена в полной мере только тогда, когда сознание крепко утвердилось в Основах. Основы непоколебимы, и неотрицаемы, и не подлежат отмене во времени. Основы — мощный таран против врагов Света и их рассудочных хитросплетений. Можно вспомнить из жизни своей множество фактов, созвучных основам Учения. Темнота невежества, даже научного, бессильна идти против них.</w:t>
      </w:r>
    </w:p>
    <w:p w:rsidR="005708EB" w:rsidRDefault="005708EB" w:rsidP="00BF4524"/>
    <w:p w:rsidR="0096778F" w:rsidRDefault="00466BBD" w:rsidP="00BF4524">
      <w:r w:rsidRPr="00A07582">
        <w:rPr>
          <w:b/>
        </w:rPr>
        <w:t>1966</w:t>
      </w:r>
      <w:r>
        <w:rPr>
          <w:b/>
        </w:rPr>
        <w:t xml:space="preserve"> г. </w:t>
      </w:r>
      <w:r w:rsidR="00AF21D1" w:rsidRPr="00AF21D1">
        <w:rPr>
          <w:b/>
        </w:rPr>
        <w:t>813.</w:t>
      </w:r>
      <w:r w:rsidR="0096778F">
        <w:t xml:space="preserve"> </w:t>
      </w:r>
      <w:r w:rsidR="00AF21D1" w:rsidRPr="00AF21D1">
        <w:rPr>
          <w:b/>
        </w:rPr>
        <w:t>(Гуру).</w:t>
      </w:r>
      <w:r w:rsidR="0096778F">
        <w:t xml:space="preserve"> «Не бес ли в тебе?» — так встречало невежество Носителя Света когда-то. Не многое изменилось с тех пор, только место беса заменили другие, современные, понятия. Но сущность противоборствования против Света остается неизменной. Стоит поглубже копнуть, чтобы увидеть тот же оскал тьмы, против Света идущей.</w:t>
      </w:r>
    </w:p>
    <w:p w:rsidR="005708EB" w:rsidRDefault="005708EB" w:rsidP="00BF4524"/>
    <w:p w:rsidR="0096778F" w:rsidRDefault="0096778F" w:rsidP="00E762CB">
      <w:pPr>
        <w:pStyle w:val="Quote"/>
      </w:pPr>
      <w:r>
        <w:t>Вчера не писал, так как пришлось провожать уставших старичков.</w:t>
      </w:r>
    </w:p>
    <w:p w:rsidR="0096778F" w:rsidRDefault="00466BBD" w:rsidP="00BF4524">
      <w:r w:rsidRPr="00A07582">
        <w:rPr>
          <w:b/>
        </w:rPr>
        <w:t>1966</w:t>
      </w:r>
      <w:r>
        <w:rPr>
          <w:b/>
        </w:rPr>
        <w:t xml:space="preserve"> г. </w:t>
      </w:r>
      <w:r w:rsidR="00AF21D1" w:rsidRPr="00AF21D1">
        <w:rPr>
          <w:b/>
        </w:rPr>
        <w:t>814.</w:t>
      </w:r>
      <w:r w:rsidR="0096778F">
        <w:t xml:space="preserve"> (599). </w:t>
      </w:r>
      <w:r w:rsidR="00AF21D1" w:rsidRPr="00AF21D1">
        <w:rPr>
          <w:b/>
        </w:rPr>
        <w:t>(Окт. 11).</w:t>
      </w:r>
      <w:r w:rsidR="0096778F">
        <w:t xml:space="preserve"> Отказ от личного лучше заменить понятием вмещения сверхличного, общечеловеческого, планетного и космического начала. Отказ заключает в себе элемент утраты чего-то, в то время как в действительности малое заменяется большим и утрата становится приобретением. Поэтому унылый отказ на постном масле не соответствует радостной и обогащающей сознание действительности. Вырваться из личного курятника на просторы планеты — уже достижение. Открываются новые возможности и новые горизонты. И даже личное остается в какой-то мере, но озаренное и осмысленное новым пониманием его назначения. </w:t>
      </w:r>
      <w:r w:rsidR="0096778F">
        <w:lastRenderedPageBreak/>
        <w:t>Личное можно даже приветствовать, если оно служит Индивидуальности человека, ради которой оно только и существует. Но оно, личное «я», хочет быть самодовлеющим и самоцелью, забывая о краткости своего земного пребывания и о том, что оно обречено смерти. Это малое «я» не помнит и не может помнить о прежних существованиях, ибо память о них является принадлежностью Индивидуальности. Не может оно рассчитывать и на будущее, ибо в каждом последующем воплощении бывшая личность заменяется новой. И нет у нее будущего. Будущее — это сфера проявления энергий Индивидуальности через новые личности, в которых она выявляет себя для собирания знаний и опыта. И если личные переживания заслоняют то, ради чего только и живет личность, то существование личности становится лишенным всякого смысла. Великие люди оцениваются человечеством по степени и силе сверхличного начала, заключенного в них, совершенно независимо от того, верят ли эти оценщики в бессмертие духа и существование перевоплощающейся Индивидуальности в человеке. И личность, отдельная личность, ценна лишь постольку поскольку она выполняет свой долг перед владыкой своим, перед своим духом, бессмертным и вечным, и лишь временно облекающимся в тело и личность, чтобы продвинуть свою эволюцию.</w:t>
      </w:r>
    </w:p>
    <w:p w:rsidR="005708EB" w:rsidRDefault="005708EB" w:rsidP="00BF4524"/>
    <w:p w:rsidR="0096778F" w:rsidRDefault="00466BBD" w:rsidP="00BF4524">
      <w:r w:rsidRPr="00A07582">
        <w:rPr>
          <w:b/>
        </w:rPr>
        <w:t>1966</w:t>
      </w:r>
      <w:r>
        <w:rPr>
          <w:b/>
        </w:rPr>
        <w:t xml:space="preserve"> г. </w:t>
      </w:r>
      <w:r w:rsidR="00AF21D1" w:rsidRPr="00AF21D1">
        <w:rPr>
          <w:b/>
        </w:rPr>
        <w:t>815.</w:t>
      </w:r>
      <w:r w:rsidR="0096778F">
        <w:t xml:space="preserve"> (600). </w:t>
      </w:r>
      <w:r w:rsidR="00AF21D1" w:rsidRPr="00AF21D1">
        <w:rPr>
          <w:b/>
        </w:rPr>
        <w:t>(М.А.Й.).</w:t>
      </w:r>
      <w:r w:rsidR="0096778F">
        <w:t xml:space="preserve"> Владыку Света мы называем Великой Индивидуальностью и Сердцем Великим, объемлющим Землю и ее человечество. Индивидуальность настолько овладела всем Его существом, что личному места уже нет. В Его личности полностью выражено все величие Его Индивидуальности. Вот почему Учителей Света мы называем Великими Учителями.</w:t>
      </w:r>
    </w:p>
    <w:p w:rsidR="005708EB" w:rsidRDefault="005708EB" w:rsidP="00BF4524"/>
    <w:p w:rsidR="0096778F" w:rsidRDefault="00466BBD" w:rsidP="00BF4524">
      <w:r w:rsidRPr="00A07582">
        <w:rPr>
          <w:b/>
        </w:rPr>
        <w:t>1966</w:t>
      </w:r>
      <w:r>
        <w:rPr>
          <w:b/>
        </w:rPr>
        <w:t xml:space="preserve"> г. </w:t>
      </w:r>
      <w:r w:rsidR="00AF21D1" w:rsidRPr="00AF21D1">
        <w:rPr>
          <w:b/>
        </w:rPr>
        <w:t>816.</w:t>
      </w:r>
      <w:r w:rsidR="0096778F">
        <w:t xml:space="preserve"> (601). </w:t>
      </w:r>
      <w:r w:rsidR="00AF21D1" w:rsidRPr="00AF21D1">
        <w:rPr>
          <w:b/>
        </w:rPr>
        <w:t>(Гуру).</w:t>
      </w:r>
      <w:r w:rsidR="0096778F">
        <w:t xml:space="preserve"> Незаменяемость тех, кто позвал вас к Владыке и кто являет собою звенья иерархической цепи, следует осознать возможно полнее и глубже. В случае отказа от них образуется пустота, которую нечем заполнить. Правильно понимаете особенность их неповторяемости. Это научает еще более ценить каждое звено сияющей связи. Сияет в пространстве она поверх мощных волн обыденщины и суеты.</w:t>
      </w:r>
    </w:p>
    <w:p w:rsidR="005708EB" w:rsidRDefault="005708EB" w:rsidP="00BF4524"/>
    <w:p w:rsidR="0096778F" w:rsidRDefault="00466BBD" w:rsidP="00BF4524">
      <w:r w:rsidRPr="00A07582">
        <w:rPr>
          <w:b/>
        </w:rPr>
        <w:t>1966</w:t>
      </w:r>
      <w:r>
        <w:rPr>
          <w:b/>
        </w:rPr>
        <w:t xml:space="preserve"> г. </w:t>
      </w:r>
      <w:r w:rsidR="00AF21D1" w:rsidRPr="00AF21D1">
        <w:rPr>
          <w:b/>
        </w:rPr>
        <w:t>817.</w:t>
      </w:r>
      <w:r w:rsidR="0096778F">
        <w:t xml:space="preserve"> (602). </w:t>
      </w:r>
      <w:r w:rsidR="00AF21D1" w:rsidRPr="00AF21D1">
        <w:rPr>
          <w:b/>
        </w:rPr>
        <w:t>(Окт. 12).</w:t>
      </w:r>
      <w:r w:rsidR="0096778F">
        <w:t xml:space="preserve"> Когда якорь крепок и крепка иерархическая цепь, не страшны порывы ветра и вихри. Корабль тогда может устоять против ветра. Сколько лжеучений, и лжеучителей, и лжеученых встретятся на пути жизни! И через все это тоже придется пройти, не отклонившись от цели. И все будут зазывать на свой двор. Но чужой глас чужд верным. Каждое соприкосновение с лжезнанием будет испытанием прочности Основ и глубины их усвоения. Чем мельче лжезнание, тем больше уверенности в своей непогрешимости и правоте его проповедников и глашатаев. Что могут дать они, отвергающие и осуждающие Учение, </w:t>
      </w:r>
      <w:r w:rsidR="0096778F">
        <w:lastRenderedPageBreak/>
        <w:t>взамен? Ничего. Ибо короткость протяженности их построений в пространстве и непризнание Космических Основ сводят в конечном итоге на нет все завоевания духа. Это строители на сегодняшний день, которые строят вихрю на разрушение. Мост счастья Мы Перекидываем к далеким, огненным берегам, и самая дальность цели делает ее жизненно реальной. Так же и Наши Дела длительности необычной, уходящей далеко за пределы одного воплощения. В этом их значение и сила. «Город Солнца» Кампанеллы писался тогда, когда мрак стоял над Землею, но пройдет время, и города Солнца будут построены на планете. Настоящее, ограниченное пределами коротких сроков и дел, бессмысленно. Ибо все умирают, и вместе со всеми умирает краткость их дел и построений. Мы Строим на века и Устремляем Свои энергии в далекое будущее. Мы Знаем бессмертие духа и Знаем, что человечество тоже бессмертно, что его жизнь не ограничена пребыванием только на вашей</w:t>
      </w:r>
      <w:r w:rsidR="009C6E73" w:rsidRPr="009C6E73">
        <w:t xml:space="preserve"> </w:t>
      </w:r>
      <w:r w:rsidR="0096778F">
        <w:t>Земле и что оно не закончит свою жизнь вместе с планетой. Другая звезда станет его Космическим домом, когда кончится жизнь на Земле. Неотъемлемо будущее от человечества, и оно не имеет конца.</w:t>
      </w:r>
    </w:p>
    <w:p w:rsidR="005708EB" w:rsidRDefault="005708EB" w:rsidP="00BF4524"/>
    <w:p w:rsidR="0096778F" w:rsidRDefault="00466BBD" w:rsidP="00BF4524">
      <w:r w:rsidRPr="00A07582">
        <w:rPr>
          <w:b/>
        </w:rPr>
        <w:t>1966</w:t>
      </w:r>
      <w:r>
        <w:rPr>
          <w:b/>
        </w:rPr>
        <w:t xml:space="preserve"> г. </w:t>
      </w:r>
      <w:r w:rsidR="00AF21D1" w:rsidRPr="00AF21D1">
        <w:rPr>
          <w:b/>
        </w:rPr>
        <w:t>818.</w:t>
      </w:r>
      <w:r w:rsidR="0096778F">
        <w:t xml:space="preserve"> (603). </w:t>
      </w:r>
      <w:r w:rsidR="00AF21D1" w:rsidRPr="00AF21D1">
        <w:rPr>
          <w:b/>
        </w:rPr>
        <w:t>(М.А.Й.).</w:t>
      </w:r>
      <w:r w:rsidR="0096778F">
        <w:t xml:space="preserve"> Время, которое есть, употребим на еще более глубокое усвоение Учения. Хорошо размышлять над читаемым материалом. Размышления кристаллизуют мысли, давая им устойчивость и четкую форму. И расплывчатое и неоформленное мышление обычных людей не сможет поколебать их. Необходимо аналитическое отношение ко всему, что поступает в сознание со стороны. Цитадель духа охраняется прочно от посторонних вторжений.</w:t>
      </w:r>
    </w:p>
    <w:p w:rsidR="005708EB" w:rsidRDefault="005708EB" w:rsidP="00BF4524"/>
    <w:p w:rsidR="0096778F" w:rsidRDefault="00466BBD" w:rsidP="00BF4524">
      <w:r w:rsidRPr="00A07582">
        <w:rPr>
          <w:b/>
        </w:rPr>
        <w:t>1966</w:t>
      </w:r>
      <w:r>
        <w:rPr>
          <w:b/>
        </w:rPr>
        <w:t xml:space="preserve"> г. </w:t>
      </w:r>
      <w:r w:rsidR="00AF21D1" w:rsidRPr="00AF21D1">
        <w:rPr>
          <w:b/>
        </w:rPr>
        <w:t>819.</w:t>
      </w:r>
      <w:r w:rsidR="0096778F">
        <w:t xml:space="preserve"> (604). </w:t>
      </w:r>
      <w:r w:rsidR="00AF21D1" w:rsidRPr="00AF21D1">
        <w:rPr>
          <w:b/>
        </w:rPr>
        <w:t>(Гуру).</w:t>
      </w:r>
      <w:r w:rsidR="0096778F">
        <w:t xml:space="preserve"> Сказано давно, что «человек есть мера вещей». Следовательно, только прикладывая меру своего, но не чужого понимания и своего опыта к явлениям жизни, можно решать их в созвучии со ступенью своего сознания. И если крепка связь с Иерархией Света, то даже ошибки — ничто.</w:t>
      </w:r>
    </w:p>
    <w:p w:rsidR="0096778F" w:rsidRDefault="0096778F" w:rsidP="00E762CB">
      <w:pPr>
        <w:pStyle w:val="Quote"/>
      </w:pPr>
      <w:r>
        <w:t>Видел во сне дорогих Ушедших. Был близко около Дорогой, долго и явно. Юша сказал при приветствии: «Это я». Его облик был несколько иным, так бы его не узнал. И лицо Дорогой как-то потом изменилось: не те глаза и переносица. Ее несли на руках. Я хотел нести Ее сам. Она давала полотенца, чтобы каждый мог на них что-то положить, вероятно, чтобы на них есть. Деда</w:t>
      </w:r>
      <w:r w:rsidR="00156143">
        <w:rPr>
          <w:rStyle w:val="FootnoteReference"/>
        </w:rPr>
        <w:footnoteReference w:id="19"/>
      </w:r>
      <w:r>
        <w:t xml:space="preserve"> прервал чье-то радиоговорение, чтобы выступить самому. Сон был длительный и яркий, но особенно глубокого впечатления не оставил. Вкрадывается сомнение, когда проснулся, они ли? </w:t>
      </w:r>
      <w:r>
        <w:lastRenderedPageBreak/>
        <w:t>Почему глаза Дорогой не были Ее глазами? Но во сне не сомневался.</w:t>
      </w:r>
    </w:p>
    <w:p w:rsidR="005708EB" w:rsidRDefault="005708EB" w:rsidP="00BF4524"/>
    <w:p w:rsidR="0096778F" w:rsidRDefault="00466BBD" w:rsidP="00BF4524">
      <w:r w:rsidRPr="00A07582">
        <w:rPr>
          <w:b/>
        </w:rPr>
        <w:t>1966</w:t>
      </w:r>
      <w:r>
        <w:rPr>
          <w:b/>
        </w:rPr>
        <w:t xml:space="preserve"> г. </w:t>
      </w:r>
      <w:r w:rsidR="00AF21D1" w:rsidRPr="00AF21D1">
        <w:rPr>
          <w:b/>
        </w:rPr>
        <w:t>820.</w:t>
      </w:r>
      <w:r w:rsidR="0096778F">
        <w:t xml:space="preserve"> (605). </w:t>
      </w:r>
      <w:r w:rsidR="00AF21D1" w:rsidRPr="00AF21D1">
        <w:rPr>
          <w:b/>
        </w:rPr>
        <w:t>(Окт. 13).</w:t>
      </w:r>
      <w:r w:rsidR="0096778F">
        <w:t xml:space="preserve"> (Со сна). Одного интеллектуального желания недостаточно, нужно соответствие. Устанавливается близость сердцем.</w:t>
      </w:r>
    </w:p>
    <w:p w:rsidR="0096778F" w:rsidRDefault="0096778F" w:rsidP="00BF4524">
      <w:r>
        <w:t>Среди бесконечного разнообразия человеческих представлений о мире, верований, суеверий, заблуждений, предрассудков, часто противоречивых и отрицающих друг друга, среди постоянно меняющихся теорий и мыслей о причине вещей пролегает узкая тропа, ведущая в жизнь и освещенная незримым Лучом. Нашедший ее не отступит во мрак внешний, где нет ничего, на что можно было бы опереться. Ибо там, в этом мраке, все преходяще и все только на время. Но Я навсегда с тем, кто ко Мне обратился. Аз Есмь Альфа и Омега. На Мне утвердившийся имеет вечную жизнь и бессмертие духа. Может ли быть что-либо более ужасное, чем убеждение, что со смертью тела кончается всё, что дух умирает и что отсутствует конечный смысл человеческого существования на Земле, ибо и все прочие люди должны так же бессмысленно умереть, неизвестно ради чего прожив краткую жизнь, полную трудов и страданий, устремлений и надежд. Мы Знаем фактически о бессмертии духа и о возможности непрерываемого сознания. Мы Знаем о семи телах, или проводниках, человека и о том, что он может сознательно действовать в них вне плотного тела. Мы Знаем это по опыту. И тем, кто может вместить и последовать за Нами, Открываем узкую тропу, ведущую в жизнь. Мы жизнь Утверждаем и Говорим, что попрана смерть. Мы Зовем тех за Собою, кто готов последовать за Нами. Наш Зов обращен ко всем, кто может ответствовать на него.</w:t>
      </w:r>
    </w:p>
    <w:p w:rsidR="005708EB" w:rsidRDefault="005708EB" w:rsidP="00BF4524"/>
    <w:p w:rsidR="0096778F" w:rsidRDefault="00466BBD" w:rsidP="00BF4524">
      <w:r w:rsidRPr="00A07582">
        <w:rPr>
          <w:b/>
        </w:rPr>
        <w:t>1966</w:t>
      </w:r>
      <w:r>
        <w:rPr>
          <w:b/>
        </w:rPr>
        <w:t xml:space="preserve"> г. </w:t>
      </w:r>
      <w:r w:rsidR="00AF21D1" w:rsidRPr="00AF21D1">
        <w:rPr>
          <w:b/>
        </w:rPr>
        <w:t>821.</w:t>
      </w:r>
      <w:r w:rsidR="0096778F">
        <w:t xml:space="preserve"> (606). </w:t>
      </w:r>
      <w:r w:rsidR="00AF21D1" w:rsidRPr="00AF21D1">
        <w:rPr>
          <w:b/>
        </w:rPr>
        <w:t>(М.А.Й.).</w:t>
      </w:r>
      <w:r w:rsidR="0096778F">
        <w:t xml:space="preserve"> Подвиг заключается в процессе преодоления себя и в конечной победе над собою. На это может потребоваться не одна жизнь. Даже высокие духи не достигали этой победы за одно воплощение. Впрочем, все зависит от прежних накоплений. Собранная в прежних существованиях энергия позволяет завершить это священное действо. Знающий не останавливается ни перед какими трудностями и препятствиями, ибо знает, что все достижимо, что временны все они, но вечен дух и нерушим. Осознание этого и дает ему силы преодолевать всё. Так идет через жизнь победитель сужденный.</w:t>
      </w:r>
    </w:p>
    <w:p w:rsidR="005708EB" w:rsidRDefault="005708EB" w:rsidP="00BF4524"/>
    <w:p w:rsidR="0096778F" w:rsidRDefault="00466BBD" w:rsidP="00BF4524">
      <w:r w:rsidRPr="00A07582">
        <w:rPr>
          <w:b/>
        </w:rPr>
        <w:t>1966</w:t>
      </w:r>
      <w:r>
        <w:rPr>
          <w:b/>
        </w:rPr>
        <w:t xml:space="preserve"> г. </w:t>
      </w:r>
      <w:r w:rsidR="00AF21D1" w:rsidRPr="00AF21D1">
        <w:rPr>
          <w:b/>
        </w:rPr>
        <w:t>822.</w:t>
      </w:r>
      <w:r w:rsidR="0096778F">
        <w:t xml:space="preserve"> (607). </w:t>
      </w:r>
      <w:r w:rsidR="00AF21D1" w:rsidRPr="00AF21D1">
        <w:rPr>
          <w:b/>
        </w:rPr>
        <w:t>(Гуру).</w:t>
      </w:r>
      <w:r w:rsidR="0096778F">
        <w:t xml:space="preserve"> Благо тому, кто понимает, что чудовища и стражи Порога, заступающие ему путь, отступают перед непоколебимым решением воли все же идти и все же дойти до конца. Ведь они, эти чудища, — только проекции неизжитых свойств его собственной сущности. Только их породитель может и должен их обороть. Путь пролегает внутри, и сам человек, идущий по нему, становится этим путем.</w:t>
      </w:r>
    </w:p>
    <w:p w:rsidR="005708EB" w:rsidRDefault="005708EB" w:rsidP="00BF4524"/>
    <w:p w:rsidR="0096778F" w:rsidRDefault="0096778F" w:rsidP="006B3412">
      <w:pPr>
        <w:pStyle w:val="Quote"/>
      </w:pPr>
      <w:r>
        <w:t>Воспоминания прошлого одолели и затопили сознание. Даже во сне два раза, просыпаясь при этом, видел тех, с кем оно было связано. Ожило то, что заступает путь.</w:t>
      </w:r>
    </w:p>
    <w:p w:rsidR="0096778F" w:rsidRDefault="00466BBD" w:rsidP="00BF4524">
      <w:r w:rsidRPr="00A07582">
        <w:rPr>
          <w:b/>
        </w:rPr>
        <w:t>1966</w:t>
      </w:r>
      <w:r>
        <w:rPr>
          <w:b/>
        </w:rPr>
        <w:t xml:space="preserve"> г. </w:t>
      </w:r>
      <w:r w:rsidR="00AF21D1" w:rsidRPr="00AF21D1">
        <w:rPr>
          <w:b/>
        </w:rPr>
        <w:t>823.</w:t>
      </w:r>
      <w:r w:rsidR="0096778F">
        <w:t xml:space="preserve"> (608). </w:t>
      </w:r>
      <w:r w:rsidR="00AF21D1" w:rsidRPr="00AF21D1">
        <w:rPr>
          <w:b/>
        </w:rPr>
        <w:t>(Окт. 14).</w:t>
      </w:r>
      <w:r w:rsidR="0096778F">
        <w:t xml:space="preserve"> Когда неизжитое прошлое одолевает, тогда особенно крепко надо держаться и неотделимо. Ведь если отделиться в сознании, то затопит волна зла. И сколько злорадствующих глаз будет радоваться радостью злобы. Не будем им пищи давать, ведь когда придет время конечных расчетов, они предъявят свой счет. Это они, видя шелуху сброшенной кармы, злобно озабочены тем, все ли заплачено. Пищи им не дадим. И полностью оплатим долги.</w:t>
      </w:r>
    </w:p>
    <w:p w:rsidR="005708EB" w:rsidRDefault="005708EB" w:rsidP="00BF4524"/>
    <w:p w:rsidR="0096778F" w:rsidRDefault="00466BBD" w:rsidP="00BF4524">
      <w:r w:rsidRPr="00A07582">
        <w:rPr>
          <w:b/>
        </w:rPr>
        <w:t>1966</w:t>
      </w:r>
      <w:r>
        <w:rPr>
          <w:b/>
        </w:rPr>
        <w:t xml:space="preserve"> г. </w:t>
      </w:r>
      <w:r w:rsidR="00AF21D1" w:rsidRPr="00AF21D1">
        <w:rPr>
          <w:b/>
        </w:rPr>
        <w:t>824.</w:t>
      </w:r>
      <w:r w:rsidR="0096778F">
        <w:t xml:space="preserve"> (609). </w:t>
      </w:r>
      <w:r w:rsidR="00AF21D1" w:rsidRPr="00AF21D1">
        <w:rPr>
          <w:b/>
        </w:rPr>
        <w:t>(М.А.Й.).</w:t>
      </w:r>
      <w:r w:rsidR="0096778F">
        <w:t xml:space="preserve"> «Возьми крест свой и следуй за Мною», — как еще более ясно сказать, что совершенным человек стать сразу не может и что, следуя за Владыкой, берет он с собою все несовершенства свои для изживания их и трансмутации.</w:t>
      </w:r>
    </w:p>
    <w:p w:rsidR="005708EB" w:rsidRDefault="005708EB" w:rsidP="00BF4524"/>
    <w:p w:rsidR="0096778F" w:rsidRDefault="00466BBD" w:rsidP="00BF4524">
      <w:r w:rsidRPr="00A07582">
        <w:rPr>
          <w:b/>
        </w:rPr>
        <w:t>1966</w:t>
      </w:r>
      <w:r>
        <w:rPr>
          <w:b/>
        </w:rPr>
        <w:t xml:space="preserve"> г. </w:t>
      </w:r>
      <w:r w:rsidR="00AF21D1" w:rsidRPr="00AF21D1">
        <w:rPr>
          <w:b/>
        </w:rPr>
        <w:t>825.</w:t>
      </w:r>
      <w:r w:rsidR="0096778F">
        <w:t xml:space="preserve"> (610). </w:t>
      </w:r>
      <w:r w:rsidR="00AF21D1" w:rsidRPr="00AF21D1">
        <w:rPr>
          <w:b/>
        </w:rPr>
        <w:t>(Гуру).</w:t>
      </w:r>
      <w:r w:rsidR="0096778F">
        <w:t xml:space="preserve"> Если упал, тотчас же встань и иди дальше, — иного выхода нет, не назад же идти.</w:t>
      </w:r>
    </w:p>
    <w:p w:rsidR="005708EB" w:rsidRDefault="005708EB" w:rsidP="00BF4524"/>
    <w:p w:rsidR="0096778F" w:rsidRDefault="00466BBD" w:rsidP="00BF4524">
      <w:r w:rsidRPr="00A07582">
        <w:rPr>
          <w:b/>
        </w:rPr>
        <w:t>1966</w:t>
      </w:r>
      <w:r>
        <w:rPr>
          <w:b/>
        </w:rPr>
        <w:t xml:space="preserve"> г. </w:t>
      </w:r>
      <w:r w:rsidR="00AF21D1" w:rsidRPr="00AF21D1">
        <w:rPr>
          <w:b/>
        </w:rPr>
        <w:t>826.</w:t>
      </w:r>
      <w:r w:rsidR="0096778F">
        <w:t xml:space="preserve"> (611). </w:t>
      </w:r>
      <w:r w:rsidR="00AF21D1" w:rsidRPr="00AF21D1">
        <w:rPr>
          <w:b/>
        </w:rPr>
        <w:t>(Окт. 15).</w:t>
      </w:r>
      <w:r w:rsidR="0096778F">
        <w:t xml:space="preserve"> Быть не побеждаемым своими накоплениями — значит идти, не нарушая ритма поступательного движения. Наслоения прошлого этому часто мешают. Тогда их надо умерить и обуздать настолько, чтобы они не препятствовали. Два человека борются в сознании за преобладание: один — от прошлого, другой — от будущего. Один — тот, кем был человек в прошлом, другой — тот, кем должен он стать. Иногда прошлое особенно оживает и требует своего. Временная уступка ему еще не означает окончательного поражения. Борьба продолжается, несмотря ни на что, и вплоть до победы. Прошлому пищи не надо давать, чтобы не усиливало себя ею. Но жить чем-то надо. Пусть мысли о будущем будут пищей для духа. В нем можно для прошлого места совсем не оставить. В нем утверждается возможность победы. В нем и освобождение от ограничений настоящего. Освобождение от физического тела, то есть смерть, неизбежно. А дальше поведут мысль и устремление, на них и упор. Там, где все движется мыслью, она приобретает первенствующее значение. Но ее следует освободить от связанности прошлым, если оно не от Света. Только освобожденная от ненужных накоплений, мысль дает духу свободу. Иначе она приведет его в сферы, насыщенные неизжитыми желаниями, и удержит его там, пока не истощится их сила. Очень надо проверить себя, чтобы знать, от чего следует освободить сознание и очистить его.</w:t>
      </w:r>
    </w:p>
    <w:p w:rsidR="005708EB" w:rsidRDefault="005708EB" w:rsidP="00BF4524"/>
    <w:p w:rsidR="0096778F" w:rsidRDefault="00466BBD" w:rsidP="00BF4524">
      <w:r w:rsidRPr="00A07582">
        <w:rPr>
          <w:b/>
        </w:rPr>
        <w:t>1966</w:t>
      </w:r>
      <w:r>
        <w:rPr>
          <w:b/>
        </w:rPr>
        <w:t xml:space="preserve"> г. </w:t>
      </w:r>
      <w:r w:rsidR="00AF21D1" w:rsidRPr="00AF21D1">
        <w:rPr>
          <w:b/>
        </w:rPr>
        <w:t>827.</w:t>
      </w:r>
      <w:r w:rsidR="0096778F">
        <w:t xml:space="preserve"> </w:t>
      </w:r>
      <w:r w:rsidR="00AF21D1" w:rsidRPr="00AF21D1">
        <w:rPr>
          <w:b/>
        </w:rPr>
        <w:t>(М.А.Й.).</w:t>
      </w:r>
      <w:r w:rsidR="0096778F">
        <w:t xml:space="preserve"> Отвергнуть легко. Но если бы Учителя так Поступали, не осталось бы учеников, ибо нет совершенных среди </w:t>
      </w:r>
      <w:r w:rsidR="0096778F">
        <w:lastRenderedPageBreak/>
        <w:t>подошедших к Учению. Потому неизжитыми свойствами своими не следует смущаться настолько, чтобы они могли пресечь путь. При неуклонности продвижения, которое совершается несмотря на все несовершенства духа, они постепенно начнут отпадать. И многое уже отпало именно благодаря такой неотступности продвижения. Если бы человеческие несовершенства были действительным препятствием для следования по пути, то идущих по нему не было бы никого, ибо нет совершенных людей среди смертных.</w:t>
      </w:r>
    </w:p>
    <w:p w:rsidR="005708EB" w:rsidRDefault="005708EB" w:rsidP="00BF4524"/>
    <w:p w:rsidR="0096778F" w:rsidRDefault="00466BBD" w:rsidP="00BF4524">
      <w:r w:rsidRPr="00A07582">
        <w:rPr>
          <w:b/>
        </w:rPr>
        <w:t>1966</w:t>
      </w:r>
      <w:r>
        <w:rPr>
          <w:b/>
        </w:rPr>
        <w:t xml:space="preserve"> г. </w:t>
      </w:r>
      <w:r w:rsidR="00AF21D1" w:rsidRPr="00AF21D1">
        <w:rPr>
          <w:b/>
        </w:rPr>
        <w:t>828.</w:t>
      </w:r>
      <w:r w:rsidR="0096778F">
        <w:t xml:space="preserve"> (612). </w:t>
      </w:r>
      <w:r w:rsidR="00AF21D1" w:rsidRPr="00AF21D1">
        <w:rPr>
          <w:b/>
        </w:rPr>
        <w:t>(Гуру).</w:t>
      </w:r>
      <w:r w:rsidR="0096778F">
        <w:t xml:space="preserve"> Если человек, к цели идущий, остановится на дороге и будет стоять, то до цели он не дойдет. Это понятно вполне. Причины остановки не имеют значения. Важно идти, не останавливаясь. И тем более недопустимо движение вспять. Вперед и только вперед — это Зов к Свету.</w:t>
      </w:r>
    </w:p>
    <w:p w:rsidR="005708EB" w:rsidRDefault="005708EB" w:rsidP="00BF4524"/>
    <w:p w:rsidR="0096778F" w:rsidRDefault="00466BBD" w:rsidP="00BF4524">
      <w:r w:rsidRPr="00A07582">
        <w:rPr>
          <w:b/>
        </w:rPr>
        <w:t>1966</w:t>
      </w:r>
      <w:r>
        <w:rPr>
          <w:b/>
        </w:rPr>
        <w:t xml:space="preserve"> г. </w:t>
      </w:r>
      <w:r w:rsidR="00AF21D1" w:rsidRPr="00AF21D1">
        <w:rPr>
          <w:b/>
        </w:rPr>
        <w:t>829.</w:t>
      </w:r>
      <w:r w:rsidR="0096778F">
        <w:t xml:space="preserve"> (613). </w:t>
      </w:r>
      <w:r w:rsidR="00AF21D1" w:rsidRPr="00AF21D1">
        <w:rPr>
          <w:b/>
        </w:rPr>
        <w:t>(Окт. 16).</w:t>
      </w:r>
      <w:r w:rsidR="0096778F">
        <w:t xml:space="preserve"> Опытное знание является самым убедительным. Оно непоколебимо, если обосновано на собственном опыте. Для того, кто имел опыт выделения астрального тела, всякие отрицания этой возможности будут бездоказательными. Чужое незнание, каким бы авторитетным оно ни было, не повлияет на уверенность в действительности своего собственного опыта. Вера, основанная на опыте, будет уже знанием. Конечно, даже пахарь должен верить, что посев семян даст всходы. Поэтому чувствознание скорее всего ведет к приобретению желаемого знания. Чувствознание есть знание сердцем. Сердце часто знает скорее рассудка. Значение ума и рассудка не будем умалять. Они имеют огромное влияние на психику человека и получение опытного знания. Но отрицать роль сердца будет знаком невежества. Прежде чем полететь, человек должен был верить в возможность полетов. Вера двигала конструкторами первых летательных аппаратов. Вера в могущество духа и в безграничные возможности человеческого аппарата двигает в будущее тех, кто имеет ее.</w:t>
      </w:r>
    </w:p>
    <w:p w:rsidR="005708EB" w:rsidRDefault="005708EB" w:rsidP="00BF4524"/>
    <w:p w:rsidR="0096778F" w:rsidRDefault="00466BBD" w:rsidP="00BF4524">
      <w:r w:rsidRPr="00A07582">
        <w:rPr>
          <w:b/>
        </w:rPr>
        <w:t>1966</w:t>
      </w:r>
      <w:r>
        <w:rPr>
          <w:b/>
        </w:rPr>
        <w:t xml:space="preserve"> г. </w:t>
      </w:r>
      <w:r w:rsidR="00AF21D1" w:rsidRPr="00AF21D1">
        <w:rPr>
          <w:b/>
        </w:rPr>
        <w:t>830.</w:t>
      </w:r>
      <w:r w:rsidR="0096778F">
        <w:t xml:space="preserve"> </w:t>
      </w:r>
      <w:r w:rsidR="00AF21D1" w:rsidRPr="00AF21D1">
        <w:rPr>
          <w:b/>
        </w:rPr>
        <w:t>(М.А.Й.).</w:t>
      </w:r>
      <w:r w:rsidR="0096778F">
        <w:t xml:space="preserve"> «Много запретов зазвучит...» И они действительно начинают звучать, подкрепленные ложными авторитетами и ложной наукой. Наука, боящаяся фактов действительности, не может претендовать на убедительность. Огульное отрицание того, во что верят и верили миллиарды людей, не заставит перестать существовать несомненное. Надо не отрицать, а изучать и проверять факты научно. Нет ничего ни сверхъестественного, ни нематериального. Все естественно и все материально, только многое еще не открыто и не доказано научно. Вне материи не может существовать ничего. Но шкала материи, утончаясь, поднимается в сферы, науке еще не доступные в настоящее время. Но в принципе науке честной и непредубежденной доступно для изучения всё.</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831.</w:t>
      </w:r>
      <w:r w:rsidR="0096778F">
        <w:t xml:space="preserve"> (614). </w:t>
      </w:r>
      <w:r w:rsidR="00AF21D1" w:rsidRPr="00AF21D1">
        <w:rPr>
          <w:b/>
        </w:rPr>
        <w:t>(Гуру).</w:t>
      </w:r>
      <w:r w:rsidR="0096778F">
        <w:t xml:space="preserve"> Сейчас время такое, когда могучий поток действительности сметет все преграды суеверий, невежества и отрицаний. Потока познавания сущего не остановить ничем. Из столкновения противоположностей проистекает истина. В конце концов люди будут знать.</w:t>
      </w:r>
    </w:p>
    <w:p w:rsidR="005708EB" w:rsidRDefault="005708EB" w:rsidP="00BF4524"/>
    <w:p w:rsidR="0096778F" w:rsidRDefault="00466BBD" w:rsidP="00BF4524">
      <w:r w:rsidRPr="00A07582">
        <w:rPr>
          <w:b/>
        </w:rPr>
        <w:t>1966</w:t>
      </w:r>
      <w:r>
        <w:rPr>
          <w:b/>
        </w:rPr>
        <w:t xml:space="preserve"> г. </w:t>
      </w:r>
      <w:r w:rsidR="00AF21D1" w:rsidRPr="00AF21D1">
        <w:rPr>
          <w:b/>
        </w:rPr>
        <w:t>832.</w:t>
      </w:r>
      <w:r w:rsidR="0096778F">
        <w:t xml:space="preserve"> </w:t>
      </w:r>
      <w:r w:rsidR="00AF21D1" w:rsidRPr="00AF21D1">
        <w:rPr>
          <w:b/>
        </w:rPr>
        <w:t>(Окт. 17).</w:t>
      </w:r>
      <w:r w:rsidR="0096778F">
        <w:t xml:space="preserve"> Сколько голов, столько и умов, столько и мнений и убеждений, отличающихся друг от друга, и столько же мировоззрений на окружающее. Поэтому свое собственное мировоззрение и свои убеждения, основанные на опыте и размышлениях, следует оберегать от вторжения чужого сознания и относиться ко всему критически, анализируя все, что может быть принято за истину и войти в собственное мышление как его составная часть. Столько ложных верований, представлений и положений соответствует каждой эпохе или столетию, что принимать их все на веру невозможно. Сокровенное знание во все времена в той или иной мере было доступно ищущему. Его основы не зависят от условий момента, хотя формы его изложения и несут на себе печать времени. Сущность же остается неизменной. Правда, выдается только та часть Истины, которая доступна пониманию людей на данной ступени эволюции человечества и в соответствующей ему форме. Но даже и то, что было выдано, переживает века и неизменно в своей первоначальной основе, хотя и покрыто последующими наслоениями и толкованиями обычных людей, искажающими чистоту первоисточника. Утвердившись в Основах и крепко стоя на них, можно аналитически относиться к флуктуации мыслей, научных гипотез и убеждений текущего века и находить в них элементы истины или же заблуждений. Мир един, и правильное представление о нем всегда будет соответствовать Основам Сокровенного Знания. Истинная наука не боится ни критики, ни анализа, ибо лишена предвзятости, предубеждений, веры в свою непогрешимость и догматизма.</w:t>
      </w:r>
    </w:p>
    <w:p w:rsidR="005708EB" w:rsidRDefault="005708EB" w:rsidP="00BF4524"/>
    <w:p w:rsidR="0096778F" w:rsidRDefault="00466BBD" w:rsidP="00BF4524">
      <w:r w:rsidRPr="00A07582">
        <w:rPr>
          <w:b/>
        </w:rPr>
        <w:t>1966</w:t>
      </w:r>
      <w:r>
        <w:rPr>
          <w:b/>
        </w:rPr>
        <w:t xml:space="preserve"> г. </w:t>
      </w:r>
      <w:r w:rsidR="00AF21D1" w:rsidRPr="00AF21D1">
        <w:rPr>
          <w:b/>
        </w:rPr>
        <w:t>833.</w:t>
      </w:r>
      <w:r w:rsidR="0096778F">
        <w:t xml:space="preserve"> (615). </w:t>
      </w:r>
      <w:r w:rsidR="00AF21D1" w:rsidRPr="00AF21D1">
        <w:rPr>
          <w:b/>
        </w:rPr>
        <w:t>(Гуру).</w:t>
      </w:r>
      <w:r w:rsidR="0096778F">
        <w:t xml:space="preserve"> Мы против мистицизма. Если взять английский корень этого слова, то он означает «туман». Всякая неясность, туманность, призрачность, суеверие, невежественность, обман, шарлатанство исключаются при научном подходе к материальным явлениям высшего порядка. Все подлежит строгой научной проверке и анализу. Отрицания только недопустимы, ибо, отрицая то, что может быть доказано научно, лишаем себя возможности доказать несомненное. Например: ложная наука отрицала существование ауры и человеческих излучений, но высокочастотная фотография их зафиксировала, и снимки этих излучений были напечатаны в журналах. Так непредвзятый научный подход позволяет изучать то, что еще недавно отрицалось теми, кто считал себя представителями научного знания.</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834.</w:t>
      </w:r>
      <w:r w:rsidR="0096778F">
        <w:t xml:space="preserve"> (616). </w:t>
      </w:r>
      <w:r w:rsidR="00AF21D1" w:rsidRPr="00AF21D1">
        <w:rPr>
          <w:b/>
        </w:rPr>
        <w:t>(М.А.Й.).</w:t>
      </w:r>
      <w:r w:rsidR="0096778F">
        <w:t xml:space="preserve"> Среди множества сорняков поднимаются молодые всходы нового знания, старого, как мир, но закрытого сорными травами. Этого роста нельзя остановить ничем. Новая Эпоха сметет все преграды старого мира, и освобожденная мысль потечет могучим, свободным потоком.</w:t>
      </w:r>
    </w:p>
    <w:p w:rsidR="005708EB" w:rsidRDefault="005708EB" w:rsidP="00BF4524"/>
    <w:p w:rsidR="0096778F" w:rsidRDefault="0096778F" w:rsidP="006B3412">
      <w:pPr>
        <w:pStyle w:val="Quote"/>
      </w:pPr>
      <w:r>
        <w:t>Вчера день был тяжкий очень.</w:t>
      </w:r>
    </w:p>
    <w:p w:rsidR="0096778F" w:rsidRDefault="00466BBD" w:rsidP="00BF4524">
      <w:r w:rsidRPr="00A07582">
        <w:rPr>
          <w:b/>
        </w:rPr>
        <w:t>1966</w:t>
      </w:r>
      <w:r>
        <w:rPr>
          <w:b/>
        </w:rPr>
        <w:t xml:space="preserve"> г. </w:t>
      </w:r>
      <w:r w:rsidR="00AF21D1" w:rsidRPr="00AF21D1">
        <w:rPr>
          <w:b/>
        </w:rPr>
        <w:t>835.</w:t>
      </w:r>
      <w:r w:rsidR="0096778F">
        <w:t xml:space="preserve"> (617). </w:t>
      </w:r>
      <w:r w:rsidR="00AF21D1" w:rsidRPr="00AF21D1">
        <w:rPr>
          <w:b/>
        </w:rPr>
        <w:t>(Окт. 18).</w:t>
      </w:r>
      <w:r w:rsidR="0096778F">
        <w:t xml:space="preserve"> Отделить в себе низшее «я» от высшего хорошо еще потому, что тогда легче бороться со своеволием первого, не отождествляя себя с ним. Ведь если рассматривать себя в размере его слабостей и недостатков, желаний и вожделений, то и двигаться вперед невозможно. В понятие самоотвержения включим и умение отмежевываться от своего малого, личного «я» и становиться от него как бы в стороне. Завет «Отвергнись от себя» был дан людям, имея это в виду. Только освобождение от власти малого «я» даст духу свободу. Тяжко переходить в Мир Тонкий неосвобожденным. Темные направляют свои воздействия на низшую природу человека, и она ответствует на них. В этом проявляется особенность «связанных душ». Но то, что было связано на Земле, остается связанным и в Мире Надземном. Борьба с самим собою не прекращается до полной победы. Победителем Называем того, кто самого себя сумеет победить.</w:t>
      </w:r>
    </w:p>
    <w:p w:rsidR="005708EB" w:rsidRDefault="005708EB" w:rsidP="00BF4524"/>
    <w:p w:rsidR="0096778F" w:rsidRDefault="00466BBD" w:rsidP="00BF4524">
      <w:r w:rsidRPr="00A07582">
        <w:rPr>
          <w:b/>
        </w:rPr>
        <w:t>1966</w:t>
      </w:r>
      <w:r>
        <w:rPr>
          <w:b/>
        </w:rPr>
        <w:t xml:space="preserve"> г. </w:t>
      </w:r>
      <w:r w:rsidR="00AF21D1" w:rsidRPr="00AF21D1">
        <w:rPr>
          <w:b/>
        </w:rPr>
        <w:t>836.</w:t>
      </w:r>
      <w:r w:rsidR="0096778F">
        <w:t xml:space="preserve"> (618). </w:t>
      </w:r>
      <w:r w:rsidR="00AF21D1" w:rsidRPr="00AF21D1">
        <w:rPr>
          <w:b/>
        </w:rPr>
        <w:t>(М.А.Й.).</w:t>
      </w:r>
      <w:r w:rsidR="0096778F">
        <w:t xml:space="preserve"> Отметим то обстоятельство, что как только был усилен Контакт с Учителем, это тотчас же вызвало нападение темных во время сна, когда защита ослабла. Они потому и толкают людей на потворство своим слабостям, что это разрушает защитную сеть и позволяет им подойти ближе. Сколько злорадства у них, когда видят, что преуспели и толкнули дух на совершение недостойных поступков. В свое время предъявят они счет на каждый из них. Обступят, и потребуют своего, и будут зычно кричать: «Он наш, он делал то-то и то-то, нам отдайте его». Когда тьма завладеет своим «достоянием», предавшимся тьме, путь только во тьму. Борьба в себе происходит между притяжениями сознания к полюсу Света или к полюсу тьмы. И каждая победа над низшими притяжениями обрубает магнитные нити связи со тьмою. Поражение в этой борьбе немыслимо, ибо это означает предание себя тьме. Пока идет борьба, противодействие и сопротивление влияниям тьмы, дух не признаёт себя побежденным. Это и будет залогом победы. И победа, и поражение — в духе. Девизом пусть будут слова: борьба до конца и победа.</w:t>
      </w:r>
    </w:p>
    <w:p w:rsidR="005708EB" w:rsidRDefault="005708EB" w:rsidP="00BF4524"/>
    <w:p w:rsidR="0096778F" w:rsidRDefault="00466BBD" w:rsidP="00BF4524">
      <w:r w:rsidRPr="00A07582">
        <w:rPr>
          <w:b/>
        </w:rPr>
        <w:t>1966</w:t>
      </w:r>
      <w:r>
        <w:rPr>
          <w:b/>
        </w:rPr>
        <w:t xml:space="preserve"> г. </w:t>
      </w:r>
      <w:r w:rsidR="00AF21D1" w:rsidRPr="00AF21D1">
        <w:rPr>
          <w:b/>
        </w:rPr>
        <w:t>837.</w:t>
      </w:r>
      <w:r w:rsidR="0096778F">
        <w:t xml:space="preserve"> (619). </w:t>
      </w:r>
      <w:r w:rsidR="00AF21D1" w:rsidRPr="00AF21D1">
        <w:rPr>
          <w:b/>
        </w:rPr>
        <w:t>(Гуру).</w:t>
      </w:r>
      <w:r w:rsidR="0096778F">
        <w:t xml:space="preserve"> Уместно спросить себя: что будем делать дальше? Ответ может быть только один: усилить устремление к Руководителю, удвоить усилие и двигаться дальше, как будто бы задержки не было вовсе. Только при этом условии путь </w:t>
      </w:r>
      <w:r w:rsidR="0096778F">
        <w:lastRenderedPageBreak/>
        <w:t>не будет пресечен. Сколько ловушек и сколько преград расставлено на пути мохнатыми руками, неужели остановят?</w:t>
      </w:r>
    </w:p>
    <w:p w:rsidR="005708EB" w:rsidRDefault="005708EB" w:rsidP="00BF4524"/>
    <w:p w:rsidR="0096778F" w:rsidRDefault="00466BBD" w:rsidP="00BF4524">
      <w:r w:rsidRPr="00A07582">
        <w:rPr>
          <w:b/>
        </w:rPr>
        <w:t>1966</w:t>
      </w:r>
      <w:r>
        <w:rPr>
          <w:b/>
        </w:rPr>
        <w:t xml:space="preserve"> г. </w:t>
      </w:r>
      <w:r w:rsidR="00AF21D1" w:rsidRPr="00AF21D1">
        <w:rPr>
          <w:b/>
        </w:rPr>
        <w:t>838.</w:t>
      </w:r>
      <w:r w:rsidR="0096778F">
        <w:t xml:space="preserve"> (620). </w:t>
      </w:r>
      <w:r w:rsidR="00AF21D1" w:rsidRPr="00AF21D1">
        <w:rPr>
          <w:b/>
        </w:rPr>
        <w:t>(Окт. 19).</w:t>
      </w:r>
      <w:r w:rsidR="0096778F">
        <w:t xml:space="preserve"> Темные, окружающие вас, пощады не знают, и ярость их возрастает. Но их можно заставить служить. Чем яростнее их усилия вам повредить, тем более яро и вы устремляйтесь ко Мне. Пусть теснят, но ко Мне. Молитва Иисусова очень помогает, особенно когда сопровождается четким представлением Лика в третьем глазу. Таким образом длительное нападение будет сопровождаться длительным предстоянием, постоянное — постоянным. И чем более будет возрастать ярость тьмы, тем упорнее и пламеннее будет сближение со Мною. Другого выхода нет. Этим путем темные будут содействовать ярому сближению вас со Мною и будут верно служить вам, тесня вас к Твердыне. Так пусть каждое противодействие, и каждая темных попытка, и каждое нападение будут стимулом к усилению Близости и утверждению постоянства Лика. Они хотят отделить, они хотят ввергнуть в пучину отчаяния и безысходности, они хотят доконать, но когда вместо этого добьются того, что станут утверждать вас и усиливать в Свете, тогда, истинно, будут служить они вам на вашем тернистом и трудном пути сотрудничества со Мною и Иерархией Блага. Вы даже будете желать темных нападок, чтобы силу противодействия обратить на полезную работу вашего усиленного продвижения к Обители Света. Так достигает идущий ко Мне того состояния, когда все, и светлые, и темные силы, начинают служить вам: светлые — по созвучию, темные — сами того не желая. Потом уже в привычку войдет постоянство представления Лика и в моменты темной активности, и в обычное время. Мир вам, дети Мои, будьте тверды и непоколебимы в бесповоротном решении вашем на все изощренности и злоухищрения тьмы отвечать ярым ко Мне устремлением. Мир вам.</w:t>
      </w:r>
    </w:p>
    <w:p w:rsidR="005708EB" w:rsidRDefault="005708EB" w:rsidP="00BF4524"/>
    <w:p w:rsidR="0096778F" w:rsidRDefault="00466BBD" w:rsidP="00BF4524">
      <w:r w:rsidRPr="00A07582">
        <w:rPr>
          <w:b/>
        </w:rPr>
        <w:t>1966</w:t>
      </w:r>
      <w:r>
        <w:rPr>
          <w:b/>
        </w:rPr>
        <w:t xml:space="preserve"> г. </w:t>
      </w:r>
      <w:r w:rsidR="00AF21D1" w:rsidRPr="00AF21D1">
        <w:rPr>
          <w:b/>
        </w:rPr>
        <w:t>839.</w:t>
      </w:r>
      <w:r w:rsidR="0096778F">
        <w:t xml:space="preserve"> (621). </w:t>
      </w:r>
      <w:r w:rsidR="00AF21D1" w:rsidRPr="00AF21D1">
        <w:rPr>
          <w:b/>
        </w:rPr>
        <w:t>(М.А.Й.).</w:t>
      </w:r>
      <w:r w:rsidR="0096778F">
        <w:t xml:space="preserve"> Правильное решение заключается в том, чтобы научиться из всего противодействующего и мешающего извлекать силу, заключенную в нем, и обращать ее на поступательное движение. Это умение дается только опытом. Опыт горек и труден, но плоды его остаются навсегда с победителем тьмы. Лишь победителю Учитель Являет силу. Следование по пути Света считайте подвигом. Не всегда разгул тьмы будет столь силен. Когда Свет-победитель утвердит свою мощь, темные с планеты уйдут туда, куда уготовано им. Но выдержавшие на своих плечах всю тяжесть столкновения с тьмою войдут в Новый Мир жданными, желанными, зваными и с честью.</w:t>
      </w:r>
    </w:p>
    <w:p w:rsidR="005708EB" w:rsidRDefault="005708EB" w:rsidP="00BF4524"/>
    <w:p w:rsidR="0096778F" w:rsidRDefault="00466BBD" w:rsidP="00BF4524">
      <w:r w:rsidRPr="00A07582">
        <w:rPr>
          <w:b/>
        </w:rPr>
        <w:t>1966</w:t>
      </w:r>
      <w:r>
        <w:rPr>
          <w:b/>
        </w:rPr>
        <w:t xml:space="preserve"> г. </w:t>
      </w:r>
      <w:r w:rsidR="00AF21D1" w:rsidRPr="00AF21D1">
        <w:rPr>
          <w:b/>
        </w:rPr>
        <w:t>840.</w:t>
      </w:r>
      <w:r w:rsidR="0096778F">
        <w:t xml:space="preserve"> (622). </w:t>
      </w:r>
      <w:r w:rsidR="00AF21D1" w:rsidRPr="00AF21D1">
        <w:rPr>
          <w:b/>
        </w:rPr>
        <w:t>(Гуру).</w:t>
      </w:r>
      <w:r w:rsidR="0096778F">
        <w:t xml:space="preserve"> Ничто не может отдалить вас от Учителя Света, если только сами не вложите очередную преграду элементов разъединения и если не дадите им силу отдалить вас от </w:t>
      </w:r>
      <w:r w:rsidR="0096778F">
        <w:lastRenderedPageBreak/>
        <w:t>Источника Жизни. «Стойте крепко, стойте крепче скалы. Огонь чудесный нагнетается стойкостью духа», — так Заповедал Учитель. Не позавидуем тем, кто влачит беспечальное существование. Оно не закалит клинка духа. В борьбе крепнут и растут силы. Сила духа неисчерпаема. Дух вечен и нерушим. Воители духа непобедимы.</w:t>
      </w:r>
    </w:p>
    <w:p w:rsidR="005708EB" w:rsidRDefault="005708EB" w:rsidP="00BF4524"/>
    <w:p w:rsidR="0096778F" w:rsidRDefault="00466BBD" w:rsidP="00BF4524">
      <w:r w:rsidRPr="00A07582">
        <w:rPr>
          <w:b/>
        </w:rPr>
        <w:t>1966</w:t>
      </w:r>
      <w:r>
        <w:rPr>
          <w:b/>
        </w:rPr>
        <w:t xml:space="preserve"> г. </w:t>
      </w:r>
      <w:r w:rsidR="00AF21D1" w:rsidRPr="00AF21D1">
        <w:rPr>
          <w:b/>
        </w:rPr>
        <w:t>841.</w:t>
      </w:r>
      <w:r w:rsidR="0096778F">
        <w:t xml:space="preserve"> (623). </w:t>
      </w:r>
      <w:r w:rsidR="00AF21D1" w:rsidRPr="00AF21D1">
        <w:rPr>
          <w:b/>
        </w:rPr>
        <w:t>(Окт. 20).</w:t>
      </w:r>
      <w:r w:rsidR="0096778F">
        <w:t xml:space="preserve"> Временное исполнение Указаний даст и следствия временные. Поэтому требуется закрепление достигнутого, чтобы сделать результаты длительными и постоянными. У темных хватает терпения, чтобы досаждать Нашим людям годами. И у них должно быть достаточно решимости и упорства, чтобы удержать достижение. Каждый ученик достигает той ступени, когда темные отступают, потерпев полную неудачу. Это наступает тогда, когда все их попытки вызывают результаты, противоположные задуманным ими. Следовательно, основная задача в том, чтобы выполнять Указания до конца, не ослабляя внимания и не обманываясь кажущимся успокоением. Пусть не дремлет копье над драконом.</w:t>
      </w:r>
    </w:p>
    <w:p w:rsidR="005708EB" w:rsidRDefault="005708EB" w:rsidP="00BF4524"/>
    <w:p w:rsidR="0096778F" w:rsidRDefault="00466BBD" w:rsidP="00BF4524">
      <w:r w:rsidRPr="00A07582">
        <w:rPr>
          <w:b/>
        </w:rPr>
        <w:t>1966</w:t>
      </w:r>
      <w:r>
        <w:rPr>
          <w:b/>
        </w:rPr>
        <w:t xml:space="preserve"> г. </w:t>
      </w:r>
      <w:r w:rsidR="00AF21D1" w:rsidRPr="00AF21D1">
        <w:rPr>
          <w:b/>
        </w:rPr>
        <w:t>842.</w:t>
      </w:r>
      <w:r w:rsidR="0096778F">
        <w:t xml:space="preserve"> (624). Кто может быть судьею ваших поступков, если расплату за них несете вы сами? Не следует желать зла даже врагу, ибо он сам роет себе яму, в которую и упадет. Карма беспристрастна, и посеявший должен пожать. Можно их пожалеть, причиняющих страдания людям. Жесток жребий их и неизбежен. Все отзвучит по соответствию. Но безнадежна участь сознательных служителей тьмы. Готовят себя на Сатурн.</w:t>
      </w:r>
    </w:p>
    <w:p w:rsidR="005708EB" w:rsidRDefault="005708EB" w:rsidP="00BF4524"/>
    <w:p w:rsidR="0096778F" w:rsidRDefault="00466BBD" w:rsidP="00BF4524">
      <w:r w:rsidRPr="00A07582">
        <w:rPr>
          <w:b/>
        </w:rPr>
        <w:t>1966</w:t>
      </w:r>
      <w:r>
        <w:rPr>
          <w:b/>
        </w:rPr>
        <w:t xml:space="preserve"> г. </w:t>
      </w:r>
      <w:r w:rsidR="00AF21D1" w:rsidRPr="00AF21D1">
        <w:rPr>
          <w:b/>
        </w:rPr>
        <w:t>843.</w:t>
      </w:r>
      <w:r w:rsidR="0096778F">
        <w:t xml:space="preserve"> (625). </w:t>
      </w:r>
      <w:r w:rsidR="00AF21D1" w:rsidRPr="00AF21D1">
        <w:rPr>
          <w:b/>
        </w:rPr>
        <w:t>(М.А.Й.).</w:t>
      </w:r>
      <w:r w:rsidR="0096778F">
        <w:t xml:space="preserve"> Никаким мыслям, никаким проступкам, никаким обстоятельствам нельзя давать силы, чтобы они могли отдалять или отделять от Фокуса Света, от Иерархии. Ведь отход может быть только во тьму, как же неотделимо надо держаться около Фокуса. А борьба неизбежна. Вблизи Фокуса она еще более напряжена, ибо чем ближе к Владыке, тем яростнее нападки Его ненавистников.</w:t>
      </w:r>
    </w:p>
    <w:p w:rsidR="005708EB" w:rsidRDefault="005708EB" w:rsidP="00BF4524"/>
    <w:p w:rsidR="0096778F" w:rsidRDefault="00466BBD" w:rsidP="00BF4524">
      <w:r w:rsidRPr="00A07582">
        <w:rPr>
          <w:b/>
        </w:rPr>
        <w:t>1966</w:t>
      </w:r>
      <w:r>
        <w:rPr>
          <w:b/>
        </w:rPr>
        <w:t xml:space="preserve"> г. </w:t>
      </w:r>
      <w:r w:rsidR="00AF21D1" w:rsidRPr="00AF21D1">
        <w:rPr>
          <w:b/>
        </w:rPr>
        <w:t>844.</w:t>
      </w:r>
      <w:r w:rsidR="0096778F">
        <w:t xml:space="preserve"> </w:t>
      </w:r>
      <w:r w:rsidR="00AF21D1" w:rsidRPr="00AF21D1">
        <w:rPr>
          <w:b/>
        </w:rPr>
        <w:t>(Гуру).</w:t>
      </w:r>
      <w:r w:rsidR="0096778F">
        <w:t xml:space="preserve"> Вы спрашиваете, почему так трудна ваша жизнь? Отвечу: Учитель Хочет еще больше приблизить и укрепить через трудности и испытания. Лучше трудная жизнь, но зато приближение к Учителю, чем легкая, желаемых следствий не приносящая. Сильных, испытанных и преданных до конца Хочет Он видеть среди допущенных близко.</w:t>
      </w:r>
    </w:p>
    <w:p w:rsidR="005708EB" w:rsidRDefault="005708EB" w:rsidP="00BF4524"/>
    <w:p w:rsidR="0096778F" w:rsidRDefault="00466BBD" w:rsidP="00BF4524">
      <w:r w:rsidRPr="00A07582">
        <w:rPr>
          <w:b/>
        </w:rPr>
        <w:t>1966</w:t>
      </w:r>
      <w:r>
        <w:rPr>
          <w:b/>
        </w:rPr>
        <w:t xml:space="preserve"> г. </w:t>
      </w:r>
      <w:r w:rsidR="00AF21D1" w:rsidRPr="00AF21D1">
        <w:rPr>
          <w:b/>
        </w:rPr>
        <w:t>845.</w:t>
      </w:r>
      <w:r w:rsidR="0096778F">
        <w:t xml:space="preserve"> (626). </w:t>
      </w:r>
      <w:r w:rsidR="00AF21D1" w:rsidRPr="00AF21D1">
        <w:rPr>
          <w:b/>
        </w:rPr>
        <w:t>(Окт. 23).</w:t>
      </w:r>
      <w:r w:rsidR="0096778F">
        <w:t xml:space="preserve"> В прошлом спасения нет, в прошлом освобождения нет, в прошлом нет победы над своим низшим «я». Будущее — область всех достижений духа. В нем всё. Поэтому Йог живет будущим и в будущем. Все несовершенства настоящего могут быть трансмутированы в нем (в будущем). В будущем все достижимо. </w:t>
      </w:r>
      <w:r w:rsidR="0096778F">
        <w:lastRenderedPageBreak/>
        <w:t>Дух вечен, а в вечности невозможное становится возможным, ибо элемент времени уже не является решающим. Из малых накоплений и опытов складываются большие, как гора — из песчинок. На пути в Беспредельность при неуклонности устремления можно достичь недостижимого и невозможного. Потому Говорю: все достижимо.</w:t>
      </w:r>
    </w:p>
    <w:p w:rsidR="005708EB" w:rsidRDefault="005708EB" w:rsidP="00BF4524"/>
    <w:p w:rsidR="0096778F" w:rsidRDefault="00466BBD" w:rsidP="00BF4524">
      <w:r w:rsidRPr="00A07582">
        <w:rPr>
          <w:b/>
        </w:rPr>
        <w:t>1966</w:t>
      </w:r>
      <w:r>
        <w:rPr>
          <w:b/>
        </w:rPr>
        <w:t xml:space="preserve"> г. </w:t>
      </w:r>
      <w:r w:rsidR="00AF21D1" w:rsidRPr="00AF21D1">
        <w:rPr>
          <w:b/>
        </w:rPr>
        <w:t>846.</w:t>
      </w:r>
      <w:r w:rsidR="0096778F">
        <w:t xml:space="preserve"> </w:t>
      </w:r>
      <w:r w:rsidR="00AF21D1" w:rsidRPr="00AF21D1">
        <w:rPr>
          <w:b/>
        </w:rPr>
        <w:t>(М.А.Й.).</w:t>
      </w:r>
      <w:r w:rsidR="0096778F">
        <w:t xml:space="preserve"> «Жизнь будущего века», о которой напрасно в течение целых столетий мечтали устремленные к ней люди, наступает сейчас, на смене рас, когда Эпоха Огня становится уделом планеты. А «воскресение мертвых» означает пробуждение в людях духовного сознания, прозрение в огненную действительность и трансмутацию сущности человека, то есть рождение, воскресение в новую жизнь. Мертвыми Владыка Назвал не умерших, но живых, отвергающих дух.</w:t>
      </w:r>
    </w:p>
    <w:p w:rsidR="005708EB" w:rsidRDefault="005708EB" w:rsidP="00BF4524"/>
    <w:p w:rsidR="0096778F" w:rsidRDefault="00466BBD" w:rsidP="00BF4524">
      <w:r w:rsidRPr="00A07582">
        <w:rPr>
          <w:b/>
        </w:rPr>
        <w:t>1966</w:t>
      </w:r>
      <w:r>
        <w:rPr>
          <w:b/>
        </w:rPr>
        <w:t xml:space="preserve"> г. </w:t>
      </w:r>
      <w:r w:rsidR="00AF21D1" w:rsidRPr="00AF21D1">
        <w:rPr>
          <w:b/>
        </w:rPr>
        <w:t>847.</w:t>
      </w:r>
      <w:r w:rsidR="0096778F">
        <w:t xml:space="preserve"> </w:t>
      </w:r>
      <w:r w:rsidR="00AF21D1" w:rsidRPr="00AF21D1">
        <w:rPr>
          <w:b/>
        </w:rPr>
        <w:t>(Гуру).</w:t>
      </w:r>
      <w:r w:rsidR="0096778F">
        <w:t xml:space="preserve"> Освобождение — в духе, оправдание — в духе, очищает огонь, мощно вспыхивающий в сердце и сжигающий прежние нагромождения. Огонь-очиститель. Крепко помните это, призывая его.</w:t>
      </w:r>
    </w:p>
    <w:p w:rsidR="005708EB" w:rsidRDefault="005708EB" w:rsidP="00BF4524"/>
    <w:p w:rsidR="0096778F" w:rsidRDefault="0096778F" w:rsidP="006B3412">
      <w:pPr>
        <w:pStyle w:val="Quote"/>
      </w:pPr>
      <w:r>
        <w:t>Позавчера видел утром горящую свечу. Вчера § 159 Аум. Дни беспокойные. Идет ремонт квартиры. Плотники обманывают и тянут. Все в доме вверх дном.</w:t>
      </w:r>
    </w:p>
    <w:p w:rsidR="0096778F" w:rsidRDefault="00466BBD" w:rsidP="00BF4524">
      <w:r w:rsidRPr="00A07582">
        <w:rPr>
          <w:b/>
        </w:rPr>
        <w:t>1966</w:t>
      </w:r>
      <w:r>
        <w:rPr>
          <w:b/>
        </w:rPr>
        <w:t xml:space="preserve"> г. </w:t>
      </w:r>
      <w:r w:rsidR="00AF21D1" w:rsidRPr="00AF21D1">
        <w:rPr>
          <w:b/>
        </w:rPr>
        <w:t>848.</w:t>
      </w:r>
      <w:r w:rsidR="0096778F">
        <w:t xml:space="preserve"> </w:t>
      </w:r>
      <w:r w:rsidR="00AF21D1" w:rsidRPr="00AF21D1">
        <w:rPr>
          <w:b/>
        </w:rPr>
        <w:t>(Окт. 24).</w:t>
      </w:r>
      <w:r w:rsidR="0096778F">
        <w:t xml:space="preserve"> В воображении можно облечься в любое одеяние. Для плотного мира это будет мечта, игра фантазии, но для Тонкого — реальность. Так различаются миры и действия в них. К действиям тонким можно себя приучать, понимая их актуальность для мира, где все движется мыслью. Так можно заранее приучить себя к ряду действий, которые впоследствии окажутся очень нужными. Если машинально перед сном надеть на палец кольцо, в Тонком Мире можно оказаться и без него. Но если сделать это сознательно, то оно даже при выделении тонкого тела окажется на руке. Точно так же обстоит дело и со всеми прочими мыслями. Они сопутствуют нам и во сне, если днем крепко утвердились в сознании, и не только продуманные так в течение текущего дня, но и раньше, быть может, даже давно. Всё, принятое и утвержденное в сознании, остается с человеком. Этим особенно вредны и опасны привычки, и особенно привычки нехорошие, как, например, курение. Развоплощенные курят и там, в Мире Тонком, предаваясь и подчиняясь привычке в своем воображении, которое строит для человека окружающий его мир. Конечно, постепенно все наносное отваливается за ненадобностью, но отрыв бывает часто болезненным и причиняет страдания. Освобождение от всех видов земных привычек очень облегчает надземное пребывание. При этом от привычек мысли много труднее избавиться, чем от привычек телесных, ибо там мысль становится первенствующим фактором существования. Здесь можно думать и не видеть создаваемых </w:t>
      </w:r>
      <w:r w:rsidR="0096778F">
        <w:lastRenderedPageBreak/>
        <w:t>мыслью образов, там они становятся видимыми тотчас же. В этом благословение чистых и светлых мыслей и проклятие темных и низких. Освободите мысль от связанности ее элементами низших слоев, то есть тьмы.</w:t>
      </w:r>
    </w:p>
    <w:p w:rsidR="005708EB" w:rsidRDefault="005708EB" w:rsidP="00BF4524"/>
    <w:p w:rsidR="0096778F" w:rsidRDefault="00466BBD" w:rsidP="00BF4524">
      <w:r w:rsidRPr="00A07582">
        <w:rPr>
          <w:b/>
        </w:rPr>
        <w:t>1966</w:t>
      </w:r>
      <w:r>
        <w:rPr>
          <w:b/>
        </w:rPr>
        <w:t xml:space="preserve"> г. </w:t>
      </w:r>
      <w:r w:rsidR="00AF21D1" w:rsidRPr="00AF21D1">
        <w:rPr>
          <w:b/>
        </w:rPr>
        <w:t>849.</w:t>
      </w:r>
      <w:r w:rsidR="0096778F">
        <w:t xml:space="preserve"> </w:t>
      </w:r>
      <w:r w:rsidR="00AF21D1" w:rsidRPr="00AF21D1">
        <w:rPr>
          <w:b/>
        </w:rPr>
        <w:t>(М.А.Й.).</w:t>
      </w:r>
      <w:r w:rsidR="0096778F">
        <w:t xml:space="preserve"> Накоплениями, собранными человеком во всех его жизнях, притягивается он к тем или иным условиям, соответствующим тем или иным накоплениям. Магнитные притяжения эти очень сильны. Если они тянут вверх, их можно поддерживать яро и им не противиться. Если же — вниз, требуется напряжение воли, чтобы нейтрализовать влекущую силу. Всё, пройденное когда-то, при восхождении оказывается ниже. Потому притяжения к прошлому нежелательны. Для нас путь только вперед, и возможно быстрее. Тогда нейтрализуется опасность вовлечения в прошлое.</w:t>
      </w:r>
    </w:p>
    <w:p w:rsidR="005708EB" w:rsidRDefault="005708EB" w:rsidP="00BF4524"/>
    <w:p w:rsidR="0096778F" w:rsidRDefault="00466BBD" w:rsidP="00BF4524">
      <w:r w:rsidRPr="00A07582">
        <w:rPr>
          <w:b/>
        </w:rPr>
        <w:t>1966</w:t>
      </w:r>
      <w:r>
        <w:rPr>
          <w:b/>
        </w:rPr>
        <w:t xml:space="preserve"> г. </w:t>
      </w:r>
      <w:r w:rsidR="00AF21D1" w:rsidRPr="00AF21D1">
        <w:rPr>
          <w:b/>
        </w:rPr>
        <w:t>850.</w:t>
      </w:r>
      <w:r w:rsidR="0096778F">
        <w:t xml:space="preserve"> </w:t>
      </w:r>
      <w:r w:rsidR="00AF21D1" w:rsidRPr="00AF21D1">
        <w:rPr>
          <w:b/>
        </w:rPr>
        <w:t>(Гуру).</w:t>
      </w:r>
      <w:r w:rsidR="0096778F">
        <w:t xml:space="preserve"> Всё будет мешать и восставать против, ибо к Свету стремитесь. Но мир тьмы не от Света, и потому столь ярое противодействие. Темные отмечают каждую искорку Света, чтобы ее потушить.</w:t>
      </w:r>
    </w:p>
    <w:p w:rsidR="0096778F" w:rsidRDefault="0096778F" w:rsidP="00BF4524">
      <w:r>
        <w:t>Со сна были слова: «Не закройся облаком пыли текущего дня. Помни поручение на страже стоять».</w:t>
      </w:r>
    </w:p>
    <w:p w:rsidR="0096778F" w:rsidRDefault="0096778F" w:rsidP="00BF4524">
      <w:r>
        <w:t>Вот и дождались праздника на улице вашей, сын Мой.</w:t>
      </w:r>
    </w:p>
    <w:p w:rsidR="005708EB" w:rsidRDefault="005708EB" w:rsidP="00BF4524"/>
    <w:p w:rsidR="0096778F" w:rsidRDefault="00466BBD" w:rsidP="00BF4524">
      <w:r w:rsidRPr="00A07582">
        <w:rPr>
          <w:b/>
        </w:rPr>
        <w:t>1966</w:t>
      </w:r>
      <w:r>
        <w:rPr>
          <w:b/>
        </w:rPr>
        <w:t xml:space="preserve"> г. </w:t>
      </w:r>
      <w:r w:rsidR="00AF21D1" w:rsidRPr="00AF21D1">
        <w:rPr>
          <w:b/>
        </w:rPr>
        <w:t>851.</w:t>
      </w:r>
      <w:r w:rsidR="0096778F">
        <w:t xml:space="preserve"> </w:t>
      </w:r>
      <w:r w:rsidR="00AF21D1" w:rsidRPr="00AF21D1">
        <w:rPr>
          <w:b/>
        </w:rPr>
        <w:t>(Окт. 25).</w:t>
      </w:r>
      <w:r w:rsidR="0096778F">
        <w:t xml:space="preserve"> Несомненно одно: целью земного существования человека не является его краткое пребывание в физическом теле. Не может быть самоцелью то, что живет ограниченный срок на Земле. И тело земное, и земная короткая жизнь — это только лишь средство для достижения цели далекой, устремляющей человека за пределы плотных ограничений. Когда это понято, то и земная жизнь человека приобретает свой смысл. Только осознание цели может осмыслить жизнь в плотном мире. Иначе не жизнь, а бесцельное прозябание. Ради чего бороться, трудиться, соблюдать требования морали, если все кончается ничем и полным уничтожением человека. Трудно примириться с тем, чтобы на могиле «вырос лопух» и этим закончилось всё. К осознанию вечности духа и жизни зовет Учение Света. Все испытания, труды, страдания — ради достижения сознательного бессмертия. Это и есть цель, ради которой живет человек на Земле.</w:t>
      </w:r>
    </w:p>
    <w:p w:rsidR="005708EB" w:rsidRDefault="005708EB" w:rsidP="00BF4524"/>
    <w:p w:rsidR="0096778F" w:rsidRDefault="00466BBD" w:rsidP="00BF4524">
      <w:r w:rsidRPr="00A07582">
        <w:rPr>
          <w:b/>
        </w:rPr>
        <w:t>1966</w:t>
      </w:r>
      <w:r>
        <w:rPr>
          <w:b/>
        </w:rPr>
        <w:t xml:space="preserve"> г. </w:t>
      </w:r>
      <w:r w:rsidR="00AF21D1" w:rsidRPr="00AF21D1">
        <w:rPr>
          <w:b/>
        </w:rPr>
        <w:t>852.</w:t>
      </w:r>
      <w:r w:rsidR="0096778F">
        <w:t xml:space="preserve"> </w:t>
      </w:r>
      <w:r w:rsidR="00AF21D1" w:rsidRPr="00AF21D1">
        <w:rPr>
          <w:b/>
        </w:rPr>
        <w:t>(М.А.Й.).</w:t>
      </w:r>
      <w:r w:rsidR="0096778F">
        <w:t xml:space="preserve"> Подъем всегда труден хотя бы потому, что земное притяжение неизбежно и требуется напряжение сил для его преодоления. И чем быстрее подъем, тем труднее. Трудности — условия восхождения. Если их нет, значит, нет и подъема. Сопротивление среды — законное следствие движения. Так разумно ли сетовать на то, что служит признаком продвижения духа и подъема его на Вершину?</w:t>
      </w:r>
    </w:p>
    <w:p w:rsidR="005708EB" w:rsidRDefault="005708EB" w:rsidP="00BF4524"/>
    <w:p w:rsidR="0096778F" w:rsidRDefault="00466BBD" w:rsidP="00BF4524">
      <w:r w:rsidRPr="00A07582">
        <w:rPr>
          <w:b/>
        </w:rPr>
        <w:t>1966</w:t>
      </w:r>
      <w:r>
        <w:rPr>
          <w:b/>
        </w:rPr>
        <w:t xml:space="preserve"> г. </w:t>
      </w:r>
      <w:r w:rsidR="00AF21D1" w:rsidRPr="00AF21D1">
        <w:rPr>
          <w:b/>
        </w:rPr>
        <w:t>853.</w:t>
      </w:r>
      <w:r w:rsidR="0096778F">
        <w:t xml:space="preserve"> </w:t>
      </w:r>
      <w:r w:rsidR="00AF21D1" w:rsidRPr="00AF21D1">
        <w:rPr>
          <w:b/>
        </w:rPr>
        <w:t>(Гуру).</w:t>
      </w:r>
      <w:r w:rsidR="0096778F">
        <w:t xml:space="preserve"> Не велика заслуга пути, если путь без препятствий, но тогда и достижения невелики. Учитель Зовет за Собою в битву и на борьбу и не Сулит ни отдыха, ни спокоя. И счастья земного не Обещает, ибо не в нем цель. Жертва и самоотвержение не дают счастья в том смысле, как его понимают обычно люди. Но высшее счастье — это отдача всего своего существа на служение Общему Благу.</w:t>
      </w:r>
    </w:p>
    <w:p w:rsidR="005708EB" w:rsidRDefault="005708EB" w:rsidP="00BF4524"/>
    <w:p w:rsidR="0096778F" w:rsidRDefault="0096778F" w:rsidP="006B3412">
      <w:pPr>
        <w:pStyle w:val="Quote"/>
      </w:pPr>
      <w:r>
        <w:t>Вчера закончили ремонт. Опять на своем месте, но еще не наладил с эл. лампой.</w:t>
      </w:r>
    </w:p>
    <w:p w:rsidR="0096778F" w:rsidRDefault="0096778F" w:rsidP="006B3412">
      <w:pPr>
        <w:pStyle w:val="Quote"/>
      </w:pPr>
      <w:r>
        <w:t>Утром видел огонь горящей лампы, но уже не свечки. Но больше свечи раза в три /рис./.</w:t>
      </w:r>
    </w:p>
    <w:p w:rsidR="0096778F" w:rsidRDefault="00466BBD" w:rsidP="00BF4524">
      <w:r w:rsidRPr="00A07582">
        <w:rPr>
          <w:b/>
        </w:rPr>
        <w:t>1966</w:t>
      </w:r>
      <w:r>
        <w:rPr>
          <w:b/>
        </w:rPr>
        <w:t xml:space="preserve"> г. </w:t>
      </w:r>
      <w:r w:rsidR="00AF21D1" w:rsidRPr="00AF21D1">
        <w:rPr>
          <w:b/>
        </w:rPr>
        <w:t>854.</w:t>
      </w:r>
      <w:r w:rsidR="0096778F">
        <w:t xml:space="preserve"> (627). </w:t>
      </w:r>
      <w:r w:rsidR="00AF21D1" w:rsidRPr="00AF21D1">
        <w:rPr>
          <w:b/>
        </w:rPr>
        <w:t>(Окт. 26).</w:t>
      </w:r>
      <w:r w:rsidR="0096778F">
        <w:t xml:space="preserve"> Друг Мой, лучше всего смотреть на жизнь именно как на дорогу или путь бесконечный, ведущий дух в Беспредельность познавания сущего. Путь предполагает и движение, тоже не имеющее конца, то есть не прекращающееся никогда. Тогда случайности, неожиданности и трудности пути не смутят, и временные и преходящие радости его не остановят. Борется яро малое «я» в человеке против того, чтобы принять истину жизни, и прячется от нее по закоулкам случайных условий. Но ничто временное не спасет от действительности. Мужество надо найти смотреть открытыми глазами на великий поток жизни, постоянно меняющийся и обрекающий каждую форму на замену ее новой. Только духа зерно неизменно в своей первичной стихийной огненной сущности. Его последующие наслоения собою самого зерна не являют. Неизменность сущности сочетается с накоплением наслоений при прохождении через все царства природы. Форма овладевает тем, через что она проходит или проходила когда-то, в тумане далеких времен, чтобы заменить себя новой и более совершенной. Процесс эволюции форм являет собою сущность жизни, имеющей целью приблизить дух к достижению всевидения, всеслышания и всезнания, или всемогущества, абсолютная степень которых недостижима, но достижимы и возможны ступени приближения к ним.</w:t>
      </w:r>
    </w:p>
    <w:p w:rsidR="005708EB" w:rsidRDefault="005708EB" w:rsidP="00BF4524"/>
    <w:p w:rsidR="0096778F" w:rsidRDefault="00466BBD" w:rsidP="00BF4524">
      <w:r w:rsidRPr="00A07582">
        <w:rPr>
          <w:b/>
        </w:rPr>
        <w:t>1966</w:t>
      </w:r>
      <w:r>
        <w:rPr>
          <w:b/>
        </w:rPr>
        <w:t xml:space="preserve"> г. </w:t>
      </w:r>
      <w:r w:rsidR="00AF21D1" w:rsidRPr="00AF21D1">
        <w:rPr>
          <w:b/>
        </w:rPr>
        <w:t>855.</w:t>
      </w:r>
      <w:r w:rsidR="0096778F">
        <w:t xml:space="preserve"> (628). </w:t>
      </w:r>
      <w:r w:rsidR="00AF21D1" w:rsidRPr="00AF21D1">
        <w:rPr>
          <w:b/>
        </w:rPr>
        <w:t>(М.А.Й.).</w:t>
      </w:r>
      <w:r w:rsidR="0096778F">
        <w:t xml:space="preserve"> Мысль, выраженная в действии, дает отложения в Чаше кристаллов огней. Мысль, в действии не проявленная, стремится проявиться. Она может в таком виде долго находиться в сознании, чтобы внезапно себя утвердить при благоприятных для нее условиях. Поэтому, зная о том, какие мысли, не выявленные в действиях, были допущены в сознание, следует быть весьма осмотрительным с теми, которые уже не соответствуют ступени, достигнутой человеком. То, что было хорошо и допустимо когда-то, может быть совершенно недопустимо сейчас. И тогда прошлое вступает в борьбу с настоящим. И только человек, не побеждаемый своими прошлыми накоплениями, может продвигаться </w:t>
      </w:r>
      <w:r w:rsidR="0096778F">
        <w:lastRenderedPageBreak/>
        <w:t>вперед. Не быть побеждаемым — значит быть победителем. Победителя Хочет видеть Учитель в каждом, идущем за Ним.</w:t>
      </w:r>
    </w:p>
    <w:p w:rsidR="005708EB" w:rsidRDefault="005708EB" w:rsidP="00BF4524"/>
    <w:p w:rsidR="0096778F" w:rsidRDefault="00466BBD" w:rsidP="00BF4524">
      <w:r w:rsidRPr="00A07582">
        <w:rPr>
          <w:b/>
        </w:rPr>
        <w:t>1966</w:t>
      </w:r>
      <w:r>
        <w:rPr>
          <w:b/>
        </w:rPr>
        <w:t xml:space="preserve"> г. </w:t>
      </w:r>
      <w:r w:rsidR="00AF21D1" w:rsidRPr="00AF21D1">
        <w:rPr>
          <w:b/>
        </w:rPr>
        <w:t>856.</w:t>
      </w:r>
      <w:r w:rsidR="0096778F">
        <w:t xml:space="preserve"> (629). </w:t>
      </w:r>
      <w:r w:rsidR="00AF21D1" w:rsidRPr="00AF21D1">
        <w:rPr>
          <w:b/>
        </w:rPr>
        <w:t>(Гуру).</w:t>
      </w:r>
      <w:r w:rsidR="0096778F">
        <w:t xml:space="preserve"> Если наличие несовершенств в человеке служило бы препятствием стать учеником Учителя Света, то не было бы и учеников; несовершенства не препятствие, но камни, которые попирает нога при подъеме на гору. Так и будем рассматривать их. Тот, кому нечего преодолевать, некуда и идти в этом мире земном, ибо только через несовершенства настоящего могут родиться в нем совершенства будущего.</w:t>
      </w:r>
    </w:p>
    <w:p w:rsidR="005708EB" w:rsidRDefault="005708EB" w:rsidP="00BF4524"/>
    <w:p w:rsidR="0096778F" w:rsidRDefault="00466BBD" w:rsidP="00BF4524">
      <w:r w:rsidRPr="00A07582">
        <w:rPr>
          <w:b/>
        </w:rPr>
        <w:t>1966</w:t>
      </w:r>
      <w:r>
        <w:rPr>
          <w:b/>
        </w:rPr>
        <w:t xml:space="preserve"> г. </w:t>
      </w:r>
      <w:r w:rsidR="00AF21D1" w:rsidRPr="00AF21D1">
        <w:rPr>
          <w:b/>
        </w:rPr>
        <w:t>857.</w:t>
      </w:r>
      <w:r w:rsidR="0096778F">
        <w:t xml:space="preserve"> (630). </w:t>
      </w:r>
      <w:r w:rsidR="00AF21D1" w:rsidRPr="00AF21D1">
        <w:rPr>
          <w:b/>
        </w:rPr>
        <w:t>(Окт. 27).</w:t>
      </w:r>
      <w:r w:rsidR="0096778F">
        <w:t xml:space="preserve"> Путь очень долог. Конца ему нет. Все время, которое есть, в распоряжении человека. Все качества духа могут расти беспредельно. Из искры разгорается пламя. Из малого семени вырастает огромное дерево. Семена малых начинаний во времени приносят свои следствия. При неуклонности устремления качества будут развиваться, возжигая устойчивое пламя. Не беда, если достигнуто мало, — важно, чтобы зерна будущих достижений были заложены прочно. Нива посева — сознание. Незримые психические зерна могут долго лежать захороненными, чтобы потом прорасти, дать всходы и продолжать приносить плоды. Хорошо глубже продумывать положения Нашей философии, чтобы могли укорениться ростки. Результаты будут логическим следствием принятых положений. Все будет развиваться по заложенному в зерне направлению. Временность любых условий можно использовать для продвижения. Беспредельность лежит перед духом как предначертанный путь. В Беспредельности все достижимо, пластичность материи позволяет.</w:t>
      </w:r>
    </w:p>
    <w:p w:rsidR="005708EB" w:rsidRDefault="005708EB" w:rsidP="00BF4524"/>
    <w:p w:rsidR="0096778F" w:rsidRDefault="00466BBD" w:rsidP="00BF4524">
      <w:r w:rsidRPr="00A07582">
        <w:rPr>
          <w:b/>
        </w:rPr>
        <w:t>1966</w:t>
      </w:r>
      <w:r>
        <w:rPr>
          <w:b/>
        </w:rPr>
        <w:t xml:space="preserve"> г. </w:t>
      </w:r>
      <w:r w:rsidR="00AF21D1" w:rsidRPr="00AF21D1">
        <w:rPr>
          <w:b/>
        </w:rPr>
        <w:t>858.</w:t>
      </w:r>
      <w:r w:rsidR="0096778F">
        <w:t xml:space="preserve"> (631). </w:t>
      </w:r>
      <w:r w:rsidR="00AF21D1" w:rsidRPr="00AF21D1">
        <w:rPr>
          <w:b/>
        </w:rPr>
        <w:t>(М.А.Й.).</w:t>
      </w:r>
      <w:r w:rsidR="0096778F">
        <w:t xml:space="preserve"> Если мысль неистребима в пространстве, то какова же ведущая сила мысли ритмичной?! Будем рассматривать подобную мысль как ручательство будущих достижений. Сперва волею утверждается мысль. Утвержденная ритмом, она понесет дух, как на крыльях. На крыльях мысли совершаются полеты в незримых земному глазу Мирах. Поэтому так важно утвердить мысль и утвердиться в Учении Жизни. Именно размышления над положениями Учения очень полезны. Они насыщают пространство, в котором возводится величественный Храм Знания. Сейчас он доступен для строителей, после — для всех. Цементирование мыслью пространства — тоже один из видов служения Общему Благу.</w:t>
      </w:r>
    </w:p>
    <w:p w:rsidR="005708EB" w:rsidRDefault="005708EB" w:rsidP="00BF4524"/>
    <w:p w:rsidR="0096778F" w:rsidRDefault="00466BBD" w:rsidP="00BF4524">
      <w:r w:rsidRPr="00A07582">
        <w:rPr>
          <w:b/>
        </w:rPr>
        <w:t>1966</w:t>
      </w:r>
      <w:r>
        <w:rPr>
          <w:b/>
        </w:rPr>
        <w:t xml:space="preserve"> г. </w:t>
      </w:r>
      <w:r w:rsidR="00AF21D1" w:rsidRPr="00AF21D1">
        <w:rPr>
          <w:b/>
        </w:rPr>
        <w:t>859.</w:t>
      </w:r>
      <w:r w:rsidR="0096778F">
        <w:t xml:space="preserve"> (632). </w:t>
      </w:r>
      <w:r w:rsidR="00AF21D1" w:rsidRPr="00AF21D1">
        <w:rPr>
          <w:b/>
        </w:rPr>
        <w:t>(Гуру).</w:t>
      </w:r>
      <w:r w:rsidR="0096778F">
        <w:t xml:space="preserve"> Через звено цепи передается иерархический ток. Свет распространяется по цепи через звенья. Потому так важно иметь свое звено, связь с которым постоянна и непрерывна. Разницу в получении знаний теми, кто имеет звено, и теми, у кого его нет, легко понять, если представить себе, что вместо </w:t>
      </w:r>
      <w:r w:rsidR="0096778F">
        <w:lastRenderedPageBreak/>
        <w:t>того чтобы пользоваться учебниками и преемственностью знаний в школах, каждый ученик вынужден был бы начинать все сначала и продолжать, не используя опыта и накоплений тех, кто прошел раньше.</w:t>
      </w:r>
    </w:p>
    <w:p w:rsidR="005708EB" w:rsidRDefault="005708EB" w:rsidP="00BF4524"/>
    <w:p w:rsidR="0096778F" w:rsidRDefault="0096778F" w:rsidP="00C44506">
      <w:pPr>
        <w:pStyle w:val="Quote"/>
      </w:pPr>
      <w:r>
        <w:t>Видел во сне, что в дом вошел священник и сказал: «Христос Воскрес» и начал молитву об изгнании одержателей из М. и назвал имя Ж.</w:t>
      </w:r>
    </w:p>
    <w:p w:rsidR="0096778F" w:rsidRDefault="00466BBD" w:rsidP="00BF4524">
      <w:r w:rsidRPr="00A07582">
        <w:rPr>
          <w:b/>
        </w:rPr>
        <w:t>1966</w:t>
      </w:r>
      <w:r>
        <w:rPr>
          <w:b/>
        </w:rPr>
        <w:t xml:space="preserve"> г. </w:t>
      </w:r>
      <w:r w:rsidR="00AF21D1" w:rsidRPr="00AF21D1">
        <w:rPr>
          <w:b/>
        </w:rPr>
        <w:t>860.</w:t>
      </w:r>
      <w:r w:rsidR="0096778F">
        <w:t xml:space="preserve"> (633). </w:t>
      </w:r>
      <w:r w:rsidR="00AF21D1" w:rsidRPr="00AF21D1">
        <w:rPr>
          <w:b/>
        </w:rPr>
        <w:t>(Окт. 28).</w:t>
      </w:r>
      <w:r w:rsidR="0096778F">
        <w:t xml:space="preserve"> Вот Говорим о расах, Кругах, Манвантарах, о рождении и гибели великих цивилизаций, о Беспредельности и бесконечном пути, но действующим лицом, ради которого существует все это, является человек. Сказано было: «Аз Есмь Альфа и Омега». Это можно также отнести к человеку, который есть Альфа и Омега сущего. Без него планета теряет свою жизнеспособность, а Эволюция — смысл. Микрокосм — дитя Макрокосма, и в нем, как в Макрокосме, в потенциале заложено все. То, что выявлено в человеке в настоящий момент, — только ничтожно малая доля того, что будет выявлено в будущем. Человечество обитает на многих планетах. На некоторых из них люди достигли такой ступени развития, что по сравнению с Землею могут считаться богами. Люди седьмой Расы седьмого Круга уже живут на Далеких Звездах. Но ведь это не есть предел. Есть Звезды и выше. Спираль Эволюции уходит в Беспредельность. В Вечности достигается то, что современному человеку кажется невозможным, немыслимым и невероятным. При углублении мышления в понятие Вечность невозможное становится возможным и достижимым.</w:t>
      </w:r>
    </w:p>
    <w:p w:rsidR="005708EB" w:rsidRDefault="005708EB" w:rsidP="00BF4524"/>
    <w:p w:rsidR="0096778F" w:rsidRDefault="00466BBD" w:rsidP="00BF4524">
      <w:r w:rsidRPr="00A07582">
        <w:rPr>
          <w:b/>
        </w:rPr>
        <w:t>1966</w:t>
      </w:r>
      <w:r>
        <w:rPr>
          <w:b/>
        </w:rPr>
        <w:t xml:space="preserve"> г. </w:t>
      </w:r>
      <w:r w:rsidR="00AF21D1" w:rsidRPr="00AF21D1">
        <w:rPr>
          <w:b/>
        </w:rPr>
        <w:t>861.</w:t>
      </w:r>
      <w:r w:rsidR="0096778F">
        <w:t xml:space="preserve"> </w:t>
      </w:r>
      <w:r w:rsidR="00AF21D1" w:rsidRPr="00AF21D1">
        <w:rPr>
          <w:b/>
        </w:rPr>
        <w:t>(М.А.Й.).</w:t>
      </w:r>
      <w:r w:rsidR="0096778F">
        <w:t xml:space="preserve"> Неисчерпаемость Источника была указуема неоднократно. Придется добавить, что при одном условии. Этим условием будет созвучие, то есть такая настроенность аппарата человеческого организма, которая позволяет получать по соответствию. Соответствие означает и со-ответ, или со-ответность на зов, устремленный к Источнику Света. Огонь устремления ручательством служит получения. Из глубин сердца выносили носители Света сокровища Знания, которые давали они людям, но — сердца, объединенного в созвучии с единым Источником Знания, Света и Жизни.</w:t>
      </w:r>
    </w:p>
    <w:p w:rsidR="005708EB" w:rsidRDefault="005708EB" w:rsidP="00BF4524"/>
    <w:p w:rsidR="0096778F" w:rsidRDefault="00466BBD" w:rsidP="00BF4524">
      <w:r w:rsidRPr="00A07582">
        <w:rPr>
          <w:b/>
        </w:rPr>
        <w:t>1966</w:t>
      </w:r>
      <w:r>
        <w:rPr>
          <w:b/>
        </w:rPr>
        <w:t xml:space="preserve"> г. </w:t>
      </w:r>
      <w:r w:rsidR="00AF21D1" w:rsidRPr="00AF21D1">
        <w:rPr>
          <w:b/>
        </w:rPr>
        <w:t>862.</w:t>
      </w:r>
      <w:r w:rsidR="0096778F">
        <w:t xml:space="preserve"> (634). </w:t>
      </w:r>
      <w:r w:rsidR="00AF21D1" w:rsidRPr="00AF21D1">
        <w:rPr>
          <w:b/>
        </w:rPr>
        <w:t>(Гуру).</w:t>
      </w:r>
      <w:r w:rsidR="0096778F">
        <w:t xml:space="preserve"> Сохраним устремление вопреки всему и перед лицом всего, что может и хочет его угасить. Логика очевидности этого (угашения) достигает очень легко, если по неопытности довериться ей. Но поверх очевидности существует действительность. Она мыслится не по-земному. Для земного глаза Небо сливается с Землею и движется по небу Солнце. Много иллюзий являет очевидность, и много веков потребовалось людям, чтобы опровергнуть некоторые ее аксиомы. Недаром великий ученый после допроса инквизиции воскликнул: «А все-таки она движется!». </w:t>
      </w:r>
      <w:r w:rsidR="0096778F">
        <w:lastRenderedPageBreak/>
        <w:t>Не думайте, что сейчас обстоит дело иначе. Правда, многие утверждения очевидности опровергнуты наукой, но еще большие остаются. Продвижение науки в действительность можно назвать борьбою с очевидностью.</w:t>
      </w:r>
    </w:p>
    <w:p w:rsidR="005708EB" w:rsidRDefault="005708EB" w:rsidP="00BF4524"/>
    <w:p w:rsidR="0096778F" w:rsidRDefault="00466BBD" w:rsidP="00BF4524">
      <w:r w:rsidRPr="00A07582">
        <w:rPr>
          <w:b/>
        </w:rPr>
        <w:t>1966</w:t>
      </w:r>
      <w:r>
        <w:rPr>
          <w:b/>
        </w:rPr>
        <w:t xml:space="preserve"> г. </w:t>
      </w:r>
      <w:r w:rsidR="00AF21D1" w:rsidRPr="00AF21D1">
        <w:rPr>
          <w:b/>
        </w:rPr>
        <w:t>863.</w:t>
      </w:r>
      <w:r w:rsidR="0096778F">
        <w:t xml:space="preserve"> </w:t>
      </w:r>
      <w:r w:rsidR="00AF21D1" w:rsidRPr="00AF21D1">
        <w:rPr>
          <w:b/>
        </w:rPr>
        <w:t>(Окт. 29).</w:t>
      </w:r>
      <w:r w:rsidR="0096778F">
        <w:t xml:space="preserve"> (Со сна). Скоро (темные) воздействия прекратятся.</w:t>
      </w:r>
    </w:p>
    <w:p w:rsidR="0096778F" w:rsidRDefault="0096778F" w:rsidP="00BF4524">
      <w:r>
        <w:t>Смотри тремя глазами и слушай тремя ушами. Медиумы тоже смотрят и слушают тремя, но это астральные чувства. Говорю не о них, но о высших центрах. Лишен внешних условий, удовлетворяющих и питающих ум, чтобы внутренние центры пришли в движение и раскрылись. Надо помочь им начать действовать. Опасности нет, так как пришло твое время. Мысль твоя бьется о Мою заградительную сеть. Вижу и Чую. Еще немного терпения надо явить, чтобы цветок духа раскрылся.</w:t>
      </w:r>
    </w:p>
    <w:p w:rsidR="005708EB" w:rsidRDefault="005708EB" w:rsidP="00BF4524"/>
    <w:p w:rsidR="0096778F" w:rsidRDefault="00466BBD" w:rsidP="00BF4524">
      <w:r w:rsidRPr="00A07582">
        <w:rPr>
          <w:b/>
        </w:rPr>
        <w:t>1966</w:t>
      </w:r>
      <w:r>
        <w:rPr>
          <w:b/>
        </w:rPr>
        <w:t xml:space="preserve"> г. </w:t>
      </w:r>
      <w:r w:rsidR="00AF21D1" w:rsidRPr="00AF21D1">
        <w:rPr>
          <w:b/>
        </w:rPr>
        <w:t>864.</w:t>
      </w:r>
      <w:r w:rsidR="0096778F">
        <w:t xml:space="preserve"> Среди отравленной атмосферы больших городов невозможно утончать восприятия. Ядовитое дыхание города будет действовать на открытые центры. Отравление неизбежно. Трудно примириться с мыслью, что самые неблагоприятные, казалось бы, условия оказываются и самыми наилучшими. Правильно подметили при анализе некоторых обстоятельств, что их направляла невидимая Рука. Так оно и есть в действительности. Забота проявляется не в том, чтобы потворствовать желаниям, но чтобы дать нужные условия для возрастания духа. Эти условия часто идут вразрез с личными желаниями ученика.</w:t>
      </w:r>
    </w:p>
    <w:p w:rsidR="005708EB" w:rsidRDefault="005708EB" w:rsidP="00BF4524"/>
    <w:p w:rsidR="0096778F" w:rsidRDefault="00466BBD" w:rsidP="00BF4524">
      <w:r w:rsidRPr="00A07582">
        <w:rPr>
          <w:b/>
        </w:rPr>
        <w:t>1966</w:t>
      </w:r>
      <w:r>
        <w:rPr>
          <w:b/>
        </w:rPr>
        <w:t xml:space="preserve"> г. </w:t>
      </w:r>
      <w:r w:rsidR="00AF21D1" w:rsidRPr="00AF21D1">
        <w:rPr>
          <w:b/>
        </w:rPr>
        <w:t>865.</w:t>
      </w:r>
      <w:r w:rsidR="0096778F">
        <w:t xml:space="preserve"> (635). </w:t>
      </w:r>
      <w:r w:rsidR="00AF21D1" w:rsidRPr="00AF21D1">
        <w:rPr>
          <w:b/>
        </w:rPr>
        <w:t>(М.А.Й.).</w:t>
      </w:r>
      <w:r w:rsidR="0096778F">
        <w:t xml:space="preserve"> Самое нужное в пути — это гармония, или согласованность внутренняя. При наличии ее продвижение становится стремительным. Желайте утвердить согласованность внутреннюю. Именно она усиливает светимость и дает сияющую ауру. Утверждение согласованности не личное дело, но пространственное, благодетельствующее все окружающее на большом радиусе. Как бы Свет распространяется вокруг носителя такой ауры. Стремитесь утвердить согласованность.</w:t>
      </w:r>
    </w:p>
    <w:p w:rsidR="005708EB" w:rsidRDefault="005708EB" w:rsidP="00BF4524"/>
    <w:p w:rsidR="0096778F" w:rsidRDefault="00466BBD" w:rsidP="00BF4524">
      <w:r w:rsidRPr="00A07582">
        <w:rPr>
          <w:b/>
        </w:rPr>
        <w:t>1966</w:t>
      </w:r>
      <w:r>
        <w:rPr>
          <w:b/>
        </w:rPr>
        <w:t xml:space="preserve"> г. </w:t>
      </w:r>
      <w:r w:rsidR="00AF21D1" w:rsidRPr="00AF21D1">
        <w:rPr>
          <w:b/>
        </w:rPr>
        <w:t>866.</w:t>
      </w:r>
      <w:r w:rsidR="0096778F">
        <w:t xml:space="preserve"> (636). </w:t>
      </w:r>
      <w:r w:rsidR="00AF21D1" w:rsidRPr="00AF21D1">
        <w:rPr>
          <w:b/>
        </w:rPr>
        <w:t>(Гуру).</w:t>
      </w:r>
      <w:r w:rsidR="0096778F">
        <w:t xml:space="preserve"> Когда внешние действия не соответствуют внутреннему содержанию, побеждает внешний человек, то есть личность земная, пытающаяся постоянно стащить сознание вниз с достигнутой им ступени. Учитель очень Заботиться о том, чтобы внешнее выражение соответствовало высшему состоянию сознания, но не ужимкам астрала и его своеволию. Об этом забота и ученика.</w:t>
      </w:r>
    </w:p>
    <w:p w:rsidR="005708EB" w:rsidRDefault="005708EB" w:rsidP="00BF4524"/>
    <w:p w:rsidR="0096778F" w:rsidRDefault="00466BBD" w:rsidP="00BF4524">
      <w:r w:rsidRPr="00A07582">
        <w:rPr>
          <w:b/>
        </w:rPr>
        <w:t>1966</w:t>
      </w:r>
      <w:r>
        <w:rPr>
          <w:b/>
        </w:rPr>
        <w:t xml:space="preserve"> г. </w:t>
      </w:r>
      <w:r w:rsidR="00AF21D1" w:rsidRPr="00AF21D1">
        <w:rPr>
          <w:b/>
        </w:rPr>
        <w:t>867.</w:t>
      </w:r>
      <w:r w:rsidR="0096778F">
        <w:t xml:space="preserve"> (637). </w:t>
      </w:r>
      <w:r w:rsidR="00AF21D1" w:rsidRPr="00AF21D1">
        <w:rPr>
          <w:b/>
        </w:rPr>
        <w:t>(Окт. 30).</w:t>
      </w:r>
      <w:r w:rsidR="0096778F">
        <w:t xml:space="preserve"> Говоря о согласованности, необходимо иметь в виду осознание Великого Пути в Беспредельность и согласование с ним поступков, мыслей, чувств и </w:t>
      </w:r>
      <w:r w:rsidR="0096778F">
        <w:lastRenderedPageBreak/>
        <w:t>действий каждого дня. Трудно обыденность вместить в Беспредельность, но каждодневность можно. Постоянное памятование о Великом Пути поможет преодолеть суету. Только Великий Путник Мог сказать, что Царство Его не от мира сего. Гибель и исчезновение великих народов и высоких цивилизаций наглядно указывают на то, что они приходят и уходят, но дух пребывает вовеки. И цель бытия человека сосредоточивается в духе. Не в теле и не на Земле Указывает Учитель вечную жизнь, обещая ее идущим за Ним. И тело, которое от земли, и сама Земля временны. Согласование временного и вечного в себе — основная задача человека. Временное существует ради вечного и выражает собою его. Временное — это разрез Вечности в условиях плотного мира. Путники Великого Пути идут стезею согласованности преходящего с Беспредельностью.</w:t>
      </w:r>
    </w:p>
    <w:p w:rsidR="005708EB" w:rsidRDefault="005708EB" w:rsidP="00BF4524"/>
    <w:p w:rsidR="0096778F" w:rsidRDefault="00466BBD" w:rsidP="00BF4524">
      <w:r w:rsidRPr="00A07582">
        <w:rPr>
          <w:b/>
        </w:rPr>
        <w:t>1966</w:t>
      </w:r>
      <w:r>
        <w:rPr>
          <w:b/>
        </w:rPr>
        <w:t xml:space="preserve"> г. </w:t>
      </w:r>
      <w:r w:rsidR="00AF21D1" w:rsidRPr="00AF21D1">
        <w:rPr>
          <w:b/>
        </w:rPr>
        <w:t>868.</w:t>
      </w:r>
      <w:r w:rsidR="0096778F">
        <w:t xml:space="preserve"> (638). </w:t>
      </w:r>
      <w:r w:rsidR="00AF21D1" w:rsidRPr="00AF21D1">
        <w:rPr>
          <w:b/>
        </w:rPr>
        <w:t>(М.А.Й.).</w:t>
      </w:r>
      <w:r w:rsidR="0096778F">
        <w:t xml:space="preserve"> Дух может принимать истину о назначении на Земле человека, но земной ум его будет яро противиться этому. И вот уже в теле, еще на Земле, начинается упорная борьба между Высшей Дуадой и теми принципами, которые ниже. Своего высшего напряжения достигает она, когда сброшены тело и три принципа, связанных с ним. Высшая и низшая дуады оспаривают право на жизнь, низшая — на низшую, временную, а Высшая — на бессмертие в духе. Хорошо уже на Земле успешно закончить борьбу победой Высшей Дуады и перенесением сознания в ее сферу. Тогда послесмертная борьба облегчается и завершается быстрым освобождением от низшей дуады. Хорошо победить еще здесь, на Земле.</w:t>
      </w:r>
    </w:p>
    <w:p w:rsidR="005708EB" w:rsidRDefault="005708EB" w:rsidP="00BF4524"/>
    <w:p w:rsidR="0096778F" w:rsidRDefault="00466BBD" w:rsidP="00BF4524">
      <w:r w:rsidRPr="00A07582">
        <w:rPr>
          <w:b/>
        </w:rPr>
        <w:t>1966</w:t>
      </w:r>
      <w:r>
        <w:rPr>
          <w:b/>
        </w:rPr>
        <w:t xml:space="preserve"> г. </w:t>
      </w:r>
      <w:r w:rsidR="00AF21D1" w:rsidRPr="00AF21D1">
        <w:rPr>
          <w:b/>
        </w:rPr>
        <w:t>869.</w:t>
      </w:r>
      <w:r w:rsidR="0096778F">
        <w:t xml:space="preserve"> </w:t>
      </w:r>
      <w:r w:rsidR="00AF21D1" w:rsidRPr="00AF21D1">
        <w:rPr>
          <w:b/>
        </w:rPr>
        <w:t>(Гуру).</w:t>
      </w:r>
      <w:r w:rsidR="0096778F">
        <w:t xml:space="preserve"> Качество постоянства утверждается ритмом. Ценность постоянства в том, что оно служит ручательством достижения поставленной цели. Нас радует качество это в ученике. Чего стоят и любовь, и устремление без постоянства?</w:t>
      </w:r>
    </w:p>
    <w:p w:rsidR="005708EB" w:rsidRDefault="005708EB" w:rsidP="00BF4524"/>
    <w:p w:rsidR="0096778F" w:rsidRDefault="00466BBD" w:rsidP="00BF4524">
      <w:r w:rsidRPr="00A07582">
        <w:rPr>
          <w:b/>
        </w:rPr>
        <w:t>1966</w:t>
      </w:r>
      <w:r>
        <w:rPr>
          <w:b/>
        </w:rPr>
        <w:t xml:space="preserve"> г. </w:t>
      </w:r>
      <w:r w:rsidR="00AF21D1" w:rsidRPr="00AF21D1">
        <w:rPr>
          <w:b/>
        </w:rPr>
        <w:t>870.</w:t>
      </w:r>
      <w:r w:rsidR="0096778F">
        <w:t xml:space="preserve"> (639). </w:t>
      </w:r>
      <w:r w:rsidR="00AF21D1" w:rsidRPr="00AF21D1">
        <w:rPr>
          <w:b/>
        </w:rPr>
        <w:t>(Окт. 31).</w:t>
      </w:r>
      <w:r w:rsidR="0096778F">
        <w:t xml:space="preserve"> Мысли о Нас связывают с Нами. Мысли о ком-[либо] и чем-либо другом связывают с тем, на что или кого устремлена мысль. Между мыслящим и объектом мышления устанавливается ток, передающий вибрации ауры предмета, лица и явления, привлекшего мысль. При постоянных и длительных мыслях устанавливается постоянная и длительная связь не только с самим объектом мышления, но и со сферой, к которой принадлежит объект. Таким образом устанавливается магнитное соответствие и притяжение к тем или иным сферам. Пока видимость этих сфер скрыта ограничениями физического тела, реальность этой связи не обращает на себя внимания, но после освобождения от плотной оболочки, когда двигателем становится мысль, притяжению этому невозможно противодействовать и человек вовлекается в те сферы, с которыми была установлена эта магнитная связь при жизни земной. </w:t>
      </w:r>
      <w:r w:rsidR="0096778F">
        <w:lastRenderedPageBreak/>
        <w:t>Вот почему следует соблюсти мысль, ибо в противном случае ее сила вовлечет человека в низшие слои астрала, соответствующие природе и направлению неочищенных мыслей. Процесс очищения сознания от негодных мыслей имеет очень большое значение. Помимо самих мыслей оболочки под их воздействием насыщаются элементами грубой низшей материи соответствующих этим мыслям слоев пространства, и очищение будет только тогда полным, когда, благодаря чистым мыслям, грубая материя оболочек станет очищенной и светлой. Мысль в процессе очищения имеет решающее значение. Очищение должно быть закончено при жизни в теле, ибо бороться с магнитным притяжением низших сфер при неочищенной тонкой оболочке почти невозможно. Испытания тем хороши и полезны, что показывают степень освобождения сознания от низших притяжений, обнаруживая то, что еще не изжито и подлежит преодолению. Опытный путник желает испытаний, чтобы знать, от чего должен он освободиться. Каждое, даже не выдержанное испытание позволяет силы собрать для борьбы и окончательной победы над тем, что следует искоренить.</w:t>
      </w:r>
    </w:p>
    <w:p w:rsidR="005708EB" w:rsidRDefault="005708EB" w:rsidP="00BF4524"/>
    <w:p w:rsidR="0096778F" w:rsidRDefault="00466BBD" w:rsidP="00BF4524">
      <w:r w:rsidRPr="00A07582">
        <w:rPr>
          <w:b/>
        </w:rPr>
        <w:t>1966</w:t>
      </w:r>
      <w:r>
        <w:rPr>
          <w:b/>
        </w:rPr>
        <w:t xml:space="preserve"> г. </w:t>
      </w:r>
      <w:r w:rsidR="00AF21D1" w:rsidRPr="00AF21D1">
        <w:rPr>
          <w:b/>
        </w:rPr>
        <w:t>871.</w:t>
      </w:r>
      <w:r w:rsidR="0096778F">
        <w:t xml:space="preserve"> (640). </w:t>
      </w:r>
      <w:r w:rsidR="00AF21D1" w:rsidRPr="00AF21D1">
        <w:rPr>
          <w:b/>
        </w:rPr>
        <w:t>(М.А.Й.).</w:t>
      </w:r>
      <w:r w:rsidR="0096778F">
        <w:t xml:space="preserve"> Познание самого себя необходимо как со стороны высшей, так и своей низшей природы: высшей — для утверждения, низшей — для овладения ею и освобождения от ее власти. Когда знаешь врага и его силу, с ним можно бороться. А враг наш — астрал, враг опытный, древний, изощренный в умении властвовать над человеком. Сколько рабов астральной своей оболочки толпится кругом. Пьяницы, курильщики, наркоманы, развратники и все прочие из того же гнезда — все это рабы, подпавшие под власть этой своевольной и неуемной оболочки. Страшно это рабство на Земле, но еще страшнее оно в мире астральном. Вот почему всякое потворство своим слабостям и недостаткам, коренящимся в астрале, губительно по своим следствиям. Астральные привычки и язвы духа не оставляют человека в Мире Надземном. Он влачит их с собою туда, где все обостряется и усиливается в своем выражении и где нечистые мысли могут полностью овладеть человеком.</w:t>
      </w:r>
    </w:p>
    <w:p w:rsidR="005708EB" w:rsidRDefault="005708EB" w:rsidP="00BF4524"/>
    <w:p w:rsidR="0096778F" w:rsidRDefault="00466BBD" w:rsidP="00BF4524">
      <w:r w:rsidRPr="00A07582">
        <w:rPr>
          <w:b/>
        </w:rPr>
        <w:t>1966</w:t>
      </w:r>
      <w:r>
        <w:rPr>
          <w:b/>
        </w:rPr>
        <w:t xml:space="preserve"> г. </w:t>
      </w:r>
      <w:r w:rsidR="00AF21D1" w:rsidRPr="00AF21D1">
        <w:rPr>
          <w:b/>
        </w:rPr>
        <w:t>872.</w:t>
      </w:r>
      <w:r w:rsidR="0096778F">
        <w:t xml:space="preserve"> (641). </w:t>
      </w:r>
      <w:r w:rsidR="00AF21D1" w:rsidRPr="00AF21D1">
        <w:rPr>
          <w:b/>
        </w:rPr>
        <w:t>(Гуру).</w:t>
      </w:r>
      <w:r w:rsidR="0096778F">
        <w:t xml:space="preserve"> Надо принять положение и огненно утвердить его в сознании, что в микрокосме своем владыка — сам человек, что в хозяйстве своем может он распоряжаться как хочет, что все, что когда-то было ошибочно допущено им по собственной воле его, может быть его же собственной волей и удалено. Воля дана для того, чтобы распоряжаться, а тело и оболочки — повиноваться ей. Только осознав прерогативы воли, можно утвердить ее власть. Все противодействия низшей природы в себе сильны только до тех пор, пока воля не осознала всей своей силы и способности преодолевать все. В союзе с психической энергией воля в состоянии </w:t>
      </w:r>
      <w:r w:rsidR="0096778F">
        <w:lastRenderedPageBreak/>
        <w:t>добиться любых результатов. В микрокосме своем владыка его — сам человек.</w:t>
      </w:r>
    </w:p>
    <w:p w:rsidR="005708EB" w:rsidRDefault="005708EB" w:rsidP="00BF4524"/>
    <w:p w:rsidR="0096778F" w:rsidRDefault="00466BBD" w:rsidP="00BF4524">
      <w:r w:rsidRPr="00A07582">
        <w:rPr>
          <w:b/>
        </w:rPr>
        <w:t>1966</w:t>
      </w:r>
      <w:r>
        <w:rPr>
          <w:b/>
        </w:rPr>
        <w:t xml:space="preserve"> г. </w:t>
      </w:r>
      <w:r w:rsidR="00AF21D1" w:rsidRPr="00AF21D1">
        <w:rPr>
          <w:b/>
        </w:rPr>
        <w:t>873.</w:t>
      </w:r>
      <w:r w:rsidR="0096778F">
        <w:t xml:space="preserve"> (642). </w:t>
      </w:r>
      <w:r w:rsidR="00AF21D1" w:rsidRPr="00AF21D1">
        <w:rPr>
          <w:b/>
        </w:rPr>
        <w:t>(Нояб. 1).</w:t>
      </w:r>
      <w:r w:rsidR="0096778F">
        <w:t xml:space="preserve"> Чувствовать себя в великом пространстве Служения можно лишь при условии понимания краткости жизни земной, временности оболочек, облекающих дух, и вечности и нерушимости зерна духа. Можно прекрасно понимать эти условия, и все же понимание это будет поверхностным. Но Я Говорю о таком понимании, которое одухотворяет и насыщает все, что творит человек на Земле мыслью, словом и делом. Легче всего отказаться от неполезной пищи. Но если внутри остается желание вкусно поесть, то следствия отказа сводятся к нулю, ибо такой отказ не освободит от вожделения к пище в Мире Надземном. Это касается и всех прочих вожделений и желаний человека и отказа от них, если только они не изжиты в духе, то есть если не вырваны с корнем и шевелятся в глубинах сознания. Искоренение подлежащих изжитию свойств только тогда можно считать окончательным, когда при очередном испытании сознание на них не звучит. Так действительно изжитые привычки, от которых освободился человек, уже больше не беспокоят. Не будут беспокоить они и в положении послесмертном. Они продефилируют перед Ego, не вызывая в нем отклика, не порождая желания и оставляя его совершенно незатронутым. Это и будет полным освобождением от власти привычек. Привычки мышления труднее всего поддаются искоренению. Но при упорстве и искреннем желании можно и их победить. Победителями видеть Хочу идущих ко Мне.</w:t>
      </w:r>
    </w:p>
    <w:p w:rsidR="005708EB" w:rsidRDefault="005708EB" w:rsidP="00BF4524"/>
    <w:p w:rsidR="0096778F" w:rsidRDefault="00466BBD" w:rsidP="00BF4524">
      <w:r w:rsidRPr="00A07582">
        <w:rPr>
          <w:b/>
        </w:rPr>
        <w:t>1966</w:t>
      </w:r>
      <w:r>
        <w:rPr>
          <w:b/>
        </w:rPr>
        <w:t xml:space="preserve"> г. </w:t>
      </w:r>
      <w:r w:rsidR="00AF21D1" w:rsidRPr="00AF21D1">
        <w:rPr>
          <w:b/>
        </w:rPr>
        <w:t>874.</w:t>
      </w:r>
      <w:r w:rsidR="0096778F">
        <w:t xml:space="preserve"> (643). </w:t>
      </w:r>
      <w:r w:rsidR="00AF21D1" w:rsidRPr="00AF21D1">
        <w:rPr>
          <w:b/>
        </w:rPr>
        <w:t>(М.А.Й.).</w:t>
      </w:r>
      <w:r w:rsidR="0096778F">
        <w:t xml:space="preserve"> Не будем осуждать никого из подошедших к Учению. Ведь если в них есть хотя бы искорка Света, это дает им право подхода. И кто знает, не разгорится ли она в яркое пламя устремления и подвига. Поэтому опасайтесь потушить эту даже малую искру своим осуждением. Пусть каждый идет, если может. Вы же не будьте судьей. Судить, то есть определять способности и возможности каждого, Может только Владыка. Но и он не судья, а Зовущий идти за Собою.</w:t>
      </w:r>
    </w:p>
    <w:p w:rsidR="005708EB" w:rsidRDefault="005708EB" w:rsidP="00BF4524"/>
    <w:p w:rsidR="0096778F" w:rsidRDefault="00466BBD" w:rsidP="00BF4524">
      <w:r w:rsidRPr="00A07582">
        <w:rPr>
          <w:b/>
        </w:rPr>
        <w:t>1966</w:t>
      </w:r>
      <w:r>
        <w:rPr>
          <w:b/>
        </w:rPr>
        <w:t xml:space="preserve"> г. </w:t>
      </w:r>
      <w:r w:rsidR="00AF21D1" w:rsidRPr="00AF21D1">
        <w:rPr>
          <w:b/>
        </w:rPr>
        <w:t>875.</w:t>
      </w:r>
      <w:r w:rsidR="0096778F">
        <w:t xml:space="preserve"> (644). </w:t>
      </w:r>
      <w:r w:rsidR="00AF21D1" w:rsidRPr="00AF21D1">
        <w:rPr>
          <w:b/>
        </w:rPr>
        <w:t>(Гуру).</w:t>
      </w:r>
      <w:r w:rsidR="0096778F">
        <w:t xml:space="preserve"> Хорошо нарисовать себе план, или яркую картину, или образы тех достижений, которые намечены к осуществлению в данном воплощении. От какого-то груза необходимо срочно освободиться, что-то оставить, с чем-то расстаться, что-то утвердить и упрочить. Каждый знает в сердце своем, что именно следует делать ему и что победить в себе во что бы то ни стало. Яркие и определенные образы мыслей помогут облегчить этот процесс. С тяжким и ненужным грузом на гору не подняться. А время не ждет.</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876.</w:t>
      </w:r>
      <w:r w:rsidR="0096778F">
        <w:t xml:space="preserve"> (645). </w:t>
      </w:r>
      <w:r w:rsidR="00AF21D1" w:rsidRPr="00AF21D1">
        <w:rPr>
          <w:b/>
        </w:rPr>
        <w:t>(Нояб. 2).</w:t>
      </w:r>
      <w:r w:rsidR="0096778F">
        <w:t xml:space="preserve"> Дважды рожденный — второй раз рожденный от духа, перенесший сознание вверх и объединивший его с шестым и седьмым принципами. А как же оставшиеся внизу? Они, озаренные Светом Высшей Триады, преображаются тоже. И тогда вся семеричная сущность воплощенного становится Носителем Света. Света можно коснуться, но в нем утвердиться так, чтобы являть его в жизни, много труднее. Обещаю спасение всем, кто со Мною. Но быть со Мною — значит принять Учение Мое и следовать ему неуклонно. Все, что принято и утверждено на Земле, будет верно сопутствовать в Мире Надземном. Только полною мерою протолкнетесь. Половинчатость разрушительна. Это дом, разделенный в себе. Отход от жизни мертвой означает полное перенесение сознания в сферу высших стремлений и в будущее, в котором все достижимо. И личность земная тогда становится слугою высшего «Я», правда, только на время воплощения в теле, но собирательницей при этом опыта, знаний и материала, столь нужного для сознательного пребывания в Сферах Надземных. Ведь если нет соответствующих накоплений, там нечем жить и нечего реализовать. Поэтому собирание духовных сокровищ, которые берутся с собою за пределы земного существования, — процесс глубочайшего значения. Но главное — это очищение от всякого сора и освобождение от неполезного груза и всяких нагромождений. Вековой сор являет немалую тягость. Только понимание значения освобождения от него может дать нужные силы на это нелегкое действо. Все нужно успеть совершить, пока еще здесь, на Земле. Смертельная борьба между низшей и Высшей Дуадой неизбежна, и хорошо подготовиться к ней заранее, чтобы выйти победителем из этой схватки. Победа куется сейчас. Помогу, Помогу, но дайте полноту устремления к Свету, чтобы было к чему приложить мерою полной. Подумайте о том, что значит соответствие и в чем заключается созвучие вашего духа со Мною. Полнота обращения и зова соответствует полнострунности Ответа.</w:t>
      </w:r>
    </w:p>
    <w:p w:rsidR="005708EB" w:rsidRDefault="005708EB" w:rsidP="00BF4524"/>
    <w:p w:rsidR="0096778F" w:rsidRDefault="00466BBD" w:rsidP="00BF4524">
      <w:r w:rsidRPr="00A07582">
        <w:rPr>
          <w:b/>
        </w:rPr>
        <w:t>1966</w:t>
      </w:r>
      <w:r>
        <w:rPr>
          <w:b/>
        </w:rPr>
        <w:t xml:space="preserve"> г. </w:t>
      </w:r>
      <w:r w:rsidR="00AF21D1" w:rsidRPr="00AF21D1">
        <w:rPr>
          <w:b/>
        </w:rPr>
        <w:t>877.</w:t>
      </w:r>
      <w:r w:rsidR="0096778F">
        <w:t xml:space="preserve"> (646). </w:t>
      </w:r>
      <w:r w:rsidR="00AF21D1" w:rsidRPr="00AF21D1">
        <w:rPr>
          <w:b/>
        </w:rPr>
        <w:t>(М.А.Й.).</w:t>
      </w:r>
      <w:r w:rsidR="0096778F">
        <w:t xml:space="preserve"> Полное слияние со Светом возможно при полноте очищения сознания от всякого сора. Стоит ли колебаться, когда приходится делать выбор, что бросить и что взять с собою. Весь сор является имуществом земной личности, ее принадлежностью, и освобождение от него есть освобождение от тех пут, которыми связана свобода духа. Свободными Хочет вас видеть Учитель, идущими свободно за Ним. Когда крылья духа связаны цепями неизжитых свойств низшей природы, невозможно подняться без крыльев. Один могучий подъем духа может цепи порвать, и тогда крыльям будет свободно.</w:t>
      </w:r>
    </w:p>
    <w:p w:rsidR="005708EB" w:rsidRDefault="005708EB" w:rsidP="00BF4524"/>
    <w:p w:rsidR="0096778F" w:rsidRDefault="00466BBD" w:rsidP="00BF4524">
      <w:r w:rsidRPr="00A07582">
        <w:rPr>
          <w:b/>
        </w:rPr>
        <w:t>1966</w:t>
      </w:r>
      <w:r>
        <w:rPr>
          <w:b/>
        </w:rPr>
        <w:t xml:space="preserve"> г. </w:t>
      </w:r>
      <w:r w:rsidR="00AF21D1" w:rsidRPr="00AF21D1">
        <w:rPr>
          <w:b/>
        </w:rPr>
        <w:t>878.</w:t>
      </w:r>
      <w:r w:rsidR="0096778F">
        <w:t xml:space="preserve"> (647). </w:t>
      </w:r>
      <w:r w:rsidR="00AF21D1" w:rsidRPr="00AF21D1">
        <w:rPr>
          <w:b/>
        </w:rPr>
        <w:t>(Гуру).</w:t>
      </w:r>
      <w:r w:rsidR="0096778F">
        <w:t xml:space="preserve"> Даже тела с собой не берет человек, отправляясь за пределы земные. Поэтому вопрос о том, что взять и что оставить, приобретает особое значение. Психический багаж тоже </w:t>
      </w:r>
      <w:r w:rsidR="0096778F">
        <w:lastRenderedPageBreak/>
        <w:t>представляет собою различную ценность. Нечто из него может быть очень обременительным и очень задерживать в пути. Нужное и ненужное отделяется друг от друга очень осмотрительно. Берется только то, что легко, и светло, и необходимо. Психический сор тоже не нужен. Все лучшее, светлое, ценное, все лучшие мысли и чувства берутся. Все темное оставляется позади. С поклажей Света легко подниматься, ибо она невесома. Нечистые мысли тянут вниз, подобно жернову на шее, а чистые, легкому газу подобно, вверх устремляют.</w:t>
      </w:r>
    </w:p>
    <w:p w:rsidR="005708EB" w:rsidRDefault="005708EB" w:rsidP="00BF4524"/>
    <w:p w:rsidR="0096778F" w:rsidRDefault="00466BBD" w:rsidP="00BF4524">
      <w:r w:rsidRPr="00A07582">
        <w:rPr>
          <w:b/>
        </w:rPr>
        <w:t>1966</w:t>
      </w:r>
      <w:r>
        <w:rPr>
          <w:b/>
        </w:rPr>
        <w:t xml:space="preserve"> г. </w:t>
      </w:r>
      <w:r w:rsidR="00AF21D1" w:rsidRPr="00AF21D1">
        <w:rPr>
          <w:b/>
        </w:rPr>
        <w:t>879.</w:t>
      </w:r>
      <w:r w:rsidR="0096778F">
        <w:t xml:space="preserve"> (648). </w:t>
      </w:r>
      <w:r w:rsidR="00AF21D1" w:rsidRPr="00AF21D1">
        <w:rPr>
          <w:b/>
        </w:rPr>
        <w:t>(Нояб. 3).</w:t>
      </w:r>
      <w:r w:rsidR="0096778F">
        <w:t xml:space="preserve"> Без соответствия нет созвучия. Соответствие необходимо, чтобы созвучие состоялось. Утверждение качеств духа нужно, для того чтобы было чем соответствовать. Созвучат вибрациям ауры Учителя элементы соответствия. Качества духа и являются этими элементами, ибо состоят из них. Качества духа состоят из элементов огня. Огнями своей ауры созвучит человек с аурой Иерарха. И становится человек огненно звучащим. Закон созвучия управляет миром во всех сферах. Элементы созвучия можно собирать сознательно. Антиподом созвучия будет диссонанс, дискорд, дисгармония. Тьма характерна отсутствием гармонии. Сущность явления ее разрушительна. Итак, созвучие, соответствие, гармония — основы светоносности. Явления Света гармоничны. Спокойствие и равновесие есть гармония центров. Спокойствие и равновесие обуславливают глубину созвучия. Симфония качеств делает его полнострунным. Огненное звучание возможно только при наличии утверждаемых качеств. По степени накопления качеств и созвучие.</w:t>
      </w:r>
    </w:p>
    <w:p w:rsidR="005708EB" w:rsidRDefault="005708EB" w:rsidP="00BF4524"/>
    <w:p w:rsidR="0096778F" w:rsidRDefault="00466BBD" w:rsidP="00BF4524">
      <w:r w:rsidRPr="00A07582">
        <w:rPr>
          <w:b/>
        </w:rPr>
        <w:t>1966</w:t>
      </w:r>
      <w:r>
        <w:rPr>
          <w:b/>
        </w:rPr>
        <w:t xml:space="preserve"> г. </w:t>
      </w:r>
      <w:r w:rsidR="00AF21D1" w:rsidRPr="00AF21D1">
        <w:rPr>
          <w:b/>
        </w:rPr>
        <w:t>880.</w:t>
      </w:r>
      <w:r w:rsidR="0096778F">
        <w:t xml:space="preserve"> (649). Не будет ли ярое стремление утвердить Свет в себе эгоцентризмом? Нет, не будет, ибо Свет, в сердце возжженный, является благом пространственным и освещает вокруг все и всех, кто может воспринимать его искры. И предметы, и вещи, и цветы, и растения, и животные, и стены помещения, и самый воздух вокруг напитываются благой аурой. Таким путем создается Ашрам, нуклеус Света в пространстве. Около накопленного очага Носителя Света вибрации его сохраняются веками и служат рассадником Блага.</w:t>
      </w:r>
    </w:p>
    <w:p w:rsidR="005708EB" w:rsidRDefault="005708EB" w:rsidP="00BF4524"/>
    <w:p w:rsidR="0096778F" w:rsidRDefault="00466BBD" w:rsidP="00BF4524">
      <w:r w:rsidRPr="00A07582">
        <w:rPr>
          <w:b/>
        </w:rPr>
        <w:t>1966</w:t>
      </w:r>
      <w:r>
        <w:rPr>
          <w:b/>
        </w:rPr>
        <w:t xml:space="preserve"> г. </w:t>
      </w:r>
      <w:r w:rsidR="00AF21D1" w:rsidRPr="00AF21D1">
        <w:rPr>
          <w:b/>
        </w:rPr>
        <w:t>881.</w:t>
      </w:r>
      <w:r w:rsidR="0096778F">
        <w:t xml:space="preserve"> (650). </w:t>
      </w:r>
      <w:r w:rsidR="00AF21D1" w:rsidRPr="00AF21D1">
        <w:rPr>
          <w:b/>
        </w:rPr>
        <w:t>(М.А.Й.).</w:t>
      </w:r>
      <w:r w:rsidR="0096778F">
        <w:t xml:space="preserve"> Если «сон подобен смерти», а смерть есть переход человека из мира причин в мир следствий, то и состояние сна можно рассматривать как пребывание в мире следствий в миниатюре и по следствиям этим судить о порожденных причинах в течение дня. В этом смысле на сон можно смотреть как на испытание и проверку мыслей дневных. Тогда процесс утверждения мысли перед отходом ко сну приобретает особое значение. По снам можно судить о глубине и искренности дневных решений. Если человек днем изгнал нечистую мысль, а ночью она возвратилась и вступила в сочетание со своим породителем, значит, освобождение </w:t>
      </w:r>
      <w:r w:rsidR="0096778F">
        <w:lastRenderedPageBreak/>
        <w:t>от нее было неполным, поверхностным и неискренним. Сон — очень искреннее состояние. Таким путем возможна строгая и нелицеприятная самопроверка. Сердце, всецело отдавшее себя Владыке, и во сне будет вибрировать на утвержденной волне. По этому вибрированию и сонным впечатлениям можно судить о полноте и искренности предания сердца Владыке и не обманываться воображаемыми качествами и достижениями.</w:t>
      </w:r>
    </w:p>
    <w:p w:rsidR="005708EB" w:rsidRDefault="005708EB" w:rsidP="00BF4524"/>
    <w:p w:rsidR="0096778F" w:rsidRDefault="00466BBD" w:rsidP="00BF4524">
      <w:r w:rsidRPr="00A07582">
        <w:rPr>
          <w:b/>
        </w:rPr>
        <w:t>1966</w:t>
      </w:r>
      <w:r>
        <w:rPr>
          <w:b/>
        </w:rPr>
        <w:t xml:space="preserve"> г. </w:t>
      </w:r>
      <w:r w:rsidR="00AF21D1" w:rsidRPr="00AF21D1">
        <w:rPr>
          <w:b/>
        </w:rPr>
        <w:t>882.</w:t>
      </w:r>
      <w:r w:rsidR="0096778F">
        <w:t xml:space="preserve"> (651). </w:t>
      </w:r>
      <w:r w:rsidR="00AF21D1" w:rsidRPr="00AF21D1">
        <w:rPr>
          <w:b/>
        </w:rPr>
        <w:t>(Гуру).</w:t>
      </w:r>
      <w:r w:rsidR="0096778F">
        <w:t xml:space="preserve"> Как бы высоко ни поднялся дух по Лестнице Света, за самой высокой ступенью идет еще более высокая, а за ней — высочайшая, и ступеням нет конца. И каждая пройденная ступень оказывается ниже последующей. Этим утверждается понятие относительности всех достижений и знаний. Лестница Света поднимает дух в сферу возможностей беспредельного познавания.</w:t>
      </w:r>
    </w:p>
    <w:p w:rsidR="005708EB" w:rsidRDefault="005708EB" w:rsidP="00BF4524"/>
    <w:p w:rsidR="0096778F" w:rsidRDefault="00466BBD" w:rsidP="00BF4524">
      <w:r w:rsidRPr="00A07582">
        <w:rPr>
          <w:b/>
        </w:rPr>
        <w:t>1966</w:t>
      </w:r>
      <w:r>
        <w:rPr>
          <w:b/>
        </w:rPr>
        <w:t xml:space="preserve"> г. </w:t>
      </w:r>
      <w:r w:rsidR="00AF21D1" w:rsidRPr="00AF21D1">
        <w:rPr>
          <w:b/>
        </w:rPr>
        <w:t>883.</w:t>
      </w:r>
      <w:r w:rsidR="0096778F">
        <w:t xml:space="preserve"> (652). </w:t>
      </w:r>
      <w:r w:rsidR="00AF21D1" w:rsidRPr="00AF21D1">
        <w:rPr>
          <w:b/>
        </w:rPr>
        <w:t>(Нояб. 4).</w:t>
      </w:r>
      <w:r w:rsidR="0096778F">
        <w:t xml:space="preserve"> Одеяние боя более подходит для текущего времени, чем мирное, и оружие Света более нужно, чем оливковая ветвь. Тьма очень активна, и ее приходится встречать во всеоружии. Воин, готовый к бою, готовность свою уявляет как в бодрствовании, так и во сне. Во сне тоже надо быть защищенным и способным отразить любое нападение. Даже ко сну отходя, нельзя преисполняться миром, ибо со всех сторон окружены врагами, ненавистниками Света, готовыми вас растерзать, воспользовавшись любой оплошностью или небрежением. Вспомните, сколько врагов приходилось встречать во время сна и сколько выдержать яростных нападений. Так огненный меч пусть будет всегда наготове. Состояние готовности уже будет защитой. Кому же захочется получить удар пылающего луча. Они нападают обычно на незащищенных и рассчитывают на безнаказанность. Состояние усыпленности не годится для условий момента.</w:t>
      </w:r>
    </w:p>
    <w:p w:rsidR="005708EB" w:rsidRDefault="005708EB" w:rsidP="00BF4524"/>
    <w:p w:rsidR="0096778F" w:rsidRDefault="00466BBD" w:rsidP="00BF4524">
      <w:r w:rsidRPr="00A07582">
        <w:rPr>
          <w:b/>
        </w:rPr>
        <w:t>1966</w:t>
      </w:r>
      <w:r>
        <w:rPr>
          <w:b/>
        </w:rPr>
        <w:t xml:space="preserve"> г. </w:t>
      </w:r>
      <w:r w:rsidR="00AF21D1" w:rsidRPr="00AF21D1">
        <w:rPr>
          <w:b/>
        </w:rPr>
        <w:t>884.</w:t>
      </w:r>
      <w:r w:rsidR="0096778F">
        <w:t xml:space="preserve"> (653). </w:t>
      </w:r>
      <w:r w:rsidR="00AF21D1" w:rsidRPr="00AF21D1">
        <w:rPr>
          <w:b/>
        </w:rPr>
        <w:t>(М.А.Й.).</w:t>
      </w:r>
      <w:r w:rsidR="0096778F">
        <w:t xml:space="preserve"> И еще следует научиться страдать и выдерживать удары судьбы, не теряя равновесия духа. Того, через что суждено пройти, не избежать, но сохранять равновесие при этом все же необходимо. Если терять его при каждом ударе или неприятности, то как же тогда удержаться на достигнутой ступени! Огорчений не избежать, а также и страданий, но встретить их можно, сохраняя достоинство духа и спокойствие.</w:t>
      </w:r>
    </w:p>
    <w:p w:rsidR="005708EB" w:rsidRDefault="005708EB" w:rsidP="00BF4524"/>
    <w:p w:rsidR="0096778F" w:rsidRDefault="00466BBD" w:rsidP="00BF4524">
      <w:r w:rsidRPr="00A07582">
        <w:rPr>
          <w:b/>
        </w:rPr>
        <w:t>1966</w:t>
      </w:r>
      <w:r>
        <w:rPr>
          <w:b/>
        </w:rPr>
        <w:t xml:space="preserve"> г. </w:t>
      </w:r>
      <w:r w:rsidR="00AF21D1" w:rsidRPr="00AF21D1">
        <w:rPr>
          <w:b/>
        </w:rPr>
        <w:t>885.</w:t>
      </w:r>
      <w:r w:rsidR="0096778F">
        <w:t xml:space="preserve"> (654). </w:t>
      </w:r>
      <w:r w:rsidR="00AF21D1" w:rsidRPr="00AF21D1">
        <w:rPr>
          <w:b/>
        </w:rPr>
        <w:t>(Гуру).</w:t>
      </w:r>
      <w:r w:rsidR="0096778F">
        <w:t xml:space="preserve"> Нельзя опускать руки под силою враждебных противодействий — добьют. Борьба до конца и победа. Победа тоже в духе. Поэтому духом сломиться нельзя. Временное и кажущееся торжество тьмы — ничто, пока воин держится духом. А дух несломим и несокрушим, и в духе победа.</w:t>
      </w:r>
    </w:p>
    <w:p w:rsidR="005708EB" w:rsidRDefault="005708EB" w:rsidP="00BF4524"/>
    <w:p w:rsidR="0096778F" w:rsidRDefault="0096778F" w:rsidP="00C44506">
      <w:pPr>
        <w:pStyle w:val="Quote"/>
      </w:pPr>
      <w:r>
        <w:t>Видел пламя горящего фонарика.</w:t>
      </w:r>
    </w:p>
    <w:p w:rsidR="0096778F" w:rsidRDefault="0096778F" w:rsidP="00C44506">
      <w:pPr>
        <w:pStyle w:val="Quote"/>
      </w:pPr>
      <w:r>
        <w:lastRenderedPageBreak/>
        <w:t>Во сне видел, что бой-мальчик, который начал прислуживать, подметал комнату. Половина была подметена от сора.</w:t>
      </w:r>
    </w:p>
    <w:p w:rsidR="0096778F" w:rsidRDefault="00466BBD" w:rsidP="00BF4524">
      <w:r w:rsidRPr="00A07582">
        <w:rPr>
          <w:b/>
        </w:rPr>
        <w:t>1966</w:t>
      </w:r>
      <w:r>
        <w:rPr>
          <w:b/>
        </w:rPr>
        <w:t xml:space="preserve"> г. </w:t>
      </w:r>
      <w:r w:rsidR="00AF21D1" w:rsidRPr="00AF21D1">
        <w:rPr>
          <w:b/>
        </w:rPr>
        <w:t>886.</w:t>
      </w:r>
      <w:r w:rsidR="0096778F">
        <w:t xml:space="preserve"> </w:t>
      </w:r>
      <w:r w:rsidR="00AF21D1" w:rsidRPr="00AF21D1">
        <w:rPr>
          <w:b/>
        </w:rPr>
        <w:t>(Нояб. 5).</w:t>
      </w:r>
      <w:r w:rsidR="0096778F">
        <w:t xml:space="preserve"> (Со сна). Хочу аппарат твоего духа настроить на волне самоотверженности и служения людям.</w:t>
      </w:r>
    </w:p>
    <w:p w:rsidR="0096778F" w:rsidRDefault="0096778F" w:rsidP="00BF4524">
      <w:r>
        <w:t>(Потом еще). На позднее лето.</w:t>
      </w:r>
    </w:p>
    <w:p w:rsidR="0096778F" w:rsidRDefault="0096778F" w:rsidP="00BF4524">
      <w:r>
        <w:t>Сын Мой, пробить скорлупу ауры и выйти на пространственный простор столь же трудно, как и отвергнуться от себя. В обоих случаях помехой является личное «я». Оно наполнено своими переживаниями, своими мыслями и впечатлениями. Их необходимо потушить. Также и в сердце Могу войти, когда личное «я» не мешает и не заполняет собою его средоточие. Любовь действенна тем, что сосредоточение на любимом Облике исключает возможность самонаполнения сердца собою, интересами личного «я». Личное «я» — слуга высшего «Я», но не тиран и не деспот, попирающий высшее пятою. Душу свою потерявший обретает ее. Душа — личное начало в человеке, утрата которого или отвержение от которого позволяет высшему «Я» проявиться. Мантрам, повторение воззваний или молитва облегчают эту возможность. Ярая оболочка астрала не хочет смириться и умерить себя. Но стоит ли с нею считаться и уделять слишком много внимания ей, обреченной на уничтожение и смерть после перехода Порога. Она только временное орудие духа, но не самодовлеющая величина. Овладение ею и подчинение ее воле духу свободу дает.</w:t>
      </w:r>
    </w:p>
    <w:p w:rsidR="005708EB" w:rsidRDefault="005708EB" w:rsidP="00BF4524"/>
    <w:p w:rsidR="0096778F" w:rsidRDefault="00466BBD" w:rsidP="00BF4524">
      <w:r w:rsidRPr="00A07582">
        <w:rPr>
          <w:b/>
        </w:rPr>
        <w:t>1966</w:t>
      </w:r>
      <w:r>
        <w:rPr>
          <w:b/>
        </w:rPr>
        <w:t xml:space="preserve"> г. </w:t>
      </w:r>
      <w:r w:rsidR="00AF21D1" w:rsidRPr="00AF21D1">
        <w:rPr>
          <w:b/>
        </w:rPr>
        <w:t>887.</w:t>
      </w:r>
      <w:r w:rsidR="0096778F">
        <w:t xml:space="preserve"> Пространственное Служение отличается от обычного тем, что оно творится мыслью. Ничто внешнее не может ему помешать, если мысль не связана себеслужением. Облик мира строится мыслью. В это строительство можно вливать светлые мысли созидания. Новый Мир строится мыслью. Зная основания, на которых воздвигается его здание, можно много помочь делу строительства этого мира именно мыслью. Следует обратить особое внимание на то, что сходит в пространство с с конвейера собственного сознания в форме мыслеобразов, которые оплодотворяют собою мысли многих людей.</w:t>
      </w:r>
    </w:p>
    <w:p w:rsidR="005708EB" w:rsidRDefault="005708EB" w:rsidP="00BF4524"/>
    <w:p w:rsidR="0096778F" w:rsidRDefault="00466BBD" w:rsidP="00BF4524">
      <w:r w:rsidRPr="00A07582">
        <w:rPr>
          <w:b/>
        </w:rPr>
        <w:t>1966</w:t>
      </w:r>
      <w:r>
        <w:rPr>
          <w:b/>
        </w:rPr>
        <w:t xml:space="preserve"> г. </w:t>
      </w:r>
      <w:r w:rsidR="00AF21D1" w:rsidRPr="00AF21D1">
        <w:rPr>
          <w:b/>
        </w:rPr>
        <w:t>888.</w:t>
      </w:r>
      <w:r w:rsidR="0096778F">
        <w:t xml:space="preserve"> (655). </w:t>
      </w:r>
      <w:r w:rsidR="00AF21D1" w:rsidRPr="00AF21D1">
        <w:rPr>
          <w:b/>
        </w:rPr>
        <w:t>(М.А.Й.).</w:t>
      </w:r>
      <w:r w:rsidR="0096778F">
        <w:t xml:space="preserve"> Подняться сознанием до уровня тех, к кому оно устремлено, — вот в чем задача. Без этого условия не может быть созвучия. Не снизить их до себя, но именно возвыситься до них будет единственно возможным решением. Для этого многим приходится поступиться и, главное, — тем, что мешает. А мешает свое призрачное малое «я», пытающееся заменить и заполнить собою все и поставить себя первее Владыки. Надо ли пояснять, что, пока на него не надета смирительная рубашка, Общение желаемых следствий не дает.</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889.</w:t>
      </w:r>
      <w:r w:rsidR="0096778F">
        <w:t xml:space="preserve"> </w:t>
      </w:r>
      <w:r w:rsidR="00AF21D1" w:rsidRPr="00AF21D1">
        <w:rPr>
          <w:b/>
        </w:rPr>
        <w:t>(Гуру).</w:t>
      </w:r>
      <w:r w:rsidR="0096778F">
        <w:t xml:space="preserve"> Вода долбит камень. Это можно символом взять, когда стремитесь достичь результатов в области необычного. Работа продолжается вопреки очевидности и кажущемуся отсутствию следствий. Но вода долбит камень, а воля прорывает в пространстве каналы возможностей и в конечном итоге рано или поздно, но все же достигает цели.</w:t>
      </w:r>
    </w:p>
    <w:p w:rsidR="0096778F" w:rsidRDefault="0096778F" w:rsidP="009A0E33">
      <w:pPr>
        <w:pStyle w:val="Quote"/>
      </w:pPr>
      <w:r>
        <w:t>После обеда видел во сне, что срочно укладывал сундуки.</w:t>
      </w:r>
    </w:p>
    <w:p w:rsidR="005708EB" w:rsidRDefault="005708EB" w:rsidP="00BF4524"/>
    <w:p w:rsidR="0096778F" w:rsidRDefault="00466BBD" w:rsidP="00BF4524">
      <w:r w:rsidRPr="00A07582">
        <w:rPr>
          <w:b/>
        </w:rPr>
        <w:t>1966</w:t>
      </w:r>
      <w:r>
        <w:rPr>
          <w:b/>
        </w:rPr>
        <w:t xml:space="preserve"> г. </w:t>
      </w:r>
      <w:r w:rsidR="00AF21D1" w:rsidRPr="00AF21D1">
        <w:rPr>
          <w:b/>
        </w:rPr>
        <w:t>890.</w:t>
      </w:r>
      <w:r w:rsidR="0096778F">
        <w:t xml:space="preserve"> (656). </w:t>
      </w:r>
      <w:r w:rsidR="00AF21D1" w:rsidRPr="00AF21D1">
        <w:rPr>
          <w:b/>
        </w:rPr>
        <w:t>(Нояб. 6).</w:t>
      </w:r>
      <w:r w:rsidR="0096778F">
        <w:t xml:space="preserve"> Назовем любовь великой объединительницей. Она соединяет любящего с любимым. Все, что любит человек, связано с ним нитью магнитной связи. Это чувство может быть раздроблено и расточаться по мелочам. Но когда устремляется оно на самое высокое, что может представить себе сознание, магнитная связь становится сияющей. Любовь бывает двух родов: связывающая и освобождающая; связывающая, если устремлена на то, что влечет вниз, и освобождающая — если вверх. Зовем ее победительницей огненной, когда связует она дух с Огненным Обликом Иерарха, ибо тогда ведет победно она к вершинам больших достижений. Она помогает преодолеть любое препятствие или испытание, стоящее на пути к победе. Она же магнитно устремит дух, освобожденный от тела, к сияющему Фокусу Единого Света. Трудно преодолевать в себе вековые нагромождения, но сила любви к Учителю помогает и их побеждать. Сурова эта любовь, не знает она слезливой сентиментальности, попустительства, слабости и потворства низшей природе человека. Она на подвиг зовет, очищая сердце, горящее любовью, от всякого сора. Она не знает сомнений и колебаний, но знает преданность до конца. Ее утверждая в сердце своем, можно дойти до положенного.</w:t>
      </w:r>
    </w:p>
    <w:p w:rsidR="005708EB" w:rsidRDefault="005708EB" w:rsidP="00BF4524"/>
    <w:p w:rsidR="0096778F" w:rsidRDefault="00466BBD" w:rsidP="00BF4524">
      <w:r w:rsidRPr="00A07582">
        <w:rPr>
          <w:b/>
        </w:rPr>
        <w:t>1966</w:t>
      </w:r>
      <w:r>
        <w:rPr>
          <w:b/>
        </w:rPr>
        <w:t xml:space="preserve"> г. </w:t>
      </w:r>
      <w:r w:rsidR="00AF21D1" w:rsidRPr="00AF21D1">
        <w:rPr>
          <w:b/>
        </w:rPr>
        <w:t>891.</w:t>
      </w:r>
      <w:r w:rsidR="0096778F">
        <w:t xml:space="preserve"> </w:t>
      </w:r>
      <w:r w:rsidR="00AF21D1" w:rsidRPr="00AF21D1">
        <w:rPr>
          <w:b/>
        </w:rPr>
        <w:t>(М.А.Й.).</w:t>
      </w:r>
      <w:r w:rsidR="0096778F">
        <w:t xml:space="preserve"> Все посылаемые знаки внимательно отметим. Явление мурашей при перечитывании писем весьма характерно — это касание на расстоянии. Осознание усиливает явление. Внимательность помогает. Знаки — это вехи пути. По ним легче идти, не теряя направления. Сравнивая, можно увидеть множества,</w:t>
      </w:r>
      <w:r w:rsidR="009A0E33" w:rsidRPr="00D859B8">
        <w:t xml:space="preserve"> </w:t>
      </w:r>
      <w:r w:rsidR="0096778F">
        <w:t>идущих, не зная куда и зачем. Порадуемся тому, что знаем.</w:t>
      </w:r>
    </w:p>
    <w:p w:rsidR="005708EB" w:rsidRDefault="005708EB" w:rsidP="00BF4524"/>
    <w:p w:rsidR="0096778F" w:rsidRDefault="00466BBD" w:rsidP="00BF4524">
      <w:r w:rsidRPr="00A07582">
        <w:rPr>
          <w:b/>
        </w:rPr>
        <w:t>1966</w:t>
      </w:r>
      <w:r>
        <w:rPr>
          <w:b/>
        </w:rPr>
        <w:t xml:space="preserve"> г. </w:t>
      </w:r>
      <w:r w:rsidR="00AF21D1" w:rsidRPr="00AF21D1">
        <w:rPr>
          <w:b/>
        </w:rPr>
        <w:t>892.</w:t>
      </w:r>
      <w:r w:rsidR="0096778F">
        <w:t xml:space="preserve"> </w:t>
      </w:r>
      <w:r w:rsidR="00AF21D1" w:rsidRPr="00AF21D1">
        <w:rPr>
          <w:b/>
        </w:rPr>
        <w:t>(Гуру).</w:t>
      </w:r>
      <w:r w:rsidR="0096778F">
        <w:t xml:space="preserve"> Астральная оболочка охотно вибрирует на привычные раздражения. Это легко проверить, анализируя сонные видения. Но человек — владыка в своем микрокосме, и воли приказ привычную реакцию может изменить, потушить и заменить противоположной. Приказ может быть дан на срок, на короткое или длительное время и даже навсегда. При освобождении от привычек, например, курения, приказ может быть столь тверд и категоричен, что парализует даже самое желание покурить и освобождает человека от излишних мучений. Этим свойством приказа можно пользоваться при очищении сознания от нежелательных накоплений. Приказ действует </w:t>
      </w:r>
      <w:r w:rsidR="0096778F">
        <w:lastRenderedPageBreak/>
        <w:t>как во сне, так и наяву. Он должен быть тверд, решителен и бесповоротен. Надо только, чтобы огненная энергия приказа была сильнее энергии, вложенной человеком в привычки или в те нежелательные свойства его природы, которые следует преодолеть. Даваемый некоторыми людьми обет есть не что иное как категорический приказ всего сознания, которому беспрекословно подчиняется психика человека.</w:t>
      </w:r>
    </w:p>
    <w:p w:rsidR="005708EB" w:rsidRDefault="005708EB" w:rsidP="00BF4524"/>
    <w:p w:rsidR="0096778F" w:rsidRDefault="0096778F" w:rsidP="00D859B8">
      <w:pPr>
        <w:pStyle w:val="Quote"/>
      </w:pPr>
      <w:r>
        <w:t>Во сне показывал кому-то и поднимался в комнате с трудом сперва до середины, потом до потолка. Сны помнил. Обычные &lt;...&gt; Видел белые хризантемы.</w:t>
      </w:r>
    </w:p>
    <w:p w:rsidR="0096778F" w:rsidRDefault="00466BBD" w:rsidP="00BF4524">
      <w:r w:rsidRPr="00A07582">
        <w:rPr>
          <w:b/>
        </w:rPr>
        <w:t>1966</w:t>
      </w:r>
      <w:r>
        <w:rPr>
          <w:b/>
        </w:rPr>
        <w:t xml:space="preserve"> г. </w:t>
      </w:r>
      <w:r w:rsidR="00AF21D1" w:rsidRPr="00AF21D1">
        <w:rPr>
          <w:b/>
        </w:rPr>
        <w:t>893.</w:t>
      </w:r>
      <w:r w:rsidR="0096778F">
        <w:t xml:space="preserve"> </w:t>
      </w:r>
      <w:r w:rsidR="00AF21D1" w:rsidRPr="00AF21D1">
        <w:rPr>
          <w:b/>
        </w:rPr>
        <w:t>(Нояб. 7).</w:t>
      </w:r>
      <w:r w:rsidR="0096778F">
        <w:t xml:space="preserve"> Сны начинают упорядочиваться при внимательном к ним отношении и утверждении мысли перед отходом ко сну. Приказ воли астральной оболочке ею обычно выполняется, если он достаточно силен, а главное, искренен. Если приказ говорит одно, а шевелящееся и не убитое в глубине сознания желание шепчет другое, результата не будет. Только приказ всего сознания действенен. Также почти невозможно пробить скорлупу ауры, если только личное заполняет ее. Молитва Иисусова способствует тому, что она,</w:t>
      </w:r>
      <w:r w:rsidR="00D859B8" w:rsidRPr="00B55FCD">
        <w:t xml:space="preserve"> </w:t>
      </w:r>
      <w:r w:rsidR="0096778F">
        <w:t>занимая все поле сознания, заставляет личное умолкать. Чем чаще к ней обращаться, тем лучше. При звучании ее суета замолкает. Можно взять за правило к ней прибегать, как только ненужные мысли появляются на экране сознания. Ведь этот экран всегда может быть занят чем-то полезным. Бродячие, случайные, праздные, никчемные мысли никому не нужны и вредны пространственно, являясь мысленным сором. Контроль над мыслями заключается не только в том, что не допускаются негодные мысли, но и в том, чтобы утверждать ряд мыслей полезных, давать им направление и доводить до конца. Контроль над мыслью означает также и контроль над астралом и овладение им. Действительное служение начинается только тогда, когда достигнуто овладение мыслью.</w:t>
      </w:r>
    </w:p>
    <w:p w:rsidR="005708EB" w:rsidRDefault="005708EB" w:rsidP="00BF4524"/>
    <w:p w:rsidR="0096778F" w:rsidRDefault="00466BBD" w:rsidP="00BF4524">
      <w:r w:rsidRPr="00A07582">
        <w:rPr>
          <w:b/>
        </w:rPr>
        <w:t>1966</w:t>
      </w:r>
      <w:r>
        <w:rPr>
          <w:b/>
        </w:rPr>
        <w:t xml:space="preserve"> г. </w:t>
      </w:r>
      <w:r w:rsidR="00AF21D1" w:rsidRPr="00AF21D1">
        <w:rPr>
          <w:b/>
        </w:rPr>
        <w:t>894.</w:t>
      </w:r>
      <w:r w:rsidR="0096778F">
        <w:t xml:space="preserve"> (657). </w:t>
      </w:r>
      <w:r w:rsidR="00AF21D1" w:rsidRPr="00AF21D1">
        <w:rPr>
          <w:b/>
        </w:rPr>
        <w:t>(М.А.Й.).</w:t>
      </w:r>
      <w:r w:rsidR="0096778F">
        <w:t xml:space="preserve"> Из глубин духа вызываются неисчерпаемые силы его. Человек ничтожный и исполин духа могут стоять рядом, и тогда становится понятным, что не из внешнего мира, но именно из глубин своих один почерпает огненную мощь, в то время как другой, не имеющий накоплений, являет собою полное ничтожество. Надо уметь призывать эту силу. Герои и подвижники являют ее. И даже обычные люди в моменты подъема творят большие дела. Дух у всех, и силы его неисчерпаемы. Ничтожество не в духе, но в оболочках, овладевших волею человека и закрывших и заглушивших огонь духа.</w:t>
      </w:r>
    </w:p>
    <w:p w:rsidR="005708EB" w:rsidRDefault="005708EB" w:rsidP="00BF4524"/>
    <w:p w:rsidR="0096778F" w:rsidRDefault="00466BBD" w:rsidP="00BF4524">
      <w:r w:rsidRPr="00A07582">
        <w:rPr>
          <w:b/>
        </w:rPr>
        <w:t>1966</w:t>
      </w:r>
      <w:r>
        <w:rPr>
          <w:b/>
        </w:rPr>
        <w:t xml:space="preserve"> г. </w:t>
      </w:r>
      <w:r w:rsidR="00AF21D1" w:rsidRPr="00AF21D1">
        <w:rPr>
          <w:b/>
        </w:rPr>
        <w:t>895.</w:t>
      </w:r>
      <w:r w:rsidR="0096778F">
        <w:t xml:space="preserve"> (658). </w:t>
      </w:r>
      <w:r w:rsidR="00AF21D1" w:rsidRPr="00AF21D1">
        <w:rPr>
          <w:b/>
        </w:rPr>
        <w:t>(Гуру).</w:t>
      </w:r>
      <w:r w:rsidR="0096778F">
        <w:t xml:space="preserve"> Мысль пролагает канал к тому, к чему устремляется сердце. Сердце и мысль кооперируются. Следствия мыслей уходят так далеко, что не исчерпываются циклом одного </w:t>
      </w:r>
      <w:r w:rsidR="0096778F">
        <w:lastRenderedPageBreak/>
        <w:t>воплощения. И семена вновь рассеиваемых мыслей дадут свои далекие всходы. Этим путем при сознательном их посеве определяется, или творится, будущее. Каждый может стать его сознательным творцом, ибо будущее творится мыслью.</w:t>
      </w:r>
    </w:p>
    <w:p w:rsidR="005708EB" w:rsidRDefault="005708EB" w:rsidP="00BF4524"/>
    <w:p w:rsidR="0096778F" w:rsidRDefault="0096778F" w:rsidP="00B55FCD">
      <w:pPr>
        <w:pStyle w:val="Quote"/>
      </w:pPr>
      <w:r>
        <w:t>Видел во сне, что пришла P-а и меня поцеловала. Потом видел, что готовился к переезду на новую квартиру.</w:t>
      </w:r>
    </w:p>
    <w:p w:rsidR="0096778F" w:rsidRDefault="00466BBD" w:rsidP="00BF4524">
      <w:r w:rsidRPr="00A07582">
        <w:rPr>
          <w:b/>
        </w:rPr>
        <w:t>1966</w:t>
      </w:r>
      <w:r>
        <w:rPr>
          <w:b/>
        </w:rPr>
        <w:t xml:space="preserve"> г. </w:t>
      </w:r>
      <w:r w:rsidR="00AF21D1" w:rsidRPr="00AF21D1">
        <w:rPr>
          <w:b/>
        </w:rPr>
        <w:t>896.</w:t>
      </w:r>
      <w:r w:rsidR="0096778F">
        <w:t xml:space="preserve"> (659). </w:t>
      </w:r>
      <w:r w:rsidR="00AF21D1" w:rsidRPr="00AF21D1">
        <w:rPr>
          <w:b/>
        </w:rPr>
        <w:t>(Нояб. 8).</w:t>
      </w:r>
      <w:r w:rsidR="0096778F">
        <w:t xml:space="preserve"> Поясню: Нас интересует внешнее «я» Нам близких людей постольку поскольку этот внешний человек является верным слугою своей Индивидуальности. Наша Забота — о внутреннем человеке, об Ego, ибо внешний умирает, a Ego продолжает пребывать в орбите Нашего внимания и Наших Лучей. И нередко случается, что интересы внешнего и внутреннего расходятся. И тогда во имя Эволюции Ego приходится жертвовать интересами личности. Они временны и преходящи, как и сама личность, и потому от их ущемления Ego не терпит ущерба, а скорее, наоборот. Потому и Помощь Наша Проливается порою совсем не в том направлении, в котором ожидает личное «я» ученика или того, кому она оказывается. Двоих в себе надо понять — один на время, слуга и собиратель материала для высшего «Я». Другой — Ego, бессмертное и перевоплощающееся, — в каждом воплощении через личность накапливает опыт и знания своей Высшей Триады, которая одна только и остается после рушения личности и ее внутреннего мира, касающегося плотных условий и связанного с ними. Можно еще при жизни в физическом теле сосредоточивать свои устремления в своем высшем «Я», не считаясь с удобствами и желаниями своей личности малой. Это и будет истинным самоотвержением и выполнением древнего Завета: «Отвергнись от себя и следуй за Мною».</w:t>
      </w:r>
    </w:p>
    <w:p w:rsidR="005708EB" w:rsidRDefault="005708EB" w:rsidP="00BF4524"/>
    <w:p w:rsidR="0096778F" w:rsidRDefault="00466BBD" w:rsidP="00BF4524">
      <w:r w:rsidRPr="00A07582">
        <w:rPr>
          <w:b/>
        </w:rPr>
        <w:t>1966</w:t>
      </w:r>
      <w:r>
        <w:rPr>
          <w:b/>
        </w:rPr>
        <w:t xml:space="preserve"> г. </w:t>
      </w:r>
      <w:r w:rsidR="00AF21D1" w:rsidRPr="00AF21D1">
        <w:rPr>
          <w:b/>
        </w:rPr>
        <w:t>897.</w:t>
      </w:r>
      <w:r w:rsidR="0096778F">
        <w:t xml:space="preserve"> Самобичевания, власяницы и вериги, несмотря на всю их нелепость, указывают все же на то, насколько истязатели своего тела отделяли его и свое малое «я» от другого, которому они пытались этими грубыми способами его подчинить. Они хотели обуздать свой астрал, свою самость, свою плотную оболочку и этим путем утвердить власть духа над плотью. Вместо осуждения лучше постараться понять, чем были вызваны эти, кажущиеся нелепыми явления.</w:t>
      </w:r>
    </w:p>
    <w:p w:rsidR="005708EB" w:rsidRDefault="005708EB" w:rsidP="00BF4524"/>
    <w:p w:rsidR="0096778F" w:rsidRDefault="00466BBD" w:rsidP="00BF4524">
      <w:r w:rsidRPr="00A07582">
        <w:rPr>
          <w:b/>
        </w:rPr>
        <w:t>1966</w:t>
      </w:r>
      <w:r>
        <w:rPr>
          <w:b/>
        </w:rPr>
        <w:t xml:space="preserve"> г. </w:t>
      </w:r>
      <w:r w:rsidR="00AF21D1" w:rsidRPr="00AF21D1">
        <w:rPr>
          <w:b/>
        </w:rPr>
        <w:t>898.</w:t>
      </w:r>
      <w:r w:rsidR="0096778F">
        <w:t xml:space="preserve"> </w:t>
      </w:r>
      <w:r w:rsidR="00AF21D1" w:rsidRPr="00AF21D1">
        <w:rPr>
          <w:b/>
        </w:rPr>
        <w:t>(М.А.Й.).</w:t>
      </w:r>
      <w:r w:rsidR="0096778F">
        <w:t xml:space="preserve"> В случае победы победителю прощается всё, всё, над чем утвердил он победу. Поэтому не будем смущаться ничем, пока идет борьба со своей низшей природой, зная, что победа приносит оправдание. Смущаются пусть те, кто не может себя победить. Победителя же не смутит и не задержит ничто. И даже самая трудность победы будет лишь делать ее более полной и окончательной.</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899.</w:t>
      </w:r>
      <w:r w:rsidR="0096778F">
        <w:t xml:space="preserve"> (660). </w:t>
      </w:r>
      <w:r w:rsidR="00AF21D1" w:rsidRPr="00AF21D1">
        <w:rPr>
          <w:b/>
        </w:rPr>
        <w:t>(М.А.Й.).</w:t>
      </w:r>
      <w:r w:rsidR="0096778F">
        <w:t xml:space="preserve"> Любовь к своей Иерархии — это могучая сила, которую можно легко обратить на преодоление в себе всего того, что подлежит искоренению и изживанию.</w:t>
      </w:r>
    </w:p>
    <w:p w:rsidR="005708EB" w:rsidRDefault="005708EB" w:rsidP="00BF4524"/>
    <w:p w:rsidR="0096778F" w:rsidRDefault="00466BBD" w:rsidP="00BF4524">
      <w:r w:rsidRPr="00A07582">
        <w:rPr>
          <w:b/>
        </w:rPr>
        <w:t>1966</w:t>
      </w:r>
      <w:r>
        <w:rPr>
          <w:b/>
        </w:rPr>
        <w:t xml:space="preserve"> г. </w:t>
      </w:r>
      <w:r w:rsidR="00AF21D1" w:rsidRPr="00AF21D1">
        <w:rPr>
          <w:b/>
        </w:rPr>
        <w:t>900.</w:t>
      </w:r>
      <w:r w:rsidR="0096778F">
        <w:t xml:space="preserve"> (661). </w:t>
      </w:r>
      <w:r w:rsidR="00AF21D1" w:rsidRPr="00AF21D1">
        <w:rPr>
          <w:b/>
        </w:rPr>
        <w:t>(Гуру).</w:t>
      </w:r>
      <w:r w:rsidR="0096778F">
        <w:t xml:space="preserve"> Иногда очень полезно подумать о том, насколько нам не нужны все те нагромождения, которые наслаиваются вокруг личности тех, кого мы позвали за собою. Учитель Указует отобрать в путь дальний только ценные вещи, только те, которые взять можно с собою за пределы плотного мира, за пределы астрального, в Высшие Сферы Бессмертной Триады. Все остальное будет излишней поклажей, которая отягощает подъем.</w:t>
      </w:r>
    </w:p>
    <w:p w:rsidR="005708EB" w:rsidRDefault="005708EB" w:rsidP="00BF4524"/>
    <w:p w:rsidR="0096778F" w:rsidRDefault="0096778F" w:rsidP="00B55FCD">
      <w:pPr>
        <w:pStyle w:val="Quote"/>
      </w:pPr>
      <w:r>
        <w:t>Вот уже несколько дней подряд, утвердив положение мысли перед отходом ко сну и отдав приказ астралу не реагировать на нежелательные явления, вижу каждый раз кого-нибудь из друзей или знакомых. Сегодня видел Шурку, еще кого-то, вчера &lt;...&gt; М.</w:t>
      </w:r>
    </w:p>
    <w:p w:rsidR="0096778F" w:rsidRDefault="00466BBD" w:rsidP="00BF4524">
      <w:r w:rsidRPr="00A07582">
        <w:rPr>
          <w:b/>
        </w:rPr>
        <w:t>1966</w:t>
      </w:r>
      <w:r>
        <w:rPr>
          <w:b/>
        </w:rPr>
        <w:t xml:space="preserve"> г. </w:t>
      </w:r>
      <w:r w:rsidR="00AF21D1" w:rsidRPr="00AF21D1">
        <w:rPr>
          <w:b/>
        </w:rPr>
        <w:t>901.</w:t>
      </w:r>
      <w:r w:rsidR="0096778F">
        <w:t xml:space="preserve"> (662). </w:t>
      </w:r>
      <w:r w:rsidR="00AF21D1" w:rsidRPr="00AF21D1">
        <w:rPr>
          <w:b/>
        </w:rPr>
        <w:t>(Нояб. 9).</w:t>
      </w:r>
      <w:r w:rsidR="0096778F">
        <w:t xml:space="preserve"> Кроме кармических неизбежностей некоторых условий, могут быть и другие причины, почему, несмотря на обращения, желаемая помощь не приходит. Пространственный провод следует держать крепко. Сомнения, колебания, шатания, занятость собою, огорчения, жалобы, ожесточение — все эти чувства ослабляют его и делают подчас невозможным получение Помощи. Можно проверить себя на крепость провода, чтобы знать определенно, не были ли в прошлом допущены чувства, прерывающие связь с Иерархом. Тонкие энергии требуют очень бережного отношения. Мост сияющей связи может мгновенно явить гору.</w:t>
      </w:r>
    </w:p>
    <w:p w:rsidR="005708EB" w:rsidRDefault="005708EB" w:rsidP="00BF4524"/>
    <w:p w:rsidR="0096778F" w:rsidRDefault="00466BBD" w:rsidP="00BF4524">
      <w:r w:rsidRPr="00A07582">
        <w:rPr>
          <w:b/>
        </w:rPr>
        <w:t>1966</w:t>
      </w:r>
      <w:r>
        <w:rPr>
          <w:b/>
        </w:rPr>
        <w:t xml:space="preserve"> г. </w:t>
      </w:r>
      <w:r w:rsidR="00AF21D1" w:rsidRPr="00AF21D1">
        <w:rPr>
          <w:b/>
        </w:rPr>
        <w:t>902.</w:t>
      </w:r>
      <w:r w:rsidR="0096778F">
        <w:t xml:space="preserve"> </w:t>
      </w:r>
      <w:r w:rsidR="00AF21D1" w:rsidRPr="00AF21D1">
        <w:rPr>
          <w:b/>
        </w:rPr>
        <w:t>(М.А.Й.).</w:t>
      </w:r>
      <w:r w:rsidR="0096778F">
        <w:t xml:space="preserve"> Возможности даются. Каждую из них можно или осуществить, или упустить. Хорошо иногда проверить себя на упущенные возможности, с тем чтобы в будущем уже не упустить ни одной. Беда вся в том, что упущенное неповторимо. Требуются новые сочетания новых условий, на что нужно время.</w:t>
      </w:r>
    </w:p>
    <w:p w:rsidR="005708EB" w:rsidRDefault="005708EB" w:rsidP="00BF4524"/>
    <w:p w:rsidR="0096778F" w:rsidRDefault="00466BBD" w:rsidP="00BF4524">
      <w:r w:rsidRPr="00A07582">
        <w:rPr>
          <w:b/>
        </w:rPr>
        <w:t>1966</w:t>
      </w:r>
      <w:r>
        <w:rPr>
          <w:b/>
        </w:rPr>
        <w:t xml:space="preserve"> г. </w:t>
      </w:r>
      <w:r w:rsidR="00AF21D1" w:rsidRPr="00AF21D1">
        <w:rPr>
          <w:b/>
        </w:rPr>
        <w:t>903.</w:t>
      </w:r>
      <w:r w:rsidR="0096778F">
        <w:t xml:space="preserve"> (663). </w:t>
      </w:r>
      <w:r w:rsidR="00AF21D1" w:rsidRPr="00AF21D1">
        <w:rPr>
          <w:b/>
        </w:rPr>
        <w:t>(Гуру).</w:t>
      </w:r>
      <w:r w:rsidR="0096778F">
        <w:t xml:space="preserve"> Подъемы духа определяются не внешними условиями, но ритмом сознания. Надо уметь уловить этот благоприятный момент, чтобы успеть бросить в пространство как можно больше психических зерен. При устремлении в будущее этот посев будет особенно плодоносным. Живем ради будущего — в нем всё.</w:t>
      </w:r>
    </w:p>
    <w:p w:rsidR="005708EB" w:rsidRDefault="005708EB" w:rsidP="00BF4524"/>
    <w:p w:rsidR="0096778F" w:rsidRDefault="00466BBD" w:rsidP="00BF4524">
      <w:r w:rsidRPr="00A07582">
        <w:rPr>
          <w:b/>
        </w:rPr>
        <w:t>1966</w:t>
      </w:r>
      <w:r>
        <w:rPr>
          <w:b/>
        </w:rPr>
        <w:t xml:space="preserve"> г. </w:t>
      </w:r>
      <w:r w:rsidR="00AF21D1" w:rsidRPr="00AF21D1">
        <w:rPr>
          <w:b/>
        </w:rPr>
        <w:t>904.</w:t>
      </w:r>
      <w:r w:rsidR="0096778F">
        <w:t xml:space="preserve"> (664). </w:t>
      </w:r>
      <w:r w:rsidR="00AF21D1" w:rsidRPr="00AF21D1">
        <w:rPr>
          <w:b/>
        </w:rPr>
        <w:t>(Нояб. 10).</w:t>
      </w:r>
      <w:r w:rsidR="0096778F">
        <w:t xml:space="preserve"> Сын Мой, это хорошо, когда осознается та огромная область знания, которая подлежит изучению, освоению и овладению ею. Ничтожно по сравнению с нею все, что познано до сих пор человеком. С этим пониманием и будем подходить к Учению Жизни, отдавая себе ясный отчет в том, что </w:t>
      </w:r>
      <w:r w:rsidR="0096778F">
        <w:lastRenderedPageBreak/>
        <w:t>опубликованная его часть представляет собою очень малую часть того, что постепенно будет даваться человечеству по мере его продвижения в Эволюцию. Но даже это малое вызывает ярое противодействие неготовых сознаний. Хорошо наметить себе и составить план тех отраслей Сокровенного Знания, которые особенно близки, и установить с ними магнитную связь путем устремления к ним. Ведь неосуществленное и неосуществимое здесь, на Земле, достижимо там, в Мире Надземном. Устремление к знанию может быть удовлетворено там по силе энергии, вложенной в это огненное качество. О «кельях знания» сказано было недаром. В них и спасение от земных притяжений, и возможность полностью насытить жажду познавания. Но получает и находит тот, кто знает, чего он хочет. Все, что раскрыто и дано в Учении, — это только как бы ступень, или начало, за которым следует продолжение всего, не могущего вместиться в печатные страницы. И хорошо, когда столь много вопросов. В свое время каждый получит ответ, если вопрос не задается праздно, а выношен и продуман в сознании. И хорошо, когда осознается, что познано еще так мало и что предстоит еще столько узнать. Устремления, порожденные на Земле, получат полное удовлетворение в пространстве Света, если они достаточно духовны. Земное — земному, но высшее — Высшему. Устремление к знанию приводит к объекту познавания, когда человек переходит в те Сферы, где царствует мысль и где все движется мыслью.</w:t>
      </w:r>
    </w:p>
    <w:p w:rsidR="005708EB" w:rsidRDefault="005708EB" w:rsidP="00BF4524"/>
    <w:p w:rsidR="0096778F" w:rsidRDefault="00466BBD" w:rsidP="00BF4524">
      <w:r w:rsidRPr="00A07582">
        <w:rPr>
          <w:b/>
        </w:rPr>
        <w:t>1966</w:t>
      </w:r>
      <w:r>
        <w:rPr>
          <w:b/>
        </w:rPr>
        <w:t xml:space="preserve"> г. </w:t>
      </w:r>
      <w:r w:rsidR="00AF21D1" w:rsidRPr="00AF21D1">
        <w:rPr>
          <w:b/>
        </w:rPr>
        <w:t>905.</w:t>
      </w:r>
      <w:r w:rsidR="0096778F">
        <w:t xml:space="preserve"> (665). </w:t>
      </w:r>
      <w:r w:rsidR="00AF21D1" w:rsidRPr="00AF21D1">
        <w:rPr>
          <w:b/>
        </w:rPr>
        <w:t>(М.А.Й.).</w:t>
      </w:r>
      <w:r w:rsidR="0096778F">
        <w:t xml:space="preserve"> Искорененная привычка уже больше не беспокоит. Это означает, что она изжита. Все, что изжито, не будет беспокоить или искушать и при встрече с чудищами Порога. Опасны неизжитые свойства астрала, влекущие вспять и вниз. Связанное на Земле свяжет и в Мире Надземном и свободы духу не даст. Освобождение утверждается в мире земном, очищение — тоже. Этим очень значительно земное пребывание. Все силы надо устремить на то, чтобы еще здесь освободиться от наростов духа. Испытания показывают, насколько это достигнуто. Испытания этим очень полезны. Будем очень внимательно отмечать то, что уже сделано в этом направлении, от чего удалось освободиться и что подлежит еще изживанию и преодолению. Нельзя оставить непобежденными нежелательные свойства и слабости. Они, как чугунное ядро на ногах, неудержимо потянут вниз. Связываем и освобождаем себя на Земле. Это следует помнить, чтобы тем легче найти силы в себе освободиться от неполезного груза.</w:t>
      </w:r>
    </w:p>
    <w:p w:rsidR="005708EB" w:rsidRDefault="005708EB" w:rsidP="00BF4524"/>
    <w:p w:rsidR="0096778F" w:rsidRDefault="00466BBD" w:rsidP="00BF4524">
      <w:r w:rsidRPr="00A07582">
        <w:rPr>
          <w:b/>
        </w:rPr>
        <w:t>1966</w:t>
      </w:r>
      <w:r>
        <w:rPr>
          <w:b/>
        </w:rPr>
        <w:t xml:space="preserve"> г. </w:t>
      </w:r>
      <w:r w:rsidR="00AF21D1" w:rsidRPr="00AF21D1">
        <w:rPr>
          <w:b/>
        </w:rPr>
        <w:t>906.</w:t>
      </w:r>
      <w:r w:rsidR="0096778F">
        <w:t xml:space="preserve"> (666). </w:t>
      </w:r>
      <w:r w:rsidR="00AF21D1" w:rsidRPr="00AF21D1">
        <w:rPr>
          <w:b/>
        </w:rPr>
        <w:t>(Гуру).</w:t>
      </w:r>
      <w:r w:rsidR="0096778F">
        <w:t xml:space="preserve"> Нет таких условий, при которых дух не смог бы восходить по Лестнице Света. И если дух не восходит, причина не во внешних обстоятельствах, но в духе. Поэтому нет оправдания, когда ссылаются на то, что обстоятельства жизни мешают. Мешают оболочки, мешают мысли, мешают негожие чувства, мешает отношение к окружающему, — и все эти препятствия </w:t>
      </w:r>
      <w:r w:rsidR="0096778F">
        <w:lastRenderedPageBreak/>
        <w:t>внутри человека. Знаете примеры, когда на арене перед дикими зверями, когда в темницах и на кострах дух оставался стойким и несломимым. Знаете, как силою духа преодолевались все препятствия и преграды. Всё в духе. Решение в духе. Дух непобедим, когда осознал свою силу.</w:t>
      </w:r>
    </w:p>
    <w:p w:rsidR="005708EB" w:rsidRDefault="005708EB" w:rsidP="00BF4524"/>
    <w:p w:rsidR="0096778F" w:rsidRDefault="00466BBD" w:rsidP="00BF4524">
      <w:r w:rsidRPr="00A07582">
        <w:rPr>
          <w:b/>
        </w:rPr>
        <w:t>1966</w:t>
      </w:r>
      <w:r>
        <w:rPr>
          <w:b/>
        </w:rPr>
        <w:t xml:space="preserve"> г. </w:t>
      </w:r>
      <w:r w:rsidR="00AF21D1" w:rsidRPr="00AF21D1">
        <w:rPr>
          <w:b/>
        </w:rPr>
        <w:t>907.</w:t>
      </w:r>
      <w:r w:rsidR="0096778F">
        <w:t xml:space="preserve"> </w:t>
      </w:r>
      <w:r w:rsidR="00AF21D1" w:rsidRPr="00AF21D1">
        <w:rPr>
          <w:b/>
        </w:rPr>
        <w:t>(Нояб. 11).</w:t>
      </w:r>
      <w:r w:rsidR="0096778F">
        <w:t xml:space="preserve"> Сильно хвораю, почти всю ночь не спал. Сильно болела голова, горло. Бред наяву и очень тяжелое болезненное состояние, точно температура было 40, когда утром смерил — 37</w:t>
      </w:r>
      <w:r w:rsidR="0096778F" w:rsidRPr="00466BBD">
        <w:t>,</w:t>
      </w:r>
      <w:r w:rsidR="00AF21D1" w:rsidRPr="00466BBD">
        <w:t>9.</w:t>
      </w:r>
      <w:r w:rsidR="0096778F">
        <w:t xml:space="preserve"> Не мог сосредоточиться ни на одной части тела, чтобы облегчить. Сознание не проникало. Только к вечеру стало полегче, ночь на 12-е спал, и сознание проникает во все органы, можно подлечить. Темп. нормальная, бред и сны чистые.</w:t>
      </w:r>
    </w:p>
    <w:p w:rsidR="0096778F" w:rsidRDefault="0096778F" w:rsidP="00BF4524">
      <w:r>
        <w:t>Видел матроса, на ленточке слово «победа».</w:t>
      </w:r>
    </w:p>
    <w:p w:rsidR="005708EB" w:rsidRDefault="005708EB" w:rsidP="00BF4524"/>
    <w:p w:rsidR="0096778F" w:rsidRDefault="00466BBD" w:rsidP="00BF4524">
      <w:r w:rsidRPr="00A07582">
        <w:rPr>
          <w:b/>
        </w:rPr>
        <w:t>1966</w:t>
      </w:r>
      <w:r>
        <w:rPr>
          <w:b/>
        </w:rPr>
        <w:t xml:space="preserve"> г. </w:t>
      </w:r>
      <w:r w:rsidR="00AF21D1" w:rsidRPr="00AF21D1">
        <w:rPr>
          <w:b/>
        </w:rPr>
        <w:t>908.</w:t>
      </w:r>
      <w:r w:rsidR="0096778F">
        <w:t xml:space="preserve"> </w:t>
      </w:r>
      <w:r w:rsidR="00AF21D1" w:rsidRPr="00AF21D1">
        <w:rPr>
          <w:b/>
        </w:rPr>
        <w:t>(Нояб. 13).</w:t>
      </w:r>
      <w:r w:rsidR="0096778F">
        <w:t xml:space="preserve"> Лучше думать, что не Хотим или не Считаем нужным, чем полагать, что не Можем. Знаете, что не Вмешиваемся в карму. Отсюда можно делать выводы. И знаете, что когда Решали, что надо было помочь, помощь Наша была безотлагательна и в размерах, Нами решенных. Поэтому то, что не Прекращаем, не Отвращаем и в чем не Содействуем или не Помогаем, то приходится кармически изживать. С некоторыми условиями жизни трудно примириться по-человечеству, но следствия успешного прохождения через них настолько превосходят и компенсируют эти условия, что примириться было бы легко, если бы знали. Значит, дело в том, чтобы знать. Но если чувствознание еще не пришло, можно поверить. О доверии Говорю.</w:t>
      </w:r>
    </w:p>
    <w:p w:rsidR="0096778F" w:rsidRDefault="0096778F" w:rsidP="00184712">
      <w:pPr>
        <w:pStyle w:val="Quote"/>
      </w:pPr>
      <w:r>
        <w:t>Стрела при последних словах на тетради.</w:t>
      </w:r>
    </w:p>
    <w:p w:rsidR="0096778F" w:rsidRDefault="0096778F" w:rsidP="00BF4524">
      <w:r>
        <w:t>Доверие дает силу выдержать все до конца. Тяжко страдать, видя страдания близких. Но кто же когда говорил об освобождении от страдания? Кто же обещал легкую жизнь? Кто же сулил путь без трудных переживаний и испытаний? Путь тернистый надо пройти, и пройти без ропота, жалоб и ожесточения. Но говорилось о равновесии во всех условиях и при всех обстоятельствах. Утвердились ли в нем? Не выводят ли из равновесия те самые условия-испытания, которые даются Учителем для его утверждения? Слабые места должны быть укреплены. Удары и тернии судьбы твердый дух укрепляют и делают сильнее. Не хрупкому стеклу уподобимся, которое рассыпается вдребезги даже от легкого удара. Равновесие будем хранить, что бы ни происходило вокруг. Иначе брызгами разлетитесь.</w:t>
      </w:r>
    </w:p>
    <w:p w:rsidR="005708EB" w:rsidRDefault="005708EB" w:rsidP="00BF4524"/>
    <w:p w:rsidR="0096778F" w:rsidRDefault="00466BBD" w:rsidP="00BF4524">
      <w:r w:rsidRPr="00A07582">
        <w:rPr>
          <w:b/>
        </w:rPr>
        <w:t>1966</w:t>
      </w:r>
      <w:r>
        <w:rPr>
          <w:b/>
        </w:rPr>
        <w:t xml:space="preserve"> г. </w:t>
      </w:r>
      <w:r w:rsidR="00AF21D1" w:rsidRPr="00AF21D1">
        <w:rPr>
          <w:b/>
        </w:rPr>
        <w:t>909.</w:t>
      </w:r>
      <w:r w:rsidR="0096778F">
        <w:t xml:space="preserve"> (667). Можно огорчаться, и страдать, и испытывать боль от отношения окружающих или друзей, но все же хранить равновесие. Равновесие совсем не означает отсутствие страданий, но — стойкость и несломимость духа при прохождении через них.</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910.</w:t>
      </w:r>
      <w:r w:rsidR="0096778F">
        <w:t xml:space="preserve"> </w:t>
      </w:r>
      <w:r w:rsidR="00AF21D1" w:rsidRPr="00AF21D1">
        <w:rPr>
          <w:b/>
        </w:rPr>
        <w:t>(М.А.Й.).</w:t>
      </w:r>
      <w:r w:rsidR="0096778F">
        <w:t xml:space="preserve"> Обратили ли внимание на то, как одни и те же условия упорно сопровождают вас, несмотря на ярые усилия освободиться от них? И ничто не помогает этому освобождению: ни переезды, ни перемены квартир или все прочие усилия. Учитель Сказал: «Помогу, Помогу, но приложите усилие». Вы прикладывали их яро, и... никаких результатов. Это лишь подтверждает то, что через все это надо пройти обязательно и что пока это не будет сделано в полном понимании неизбежности испытания и в равновесии, освобождение не придет. Многое уже достигнуто и преодолено. Луч над вами. Ничего не Будет допущено сверх ваших сил. И страдать приходится не больше, чем может выдержать дух. Достигает тот, кто проходит успешно через испытания, допущенные Учителем.</w:t>
      </w:r>
    </w:p>
    <w:p w:rsidR="005708EB" w:rsidRDefault="005708EB" w:rsidP="00BF4524"/>
    <w:p w:rsidR="0096778F" w:rsidRDefault="00466BBD" w:rsidP="00BF4524">
      <w:r w:rsidRPr="00A07582">
        <w:rPr>
          <w:b/>
        </w:rPr>
        <w:t>1966</w:t>
      </w:r>
      <w:r>
        <w:rPr>
          <w:b/>
        </w:rPr>
        <w:t xml:space="preserve"> г. </w:t>
      </w:r>
      <w:r w:rsidR="00AF21D1" w:rsidRPr="00AF21D1">
        <w:rPr>
          <w:b/>
        </w:rPr>
        <w:t>911.</w:t>
      </w:r>
      <w:r w:rsidR="0096778F">
        <w:t xml:space="preserve"> </w:t>
      </w:r>
      <w:r w:rsidR="00AF21D1" w:rsidRPr="00AF21D1">
        <w:rPr>
          <w:b/>
        </w:rPr>
        <w:t>(Гуру).</w:t>
      </w:r>
      <w:r w:rsidR="0096778F">
        <w:t xml:space="preserve"> Конечно, последняя мысль перед смертью, продуманная даже сознательно и с целью, не освобождает дух от сильных и ярких мыслей и переживаний, испытанных в течение земной жизни, и от воздействия их на последующее состояние. Но мысли ритмичные, утверждаемые в каждодневном устремлении и на протяжении многих лет, окажутся все же решающими и могущими успешно бороться с другими, им не соответствующими. В этом особое значение ритма и влияния его на условия надземного пребывания. Мысль — это энергия. Сознательно и ритмически направляемая, она преодолевает противодействие других, разрозненных, хотя и сильных переживаний. При понимании этого можно спокойно и решительно действовать мыслью, заранее прорывая в пространстве каналы для активности духа, чтобы действовать по ним уже во время нахождения его в Незримых Мирах после освобождения от физического тела.</w:t>
      </w:r>
    </w:p>
    <w:p w:rsidR="005708EB" w:rsidRDefault="005708EB" w:rsidP="00BF4524"/>
    <w:p w:rsidR="0096778F" w:rsidRDefault="0096778F" w:rsidP="00112EC8">
      <w:pPr>
        <w:pStyle w:val="Quote"/>
      </w:pPr>
      <w:r>
        <w:t>Чувство сильной душевной усталости от всего с утра, как проснулся. Очевидно, это результат болезни.</w:t>
      </w:r>
    </w:p>
    <w:p w:rsidR="0096778F" w:rsidRDefault="00466BBD" w:rsidP="00BF4524">
      <w:r w:rsidRPr="00A07582">
        <w:rPr>
          <w:b/>
        </w:rPr>
        <w:t>1966</w:t>
      </w:r>
      <w:r>
        <w:rPr>
          <w:b/>
        </w:rPr>
        <w:t xml:space="preserve"> г. </w:t>
      </w:r>
      <w:r w:rsidR="00AF21D1" w:rsidRPr="00AF21D1">
        <w:rPr>
          <w:b/>
        </w:rPr>
        <w:t>912.</w:t>
      </w:r>
      <w:r w:rsidR="0096778F">
        <w:t xml:space="preserve"> </w:t>
      </w:r>
      <w:r w:rsidR="00AF21D1" w:rsidRPr="00AF21D1">
        <w:rPr>
          <w:b/>
        </w:rPr>
        <w:t>(Нояб. 14).</w:t>
      </w:r>
      <w:r w:rsidR="0096778F">
        <w:t xml:space="preserve"> Приобщение к пространственной жизни включает в себя также и способность ответно звучать на волны пространственных токов. Это возможно лишь при известной чуткости организма. Нелегко созвучать на тяжкие токи. Но и через эти ощущения тоже приходится проходить. Этим путем приобретается познание, а «во многом познании много печали...». Но мудрость все же научается радоваться каждому расширению сознания. И горе планетное, и горе людское тоже нелегко ощущать. Только не следует приписывать эти ощущения личным настроениям и причинам. Ведь иногда вдруг неожиданно становится легко и светло. Сейсмограф духа отмечает волны мировой радости или скорби. Но скорби больше, ибо в мире идет великое переустройство и разделение сил по полюсам. Тягость мира сего не символ, но суровая действительность. А чаша яда — удел тех, кто Свет миру несет.</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913.</w:t>
      </w:r>
      <w:r w:rsidR="0096778F">
        <w:t xml:space="preserve"> </w:t>
      </w:r>
      <w:r w:rsidR="00AF21D1" w:rsidRPr="00AF21D1">
        <w:rPr>
          <w:b/>
        </w:rPr>
        <w:t>(М.А.Й.).</w:t>
      </w:r>
      <w:r w:rsidR="0096778F">
        <w:t xml:space="preserve"> Помните, Сказано было, что «печаль ваша будет в радость»? Надо лишь пережить, зная, чей Щит над вами. И разве тогда, давно, когда были вместе, через малые испытания и скорби прошли? А сколько радости было после! Так и теперь минует тяжелое время и снова будем мы вместе, и радость, безмерная радость встречи желанной наполнит взаимно сердца.</w:t>
      </w:r>
    </w:p>
    <w:p w:rsidR="005708EB" w:rsidRDefault="005708EB" w:rsidP="00BF4524"/>
    <w:p w:rsidR="0096778F" w:rsidRDefault="00466BBD" w:rsidP="00BF4524">
      <w:r w:rsidRPr="00A07582">
        <w:rPr>
          <w:b/>
        </w:rPr>
        <w:t>1966</w:t>
      </w:r>
      <w:r>
        <w:rPr>
          <w:b/>
        </w:rPr>
        <w:t xml:space="preserve"> г. </w:t>
      </w:r>
      <w:r w:rsidR="00AF21D1" w:rsidRPr="00AF21D1">
        <w:rPr>
          <w:b/>
        </w:rPr>
        <w:t>914.</w:t>
      </w:r>
      <w:r w:rsidR="0096778F">
        <w:t xml:space="preserve"> </w:t>
      </w:r>
      <w:r w:rsidR="00AF21D1" w:rsidRPr="00AF21D1">
        <w:rPr>
          <w:b/>
        </w:rPr>
        <w:t>(Гуру).</w:t>
      </w:r>
      <w:r w:rsidR="0096778F">
        <w:t xml:space="preserve"> Так или эдак, а жить все же надо. Так не лучше ли это тяжкое время прожить так, чтобы потом Светом своим ни перед кем не устыдиться. Когда-то придется в действительности убедиться в том, что нет ничего тайного, что не стало бы явным. К этому моменту надо готовиться заранее, чтобы быть в силах все мужество и достоинство духа собрать и встретить тяжкое испытание это как подобает воину Света. И тех, смотрящих, устрашающих и устремляющихся злобно судить и глумиться, их тоже бояться не будем, ибо кто вам судья, когда вас Ведущий — Владыка?! И помнить будем при этом, что победителя не судят. Значит, победить себя надо любою ценой, чего бы это ни стоило.</w:t>
      </w:r>
    </w:p>
    <w:p w:rsidR="005708EB" w:rsidRDefault="005708EB" w:rsidP="00BF4524"/>
    <w:p w:rsidR="0096778F" w:rsidRDefault="0096778F" w:rsidP="00112EC8">
      <w:pPr>
        <w:pStyle w:val="Quote"/>
      </w:pPr>
      <w:r>
        <w:t>С неделю-полторы тому назад ночью были слова; «Не позднее лета». А вчера Нина видела гроб под ч. флагом и слышала, что это преддверие исполнения сужденного, и прихода Деды, и утверждение нового фундамента под здание Но[вого] Мира.</w:t>
      </w:r>
    </w:p>
    <w:p w:rsidR="0096778F" w:rsidRDefault="00466BBD" w:rsidP="00BF4524">
      <w:r w:rsidRPr="00A07582">
        <w:rPr>
          <w:b/>
        </w:rPr>
        <w:t>1966</w:t>
      </w:r>
      <w:r>
        <w:rPr>
          <w:b/>
        </w:rPr>
        <w:t xml:space="preserve"> г. </w:t>
      </w:r>
      <w:r w:rsidR="00AF21D1" w:rsidRPr="00AF21D1">
        <w:rPr>
          <w:b/>
        </w:rPr>
        <w:t>915.</w:t>
      </w:r>
      <w:r w:rsidR="0096778F">
        <w:t xml:space="preserve"> </w:t>
      </w:r>
      <w:r w:rsidR="00AF21D1" w:rsidRPr="00AF21D1">
        <w:rPr>
          <w:b/>
        </w:rPr>
        <w:t>(Нояб. 15).</w:t>
      </w:r>
      <w:r w:rsidR="0096778F">
        <w:t xml:space="preserve"> Сегодня ночью слова: «Великому народу великое будущее».</w:t>
      </w:r>
    </w:p>
    <w:p w:rsidR="0096778F" w:rsidRDefault="0096778F" w:rsidP="00BF4524">
      <w:r>
        <w:t>Если отбросить элемент времени, то представить легко сужденное будущее уже не отвлеченно, но в виде действительности, воплощенной в реальные формы Тонкого Мира, уже готовые облечься материей плотного. Наступление сроков утверждает этот процесс кристаллизации тонкого построения уже в сфере зримости физическим глазом. План Владык был создан и оформлен для его осуществления в то время, когда астрологический момент планеты приблизит ее к неизбежности огненной. Сроки земные и надземные сольются в одно русло. И те, кто сужден срокам, войдут в них, влекомые неодолимой магнитною силой. И личное, и Общее Благо сольются в одно для этих немногих. Но и множества, имеющие хотя бы искру, зазвучат тоже на космический Зов под знамена Света. Великое время великих свершений. И встретить надо его в великой готовности духа.</w:t>
      </w:r>
    </w:p>
    <w:p w:rsidR="005708EB" w:rsidRDefault="005708EB" w:rsidP="00BF4524"/>
    <w:p w:rsidR="0096778F" w:rsidRDefault="00466BBD" w:rsidP="00BF4524">
      <w:r w:rsidRPr="00A07582">
        <w:rPr>
          <w:b/>
        </w:rPr>
        <w:t>1966</w:t>
      </w:r>
      <w:r>
        <w:rPr>
          <w:b/>
        </w:rPr>
        <w:t xml:space="preserve"> г. </w:t>
      </w:r>
      <w:r w:rsidR="00AF21D1" w:rsidRPr="00AF21D1">
        <w:rPr>
          <w:b/>
        </w:rPr>
        <w:t>916.</w:t>
      </w:r>
      <w:r w:rsidR="0096778F">
        <w:t xml:space="preserve"> </w:t>
      </w:r>
      <w:r w:rsidR="00AF21D1" w:rsidRPr="00AF21D1">
        <w:rPr>
          <w:b/>
        </w:rPr>
        <w:t>(М.А.Й.).</w:t>
      </w:r>
      <w:r w:rsidR="0096778F">
        <w:t xml:space="preserve"> Не нужно пытаться записывать всё. Самое сокровенное не подлежит запечатлению на бумаге. Его будем в сердце хранить и оставим при себе. Взаимоотношения иерархические и космическое родство являются тайною духа и передаче ко всеобщему сведению не подлежат. Каждый доходит до них индивидуально, ибо корень их скрыт в далеких и длинных </w:t>
      </w:r>
      <w:r w:rsidR="0096778F">
        <w:lastRenderedPageBreak/>
        <w:t>свитках, запечатлевших страницы жизни Индивидуальности, или бессмертной Триады. Они являются неотъемлемым достоянием духа, которое сопровождает его из жизни в жизнь. Порадуемся тому, что имеем и чего от нас никто и ничто не сможет отнять.</w:t>
      </w:r>
    </w:p>
    <w:p w:rsidR="005708EB" w:rsidRDefault="005708EB" w:rsidP="00BF4524"/>
    <w:p w:rsidR="0096778F" w:rsidRDefault="00466BBD" w:rsidP="00BF4524">
      <w:r w:rsidRPr="00A07582">
        <w:rPr>
          <w:b/>
        </w:rPr>
        <w:t>1966</w:t>
      </w:r>
      <w:r>
        <w:rPr>
          <w:b/>
        </w:rPr>
        <w:t xml:space="preserve"> г. </w:t>
      </w:r>
      <w:r w:rsidR="00AF21D1" w:rsidRPr="00AF21D1">
        <w:rPr>
          <w:b/>
        </w:rPr>
        <w:t>917.</w:t>
      </w:r>
      <w:r w:rsidR="0096778F">
        <w:t xml:space="preserve"> (668). </w:t>
      </w:r>
      <w:r w:rsidR="00AF21D1" w:rsidRPr="00AF21D1">
        <w:rPr>
          <w:b/>
        </w:rPr>
        <w:t>(Гуру).</w:t>
      </w:r>
      <w:r w:rsidR="0096778F">
        <w:t xml:space="preserve"> Самое ценное пространственное приношение — мыслью и чувством, окрашивающим и оживляющим ее. Пространственное Служение — самое трудное, ибо нет ни людей, ни видимых свидетелей, ни одобрения, ни порицания. И только собственное сердце, стоящее на дозоре, быть может судьею того, что приносит оно в свете своем пространственно миру. Не для себя, но для служения миру нужны чистое сердце и чистые мысли, ибо они являются передатчиками тонких энергий по звеньям иерархической цепи сверху вниз.</w:t>
      </w:r>
    </w:p>
    <w:p w:rsidR="005708EB" w:rsidRDefault="005708EB" w:rsidP="00BF4524"/>
    <w:p w:rsidR="0096778F" w:rsidRDefault="0096778F" w:rsidP="00523178">
      <w:pPr>
        <w:pStyle w:val="Quote"/>
      </w:pPr>
      <w:r>
        <w:t>Вчера день очень тяжкий. Во сне сильная темная сущность появилась вблизи. Взывал о помощи, повторяя Имя, взывал сильно, упорно, настойчиво. Темную громаду прогнал и проснулся с сердцебиением. Потом орудовал мечом. Потом видел во сне &lt;...&gt;, и Она омыла мне ноги. Благодарил, думая, что по-настоящему отблагодарю после. Потом видел, какое-то животное вначале, кажется, лошадь. Потом видел себя вооруженным до зубов и готовым к защите.</w:t>
      </w:r>
    </w:p>
    <w:p w:rsidR="0096778F" w:rsidRDefault="00466BBD" w:rsidP="00BF4524">
      <w:r w:rsidRPr="00A07582">
        <w:rPr>
          <w:b/>
        </w:rPr>
        <w:t>1966</w:t>
      </w:r>
      <w:r>
        <w:rPr>
          <w:b/>
        </w:rPr>
        <w:t xml:space="preserve"> г. </w:t>
      </w:r>
      <w:r w:rsidR="00AF21D1" w:rsidRPr="00AF21D1">
        <w:rPr>
          <w:b/>
        </w:rPr>
        <w:t>918.</w:t>
      </w:r>
      <w:r w:rsidR="0096778F">
        <w:t xml:space="preserve"> </w:t>
      </w:r>
      <w:r w:rsidR="00AF21D1" w:rsidRPr="00AF21D1">
        <w:rPr>
          <w:b/>
        </w:rPr>
        <w:t>(Нояб. 16).</w:t>
      </w:r>
      <w:r w:rsidR="0096778F">
        <w:t xml:space="preserve"> Кому-то очень не нравится, когда видят, что пламя сердца начинает сиять. И тогда темные усиливают стражу свою. Ночное столкновение объясняет давящую тягость, которая предшествовала ему в течение дня. Очень сильная темная сущность пыталась приблизиться, но получила огненный отпор. В таких случаях помощь Наша мгновенна, чтобы непрошенный гость не задерживался. И волки, и тигры, и прочие хищники рыскают около. Именно надо быть вооруженным до зубов, чтобы с ними бороться. Оружие Света всегда должно быть под рукой и наготове. Надо усилить дозор, а также и связь со своей Иерархией.</w:t>
      </w:r>
    </w:p>
    <w:p w:rsidR="005708EB" w:rsidRDefault="005708EB" w:rsidP="00BF4524"/>
    <w:p w:rsidR="0096778F" w:rsidRDefault="00466BBD" w:rsidP="00BF4524">
      <w:r w:rsidRPr="00A07582">
        <w:rPr>
          <w:b/>
        </w:rPr>
        <w:t>1966</w:t>
      </w:r>
      <w:r>
        <w:rPr>
          <w:b/>
        </w:rPr>
        <w:t xml:space="preserve"> г. </w:t>
      </w:r>
      <w:r w:rsidR="00AF21D1" w:rsidRPr="00AF21D1">
        <w:rPr>
          <w:b/>
        </w:rPr>
        <w:t>919.</w:t>
      </w:r>
      <w:r w:rsidR="0096778F">
        <w:t xml:space="preserve"> </w:t>
      </w:r>
      <w:r w:rsidR="00AF21D1" w:rsidRPr="00AF21D1">
        <w:rPr>
          <w:b/>
        </w:rPr>
        <w:t>(М.А.Й.).</w:t>
      </w:r>
      <w:r w:rsidR="0096778F">
        <w:t xml:space="preserve"> Великий Учитель простым рыбакам, ученикам своим, мыл ноги. Омовение — символ очищения. Поймите широко. Ночной сон с омовением ног глубоко символичен. Указывает на близкую связь и помощь. Искреннее желание освободиться от ненужных нагромождений и самоработство дают возможность и нам оказать необходимую поддержку и помощь. Помогать буду, если устремление к освобождению от неполезного груза достаточно сильно.</w:t>
      </w:r>
    </w:p>
    <w:p w:rsidR="005708EB" w:rsidRDefault="005708EB" w:rsidP="00BF4524"/>
    <w:p w:rsidR="0096778F" w:rsidRDefault="00466BBD" w:rsidP="00BF4524">
      <w:r w:rsidRPr="00A07582">
        <w:rPr>
          <w:b/>
        </w:rPr>
        <w:t>1966</w:t>
      </w:r>
      <w:r>
        <w:rPr>
          <w:b/>
        </w:rPr>
        <w:t xml:space="preserve"> г. </w:t>
      </w:r>
      <w:r w:rsidR="00AF21D1" w:rsidRPr="00AF21D1">
        <w:rPr>
          <w:b/>
        </w:rPr>
        <w:t>920.</w:t>
      </w:r>
      <w:r w:rsidR="0096778F">
        <w:t xml:space="preserve"> </w:t>
      </w:r>
      <w:r w:rsidR="00AF21D1" w:rsidRPr="00AF21D1">
        <w:rPr>
          <w:b/>
        </w:rPr>
        <w:t>(Гуру).</w:t>
      </w:r>
      <w:r w:rsidR="0096778F">
        <w:t xml:space="preserve"> Опытный и закаленный в боях воин при столкновениях с врагом только тогда просит помощи, когда, применив свое личное оружие и все свое умение, чувствует, что не одолеет врага. Значит, прежде чем сразу обращаться за помощью, забыв об </w:t>
      </w:r>
      <w:r w:rsidR="0096778F">
        <w:lastRenderedPageBreak/>
        <w:t>оружии Света и его не пустив в ход, следует самому защищаться или даже нападать и наносит удары, и только потом, исчерпав все свои возможности, обращаться к Владыке. Сознание настраивается именно на волне таких действий. И лучше всего действовать совместно с Владыкой, вместе с Ним вступая в бой. Он с нами всегда, поэтому для действий, совместно ведущих, не надо особых условий или времени, надо только в сознании быть к ним в постоянной и полной готовности. Такая защита будет активной.</w:t>
      </w:r>
    </w:p>
    <w:p w:rsidR="005708EB" w:rsidRDefault="005708EB" w:rsidP="00BF4524"/>
    <w:p w:rsidR="0096778F" w:rsidRDefault="0096778F" w:rsidP="007D10C2">
      <w:pPr>
        <w:pStyle w:val="Quote"/>
      </w:pPr>
      <w:r>
        <w:t>Видел во сне Альфу и Коку</w:t>
      </w:r>
      <w:r w:rsidR="00156143">
        <w:rPr>
          <w:rStyle w:val="FootnoteReference"/>
        </w:rPr>
        <w:footnoteReference w:id="20"/>
      </w:r>
      <w:r>
        <w:t>. Оба пришли ко мне. Спрашивал Альфу, хочет ли он видеть Коку. Не настаивал.</w:t>
      </w:r>
    </w:p>
    <w:p w:rsidR="0096778F" w:rsidRDefault="00466BBD" w:rsidP="00BF4524">
      <w:r w:rsidRPr="00A07582">
        <w:rPr>
          <w:b/>
        </w:rPr>
        <w:t>1966</w:t>
      </w:r>
      <w:r>
        <w:rPr>
          <w:b/>
        </w:rPr>
        <w:t xml:space="preserve"> г. </w:t>
      </w:r>
      <w:r w:rsidR="00AF21D1" w:rsidRPr="00AF21D1">
        <w:rPr>
          <w:b/>
        </w:rPr>
        <w:t>921.</w:t>
      </w:r>
      <w:r w:rsidR="0096778F">
        <w:t xml:space="preserve"> </w:t>
      </w:r>
      <w:r w:rsidR="00AF21D1" w:rsidRPr="00AF21D1">
        <w:rPr>
          <w:b/>
        </w:rPr>
        <w:t>(Нояб. 17).</w:t>
      </w:r>
      <w:r w:rsidR="0096778F">
        <w:t xml:space="preserve"> Очень трудно ответить на вопрос о состоянии развоплощенцев, ибо сколько сознаний, столько и состояний и различия в них. Адепт сознаёт, где он находится, и свободно ориентируется в условиях Тонкого Мира. Также отдает себе отчет в том, что смерть освободила его от плотного тела. Там можно еще более свободно служить человечеству, чем на Земле. Там можно учиться и пополнять знания, там он может общаться с теми, кто, так же, как и он, сохраняет полноту самосознания. Он может летать и передвигаться совершенно свободно. Он может мыслью творить и создавать желаемые формы. Он может общаться с Землею и помогать тем, кого он оставил там, или же принимать участие в планетных делах. Это все может делать Адепт. Жизнь же всех остальных — по сознанию. Живут, действуя по линиям мыслей, на Земле утвержденных и порожденных ими самими, пройдя период аказического сна. Их собственные образы мыслей и сферы, им соответствующие и наполненные подобными и сходными образами, становятся для них окружающим миром. И они в них живут, пока не исчерпают энергий своих мысленных порождений. Закон созвучия управляет этими процессами и регулирует их. Причина порождает созвучное ей следствие.</w:t>
      </w:r>
    </w:p>
    <w:p w:rsidR="005708EB" w:rsidRDefault="005708EB" w:rsidP="00BF4524"/>
    <w:p w:rsidR="0096778F" w:rsidRDefault="00466BBD" w:rsidP="00BF4524">
      <w:r w:rsidRPr="00A07582">
        <w:rPr>
          <w:b/>
        </w:rPr>
        <w:t>1966</w:t>
      </w:r>
      <w:r>
        <w:rPr>
          <w:b/>
        </w:rPr>
        <w:t xml:space="preserve"> г. </w:t>
      </w:r>
      <w:r w:rsidR="00AF21D1" w:rsidRPr="00AF21D1">
        <w:rPr>
          <w:b/>
        </w:rPr>
        <w:t>922.</w:t>
      </w:r>
      <w:r w:rsidR="0096778F">
        <w:t xml:space="preserve"> (669). </w:t>
      </w:r>
      <w:r w:rsidR="00AF21D1" w:rsidRPr="00AF21D1">
        <w:rPr>
          <w:b/>
        </w:rPr>
        <w:t>(Гуру).</w:t>
      </w:r>
      <w:r w:rsidR="0096778F">
        <w:t xml:space="preserve"> Невозможность двигаться дальше, не очистив сознание от сора, приводит к пониманию необходимости и неизбежности сознательного освобождения от него. Вопрос ставится так: или идти вперед, или топтаться на месте и пятиться назад. Все свои лучшие чувства, привязанности и устремления нужно бросить на чашу весов, то есть поставить на карту всё. Иначе не пройти.</w:t>
      </w:r>
    </w:p>
    <w:p w:rsidR="005708EB" w:rsidRDefault="005708EB" w:rsidP="00BF4524"/>
    <w:p w:rsidR="0096778F" w:rsidRDefault="00466BBD" w:rsidP="00BF4524">
      <w:r w:rsidRPr="00A07582">
        <w:rPr>
          <w:b/>
        </w:rPr>
        <w:t>1966</w:t>
      </w:r>
      <w:r>
        <w:rPr>
          <w:b/>
        </w:rPr>
        <w:t xml:space="preserve"> г. </w:t>
      </w:r>
      <w:r w:rsidR="00AF21D1" w:rsidRPr="00AF21D1">
        <w:rPr>
          <w:b/>
        </w:rPr>
        <w:t>923.</w:t>
      </w:r>
      <w:r w:rsidR="0096778F">
        <w:t xml:space="preserve"> </w:t>
      </w:r>
      <w:r w:rsidR="00AF21D1" w:rsidRPr="00AF21D1">
        <w:rPr>
          <w:b/>
        </w:rPr>
        <w:t>(М.А.Й.).</w:t>
      </w:r>
      <w:r w:rsidR="0096778F">
        <w:t xml:space="preserve"> Отметим, что в связи с очищением мыслей, сны и встречи во сне стали приобретать некоторую определенность. Усилилось общение с некоторыми лицами. Каждый день, вернее, ночь, стала приносить нечто новое. При усилении процесса следствия станут еще более определенными.</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924.</w:t>
      </w:r>
      <w:r w:rsidR="0096778F">
        <w:t xml:space="preserve"> (670). </w:t>
      </w:r>
      <w:r w:rsidR="00AF21D1" w:rsidRPr="00AF21D1">
        <w:rPr>
          <w:b/>
        </w:rPr>
        <w:t>(Нояб. 18).</w:t>
      </w:r>
      <w:r w:rsidR="0096778F">
        <w:t xml:space="preserve"> (Со сна). И один, противный всем ветрам мира, он противостоит их курсу.</w:t>
      </w:r>
    </w:p>
    <w:p w:rsidR="0096778F" w:rsidRDefault="0096778F" w:rsidP="00BF4524">
      <w:r>
        <w:t>(И после еще). Время надежд и ожиданий прошло.</w:t>
      </w:r>
    </w:p>
    <w:p w:rsidR="0096778F" w:rsidRDefault="0096778F" w:rsidP="00BF4524">
      <w:r>
        <w:t>После уже пришла мысль «Пришло время их осуществления».</w:t>
      </w:r>
    </w:p>
    <w:p w:rsidR="0096778F" w:rsidRDefault="0096778F" w:rsidP="005742AA">
      <w:pPr>
        <w:pStyle w:val="Quote"/>
      </w:pPr>
      <w:r>
        <w:t>Видел сон, что летаю над улицей и людьми, находящимися на ней.</w:t>
      </w:r>
    </w:p>
    <w:p w:rsidR="0096778F" w:rsidRDefault="0096778F" w:rsidP="005742AA">
      <w:pPr>
        <w:pStyle w:val="Quote"/>
      </w:pPr>
      <w:r>
        <w:t>Утром проснулся, и писать не хотелось, но преодолел настроение.</w:t>
      </w:r>
    </w:p>
    <w:p w:rsidR="0096778F" w:rsidRDefault="0096778F" w:rsidP="00BF4524">
      <w:r>
        <w:t>Мотив — причина, поступок — следствие. Мы Смотрим не на следствие, но на причину, на мотив, руководивший действием. Зная причины, Предусматриваем следствия. При очищении сознания необходимо устранять не следствия проступков, но причины, их вызвавшие. Карма есть закон причин и следствий. Изменять или изживать ее можно только путем искоренения причин, лежащих в корне человеческих действий. Корни причин часто уходят очень глубоко в прошлое. И все же, коренясь в прошлом, они уявляют себя в настоящем, ибо входят в микрокосм человека как его составная часть. Преображение человеческой сущности состоит в том, что выжигаются самые корни всех темных нагромождений. Это возможно лишь путем трансмутации отрицательных свойств в положительные: ненависти — в любовь, страха — в бесстрашие, самости — в самоотвержение. Только слабые и ничтожные свойства не во что трансмутировать, ибо и противоположный полюс выявления их энергий будет тоже ничтожным. При этом при трансмутации нежелательных свойств вызывается противоположная, положительная, сущность каждого, для того чтобы нейтрализовать его энергией нежелательного темного двойника и утвердить свойства качества положительного. Происходит своеобразное применение тактики Adversa. Урод нейтрализуется своим противоположением. Можно в сознании вызвать образ урода и мысленно довести его рост до его логического завершения, чтобы подавить лучом Света. Обычно люди не дают себе труда подумать о том, к чему приведет в Беспредельности рост даже самого незначительного отрицательного качества. Но тот, кто идет с Нами, должен думать.</w:t>
      </w:r>
    </w:p>
    <w:p w:rsidR="005708EB" w:rsidRDefault="005708EB" w:rsidP="00BF4524"/>
    <w:p w:rsidR="0096778F" w:rsidRDefault="00466BBD" w:rsidP="00BF4524">
      <w:r w:rsidRPr="00A07582">
        <w:rPr>
          <w:b/>
        </w:rPr>
        <w:t>1966</w:t>
      </w:r>
      <w:r>
        <w:rPr>
          <w:b/>
        </w:rPr>
        <w:t xml:space="preserve"> г. </w:t>
      </w:r>
      <w:r w:rsidR="00AF21D1" w:rsidRPr="00AF21D1">
        <w:rPr>
          <w:b/>
        </w:rPr>
        <w:t>925.</w:t>
      </w:r>
      <w:r w:rsidR="0096778F">
        <w:t xml:space="preserve"> </w:t>
      </w:r>
      <w:r w:rsidR="00AF21D1" w:rsidRPr="00AF21D1">
        <w:rPr>
          <w:b/>
        </w:rPr>
        <w:t>(М.А.Й.).</w:t>
      </w:r>
      <w:r w:rsidR="0096778F">
        <w:t xml:space="preserve"> Сегодня писать не хотелось, и все же ритм дал возможность сделать ценную Запись. И это показало лишний раз, что Общение доступно поверх личных настроений и состояния низших оболочек. Пусть это послужит на будущее уроком, поясняющим, что даже Записи можно вести неуклонно, но при условии соблюдения Завета «Отвергнись от себя».</w:t>
      </w:r>
    </w:p>
    <w:p w:rsidR="005708EB" w:rsidRDefault="005708EB" w:rsidP="00BF4524"/>
    <w:p w:rsidR="0096778F" w:rsidRDefault="00466BBD" w:rsidP="00BF4524">
      <w:r w:rsidRPr="00A07582">
        <w:rPr>
          <w:b/>
        </w:rPr>
        <w:t>1966</w:t>
      </w:r>
      <w:r>
        <w:rPr>
          <w:b/>
        </w:rPr>
        <w:t xml:space="preserve"> г. </w:t>
      </w:r>
      <w:r w:rsidR="00AF21D1" w:rsidRPr="00AF21D1">
        <w:rPr>
          <w:b/>
        </w:rPr>
        <w:t>926.</w:t>
      </w:r>
      <w:r w:rsidR="0096778F">
        <w:t xml:space="preserve"> (671). </w:t>
      </w:r>
      <w:r w:rsidR="00AF21D1" w:rsidRPr="00AF21D1">
        <w:rPr>
          <w:b/>
        </w:rPr>
        <w:t>(Гуру).</w:t>
      </w:r>
      <w:r w:rsidR="0096778F">
        <w:t xml:space="preserve"> Самый простой способ получать новые Указания — это применить старые. Применение старых дает право на получение новых. Поэтому следует обратить особое внимание на то, чтобы каждодневные даваемые Указания были применены без промедления.</w:t>
      </w:r>
    </w:p>
    <w:p w:rsidR="005708EB" w:rsidRDefault="005708EB" w:rsidP="00BF4524"/>
    <w:p w:rsidR="0096778F" w:rsidRDefault="0096778F" w:rsidP="00FF39B7">
      <w:pPr>
        <w:pStyle w:val="Quote"/>
      </w:pPr>
      <w:r>
        <w:t>Видел, что иду босиком по тротуару, боясь порезать ноги. Один палец запачкал.</w:t>
      </w:r>
    </w:p>
    <w:p w:rsidR="0096778F" w:rsidRDefault="00466BBD" w:rsidP="00BF4524">
      <w:r w:rsidRPr="00A07582">
        <w:rPr>
          <w:b/>
        </w:rPr>
        <w:t>1966</w:t>
      </w:r>
      <w:r>
        <w:rPr>
          <w:b/>
        </w:rPr>
        <w:t xml:space="preserve"> г. </w:t>
      </w:r>
      <w:r w:rsidR="00AF21D1" w:rsidRPr="00AF21D1">
        <w:rPr>
          <w:b/>
        </w:rPr>
        <w:t>927.</w:t>
      </w:r>
      <w:r w:rsidR="0096778F">
        <w:t xml:space="preserve"> </w:t>
      </w:r>
      <w:r w:rsidR="00AF21D1" w:rsidRPr="00AF21D1">
        <w:rPr>
          <w:b/>
        </w:rPr>
        <w:t>(Нояб. 20).</w:t>
      </w:r>
      <w:r w:rsidR="0096778F">
        <w:t xml:space="preserve"> Со сна слова: «Войдем в режим питания».</w:t>
      </w:r>
    </w:p>
    <w:p w:rsidR="0096778F" w:rsidRDefault="0096778F" w:rsidP="00BF4524">
      <w:r>
        <w:t>Астральным терафимом можно назвать устойчивый мысленный образ, созданный с определенной целью и с заданием, ему порученным. Создается в течение некоторого времени, усиливается ритмом и повторением и как бы возобновляется, или поддерживается, каждодневно путем наслаивания первоначальной мысли. Такие терафимы могут охранять или защищать от определенных лиц или воздействий. Если воздействия сильны, то и терафим соответственно должен быть усилен. Это своего рода робот, начиненный энергией своего создателя и действующий по его приказу в определенном направлении. Таким путем на расстоянии можно охранять близких людей от темных воздействий.</w:t>
      </w:r>
    </w:p>
    <w:p w:rsidR="005708EB" w:rsidRDefault="005708EB" w:rsidP="00BF4524"/>
    <w:p w:rsidR="0096778F" w:rsidRDefault="00466BBD" w:rsidP="00BF4524">
      <w:r w:rsidRPr="00A07582">
        <w:rPr>
          <w:b/>
        </w:rPr>
        <w:t>1966</w:t>
      </w:r>
      <w:r>
        <w:rPr>
          <w:b/>
        </w:rPr>
        <w:t xml:space="preserve"> г. </w:t>
      </w:r>
      <w:r w:rsidR="00AF21D1" w:rsidRPr="00AF21D1">
        <w:rPr>
          <w:b/>
        </w:rPr>
        <w:t>928.</w:t>
      </w:r>
      <w:r w:rsidR="0096778F">
        <w:t xml:space="preserve"> (672). </w:t>
      </w:r>
      <w:r w:rsidR="00AF21D1" w:rsidRPr="00AF21D1">
        <w:rPr>
          <w:b/>
        </w:rPr>
        <w:t>(М.А.Й.).</w:t>
      </w:r>
      <w:r w:rsidR="0096778F">
        <w:t xml:space="preserve"> После аказического сна той или иной длительности развоплощенец просыпается к действительности астрального мира. Но эта действительность — по сознанию. Сознание по соответствию влечется к сферам, ему близким и созвучным, и оно в них пребывает, пока исчерпываются энергии, влекущие человека именно к ним, ему желательным. По мере изживания их воздействий и освобождения от их магнетизма развоплощенный поднимается выше, следуя за высшими притяжениями, когда низшие преодолены. Получается состояние постоянной борьбы между энергиями, порожденными на Земле человеком, которые тянут его вниз, и теми, которые влекут вверх. Там, в мире астральном, очень много соблазнов, ибо все они облекаются в яркие, обольщающие формы, с которыми вступает в сочетание тот, кто поддается их воздействию. Много решимости и стойкости надо явить, чтобы пройти мимо них, не реагируя на их магнетизм. Это особенно трудно и даже почти невозможно, если при жизни в физическом теле человек привык находиться в их окружении и им предаваться. Нечистое мышление порождает нечистые образы, и эти образы, приобретя явную и реальную видимость, окружают своего породителя в мире астральном, требуя, чтобы сознание входило в общение с ними и в них пребывало. Чистому человеку они не страшны, в нем нечему на них реагировать. Но тот человек, оболочки которого насыщены</w:t>
      </w:r>
      <w:r w:rsidR="009C6E73" w:rsidRPr="009C6E73">
        <w:t xml:space="preserve"> </w:t>
      </w:r>
      <w:r w:rsidR="0096778F">
        <w:t>грубыми неочищенными элементами низших слоев, низшей материи астрального мира, тот должен испытать на себе воздействие тех или иных образов, созданных его мыслями и им яро созвучных. Борьба неизбежна, ибо иначе, их не победив, невозможно от них освободиться и двинуться дальше.</w:t>
      </w:r>
    </w:p>
    <w:p w:rsidR="005708EB" w:rsidRDefault="005708EB" w:rsidP="00BF4524"/>
    <w:p w:rsidR="0096778F" w:rsidRDefault="00466BBD" w:rsidP="00BF4524">
      <w:r w:rsidRPr="00A07582">
        <w:rPr>
          <w:b/>
        </w:rPr>
        <w:t>1966</w:t>
      </w:r>
      <w:r>
        <w:rPr>
          <w:b/>
        </w:rPr>
        <w:t xml:space="preserve"> г. </w:t>
      </w:r>
      <w:r w:rsidR="00AF21D1" w:rsidRPr="00AF21D1">
        <w:rPr>
          <w:b/>
        </w:rPr>
        <w:t>929.</w:t>
      </w:r>
      <w:r w:rsidR="0096778F">
        <w:t xml:space="preserve"> (673). </w:t>
      </w:r>
      <w:r w:rsidR="00AF21D1" w:rsidRPr="00AF21D1">
        <w:rPr>
          <w:b/>
        </w:rPr>
        <w:t>(Гуру).</w:t>
      </w:r>
      <w:r w:rsidR="0096778F">
        <w:t xml:space="preserve"> Иногда очень полезно помыслить о том, что если жизнь на Земле есть борьба с собою самим, то </w:t>
      </w:r>
      <w:r w:rsidR="0096778F">
        <w:lastRenderedPageBreak/>
        <w:t>допустимо ли поражение и что оно за собою повлечет, если оно все же будет иметь место.</w:t>
      </w:r>
    </w:p>
    <w:p w:rsidR="005708EB" w:rsidRDefault="005708EB" w:rsidP="00BF4524"/>
    <w:p w:rsidR="0096778F" w:rsidRDefault="0096778F" w:rsidP="002E7E8B">
      <w:pPr>
        <w:pStyle w:val="Quote"/>
      </w:pPr>
      <w:r>
        <w:t>Очень тяжкие токи.</w:t>
      </w:r>
    </w:p>
    <w:p w:rsidR="0096778F" w:rsidRDefault="00466BBD" w:rsidP="00BF4524">
      <w:r w:rsidRPr="00A07582">
        <w:rPr>
          <w:b/>
        </w:rPr>
        <w:t>1966</w:t>
      </w:r>
      <w:r>
        <w:rPr>
          <w:b/>
        </w:rPr>
        <w:t xml:space="preserve"> г. </w:t>
      </w:r>
      <w:r w:rsidR="00AF21D1" w:rsidRPr="00AF21D1">
        <w:rPr>
          <w:b/>
        </w:rPr>
        <w:t>930.</w:t>
      </w:r>
      <w:r w:rsidR="0096778F">
        <w:t xml:space="preserve"> (674). </w:t>
      </w:r>
      <w:r w:rsidR="00AF21D1" w:rsidRPr="00AF21D1">
        <w:rPr>
          <w:b/>
        </w:rPr>
        <w:t>(Нояб. 21).</w:t>
      </w:r>
      <w:r w:rsidR="0096778F">
        <w:t xml:space="preserve"> Ведет мысль. Следуя за нею, можно двигаться в любом направлении. Мысль, устремленная ко Мне, рано или поздно, но приведет к цели. Установка мысли поэтому имеет решающее значение. За мыслью потянутся тело и оболочки. Действуйте мыслью.</w:t>
      </w:r>
    </w:p>
    <w:p w:rsidR="005708EB" w:rsidRDefault="005708EB" w:rsidP="00BF4524"/>
    <w:p w:rsidR="0096778F" w:rsidRDefault="00466BBD" w:rsidP="00BF4524">
      <w:r w:rsidRPr="00A07582">
        <w:rPr>
          <w:b/>
        </w:rPr>
        <w:t>1966</w:t>
      </w:r>
      <w:r>
        <w:rPr>
          <w:b/>
        </w:rPr>
        <w:t xml:space="preserve"> г. </w:t>
      </w:r>
      <w:r w:rsidR="00AF21D1" w:rsidRPr="00AF21D1">
        <w:rPr>
          <w:b/>
        </w:rPr>
        <w:t>931.</w:t>
      </w:r>
      <w:r w:rsidR="0096778F">
        <w:t xml:space="preserve"> (675). </w:t>
      </w:r>
      <w:r w:rsidR="00AF21D1" w:rsidRPr="00AF21D1">
        <w:rPr>
          <w:b/>
        </w:rPr>
        <w:t>(М.А.Й.).</w:t>
      </w:r>
      <w:r w:rsidR="0096778F">
        <w:t xml:space="preserve"> Если кажется, что мало дано и дается, сравните себя с теми, у кого ничего нет и кто ничего не получает. Увидите разницу. И если они, ничего не имея, все же как-то существуют, то что же сказать о вас, находящихся под Лучом Владыки. Оставьте сомнения, оставьте неуверенность, отбросьте очевидность и крепко держитесь за то, что так щедро дано вам. Счастье свое осознайте.</w:t>
      </w:r>
    </w:p>
    <w:p w:rsidR="005708EB" w:rsidRDefault="005708EB" w:rsidP="00BF4524"/>
    <w:p w:rsidR="0096778F" w:rsidRDefault="00466BBD" w:rsidP="00BF4524">
      <w:r w:rsidRPr="00A07582">
        <w:rPr>
          <w:b/>
        </w:rPr>
        <w:t>1966</w:t>
      </w:r>
      <w:r>
        <w:rPr>
          <w:b/>
        </w:rPr>
        <w:t xml:space="preserve"> г. </w:t>
      </w:r>
      <w:r w:rsidR="00AF21D1" w:rsidRPr="00AF21D1">
        <w:rPr>
          <w:b/>
        </w:rPr>
        <w:t>932.</w:t>
      </w:r>
      <w:r w:rsidR="0096778F">
        <w:t xml:space="preserve"> </w:t>
      </w:r>
      <w:r w:rsidR="00AF21D1" w:rsidRPr="00AF21D1">
        <w:rPr>
          <w:b/>
        </w:rPr>
        <w:t>(Гуру).</w:t>
      </w:r>
      <w:r w:rsidR="0096778F">
        <w:t xml:space="preserve"> И даже войдя в rapport</w:t>
      </w:r>
      <w:r w:rsidR="00156143">
        <w:rPr>
          <w:rStyle w:val="FootnoteReference"/>
        </w:rPr>
        <w:footnoteReference w:id="21"/>
      </w:r>
      <w:r w:rsidR="0096778F">
        <w:t xml:space="preserve"> с обитателем Девачана и будучи одиллизированным его энергиями, сенситив не получит сознательного общения со стороны этого развоплощенного духа. К нему можно подняться, можно даже наполниться его вибрациями и много от них почерпнуть, но для самого развоплощенца это не будет ясным и осознанным общением с сенситивом. Он,</w:t>
      </w:r>
      <w:r w:rsidR="007470AA" w:rsidRPr="00975016">
        <w:t xml:space="preserve"> </w:t>
      </w:r>
      <w:r w:rsidR="0096778F">
        <w:t>развоплощенный дух, пребывая в Девачане, будет продолжать находиться в глубоко субъективном состоянии, не осознавая земного контакта. Сознателен в своих контактах и касаниях только Адепт.</w:t>
      </w:r>
    </w:p>
    <w:p w:rsidR="005708EB" w:rsidRDefault="005708EB" w:rsidP="00BF4524"/>
    <w:p w:rsidR="0096778F" w:rsidRDefault="00466BBD" w:rsidP="00BF4524">
      <w:r w:rsidRPr="00A07582">
        <w:rPr>
          <w:b/>
        </w:rPr>
        <w:t>1966</w:t>
      </w:r>
      <w:r>
        <w:rPr>
          <w:b/>
        </w:rPr>
        <w:t xml:space="preserve"> г. </w:t>
      </w:r>
      <w:r w:rsidR="00AF21D1" w:rsidRPr="00AF21D1">
        <w:rPr>
          <w:b/>
        </w:rPr>
        <w:t>933.</w:t>
      </w:r>
      <w:r w:rsidR="0096778F">
        <w:t xml:space="preserve"> (676). </w:t>
      </w:r>
      <w:r w:rsidR="00AF21D1" w:rsidRPr="00AF21D1">
        <w:rPr>
          <w:b/>
        </w:rPr>
        <w:t>(Нояб. 22).</w:t>
      </w:r>
      <w:r w:rsidR="0096778F">
        <w:t xml:space="preserve"> Трудность времени в том, что как бы ярко ни вспыхивало сознание, окружающая тьма, пространственное неблагополучие и антагонистические токи не только не дают ему разгораться, но требуют неслыханного напряжения и упорства, чтобы оно не угасло совсем. Не было времени более тяжелого. Устоять — уже подвиг.</w:t>
      </w:r>
    </w:p>
    <w:p w:rsidR="005708EB" w:rsidRDefault="005708EB" w:rsidP="00BF4524"/>
    <w:p w:rsidR="0096778F" w:rsidRDefault="00466BBD" w:rsidP="00BF4524">
      <w:r w:rsidRPr="00A07582">
        <w:rPr>
          <w:b/>
        </w:rPr>
        <w:t>1966</w:t>
      </w:r>
      <w:r>
        <w:rPr>
          <w:b/>
        </w:rPr>
        <w:t xml:space="preserve"> г. </w:t>
      </w:r>
      <w:r w:rsidR="00AF21D1" w:rsidRPr="00AF21D1">
        <w:rPr>
          <w:b/>
        </w:rPr>
        <w:t>934.</w:t>
      </w:r>
      <w:r w:rsidR="0096778F">
        <w:t xml:space="preserve"> (677). </w:t>
      </w:r>
      <w:r w:rsidR="00AF21D1" w:rsidRPr="00AF21D1">
        <w:rPr>
          <w:b/>
        </w:rPr>
        <w:t>(М.А.Й.).</w:t>
      </w:r>
      <w:r w:rsidR="0096778F">
        <w:t xml:space="preserve"> Во имя будущего будем крепко стоять на доверенном страже.</w:t>
      </w:r>
    </w:p>
    <w:p w:rsidR="005708EB" w:rsidRDefault="005708EB" w:rsidP="00BF4524"/>
    <w:p w:rsidR="0096778F" w:rsidRDefault="00466BBD" w:rsidP="00BF4524">
      <w:r w:rsidRPr="00A07582">
        <w:rPr>
          <w:b/>
        </w:rPr>
        <w:t>1966</w:t>
      </w:r>
      <w:r>
        <w:rPr>
          <w:b/>
        </w:rPr>
        <w:t xml:space="preserve"> г. </w:t>
      </w:r>
      <w:r w:rsidR="00AF21D1" w:rsidRPr="00AF21D1">
        <w:rPr>
          <w:b/>
        </w:rPr>
        <w:t>935.</w:t>
      </w:r>
      <w:r w:rsidR="0096778F">
        <w:t xml:space="preserve"> </w:t>
      </w:r>
      <w:r w:rsidR="00AF21D1" w:rsidRPr="00AF21D1">
        <w:rPr>
          <w:b/>
        </w:rPr>
        <w:t>(Гуру).</w:t>
      </w:r>
      <w:r w:rsidR="0096778F">
        <w:t xml:space="preserve"> Когда-то Сказано было: «Поставлю тебя на развилке путей». Сказанное исполнилось. И уйти некуда, пока не придет желанная весть. Надо ждать вестника.</w:t>
      </w:r>
    </w:p>
    <w:p w:rsidR="005708EB" w:rsidRDefault="005708EB" w:rsidP="00BF4524"/>
    <w:p w:rsidR="0096778F" w:rsidRDefault="00466BBD" w:rsidP="00BF4524">
      <w:r w:rsidRPr="00A07582">
        <w:rPr>
          <w:b/>
        </w:rPr>
        <w:t>1966</w:t>
      </w:r>
      <w:r>
        <w:rPr>
          <w:b/>
        </w:rPr>
        <w:t xml:space="preserve"> г. </w:t>
      </w:r>
      <w:r w:rsidR="00AF21D1" w:rsidRPr="00AF21D1">
        <w:rPr>
          <w:b/>
        </w:rPr>
        <w:t>936.</w:t>
      </w:r>
      <w:r w:rsidR="0096778F">
        <w:t xml:space="preserve"> (678). Если «Сон подобен смерти», то каждый отход ко сну можно сделать репетицией к переходу в Мир Тонкий, когда </w:t>
      </w:r>
      <w:r w:rsidR="0096778F">
        <w:lastRenderedPageBreak/>
        <w:t>придется расстаться с плотным телом уже окончательно. Результатов немедленно нельзя ожидать. Впечатления от пребывания в другом мире во время с</w:t>
      </w:r>
      <w:r w:rsidR="00467AC7">
        <w:t>н</w:t>
      </w:r>
      <w:r w:rsidR="0096778F">
        <w:t>а будут постепенно достигать бодрствующего сознания и накапливаться во времени. Для Архата сон — это сознательный переход в Мир Надземный и сознательное пребывание и деятельность в нем. Эта сознательность, вернее, непрерываемость сознания во сне, служит как бы преддверием непрерываемого сознания и при смерти физического тела. Поэтому упорядочение сна и стремление удержать сознание в этом состоянии имеет большое значение. Конечно, когда мозг спит, характер сознания, в случае если его удалось сохранить, меняется и проходит некоторую трансформацию и весьма сходно с тем, которое сохраняется при выделении тонкого тела. Сон можно преобразить в бодрствующее тонкое состояние. Главное при этом — это утверждение мысли при отходе ко сну. Надо научиться отрешаться совершенно от плотного мира и дневных интересов хотя бы на несколько минут и погружаться в сон свободным от тех магнитных связей с земным окружением, которые крепко держат человека в плену у плотного мира. Считая, что сон — смерть в миниатюре, можно приучиться на это время отрешаться и освобождаться от земных дел. Тогда и переход Великих Границ упростится и удержание сознания станет возможным. Сохранить непрерываемое сознание — значит достичь бессмертия. Дух бессмертен, но, умирая, только Архат сохраняет сознание и знает, что тело его умерло.</w:t>
      </w:r>
    </w:p>
    <w:p w:rsidR="005708EB" w:rsidRDefault="005708EB" w:rsidP="00BF4524"/>
    <w:p w:rsidR="0096778F" w:rsidRDefault="00466BBD" w:rsidP="00BF4524">
      <w:r w:rsidRPr="00A07582">
        <w:rPr>
          <w:b/>
        </w:rPr>
        <w:t>1966</w:t>
      </w:r>
      <w:r>
        <w:rPr>
          <w:b/>
        </w:rPr>
        <w:t xml:space="preserve"> г. </w:t>
      </w:r>
      <w:r w:rsidR="00AF21D1" w:rsidRPr="00AF21D1">
        <w:rPr>
          <w:b/>
        </w:rPr>
        <w:t>937.</w:t>
      </w:r>
      <w:r w:rsidR="0096778F">
        <w:t xml:space="preserve"> (679). </w:t>
      </w:r>
      <w:r w:rsidR="00AF21D1" w:rsidRPr="00AF21D1">
        <w:rPr>
          <w:b/>
        </w:rPr>
        <w:t>(М.А.Й.).</w:t>
      </w:r>
      <w:r w:rsidR="0096778F">
        <w:t xml:space="preserve"> Устоявший на Земле против вихрей, и бурь, и прельщений земных устоит и в Мире Надземном и выйдет победителем из всякой борьбы и испытаний внеплотного мира. Связавший себя на Земле связанным войдет и туда, освободивший — свободным. Следует понять, сколь же важное значение имеют земные условия для освобождения духа. Завет Учителя прост: владейте всем, но ничего не считайте своим и не привязывайтесь ни к чему, зная, что вашего на Земле нет ничего, кроме опыта и знаний, которые дух уносит с собою за пределы всех временных миров, даже ментального.</w:t>
      </w:r>
    </w:p>
    <w:p w:rsidR="005708EB" w:rsidRDefault="005708EB" w:rsidP="00BF4524"/>
    <w:p w:rsidR="0096778F" w:rsidRDefault="00466BBD" w:rsidP="00BF4524">
      <w:r w:rsidRPr="00A07582">
        <w:rPr>
          <w:b/>
        </w:rPr>
        <w:t>1966</w:t>
      </w:r>
      <w:r>
        <w:rPr>
          <w:b/>
        </w:rPr>
        <w:t xml:space="preserve"> г. </w:t>
      </w:r>
      <w:r w:rsidR="00AF21D1" w:rsidRPr="00AF21D1">
        <w:rPr>
          <w:b/>
        </w:rPr>
        <w:t>938.</w:t>
      </w:r>
      <w:r w:rsidR="0096778F">
        <w:t xml:space="preserve"> </w:t>
      </w:r>
      <w:r w:rsidR="00AF21D1" w:rsidRPr="00AF21D1">
        <w:rPr>
          <w:b/>
        </w:rPr>
        <w:t>(Гуру).</w:t>
      </w:r>
      <w:r w:rsidR="0096778F">
        <w:t xml:space="preserve"> Микрокосм человеческий обладает аппаратурой высокой чувствительности. При определении характера и тональности пространственной ноты надо лишь суметь отрешиться от себя и личных попыток и не приписывать своим личным настроениям ощущения пространственной тягости или легкости. Переводя эти ощущения на личную почву личных переживаний, выпускаем из рук ключи к пространственной действительности и характеру и звучанию пространственных токов. И здесь также необходимо отойти от себя, иначе исказится чистота восприятия.</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939.</w:t>
      </w:r>
      <w:r w:rsidR="0096778F">
        <w:t xml:space="preserve"> (680). </w:t>
      </w:r>
      <w:r w:rsidR="00AF21D1" w:rsidRPr="00AF21D1">
        <w:rPr>
          <w:b/>
        </w:rPr>
        <w:t>(Нояб. 23).</w:t>
      </w:r>
      <w:r w:rsidR="0096778F">
        <w:t xml:space="preserve"> Уже знаете, что мысль есть живое существо астрального плана со всеми признаками самодовлеющего существования. Она не видима земным глазом. И однако, будучи невидимыми, мысли могут жестоко терзать человека и доводить его до безумия. Они окружают его, вьются над ним, присасываются к его тонкой оболочке и являются для него либо благословением, если хорошие, либо проклятием, если от тьмы. В мире земном от них еще можно как-то уйти, отвлечься, заняться чем-то, но, когда сброшено тело, человек должен встретиться с ними лицом к лицу, и тогда уйти уже некуда. Он должен войти в сочетание с ними, как делал это при жизни в теле, или же найти в себе силы преодолеть их, отбросить и победить. Побежденный своими мыслями, своими порождениями, он может двигаться только туда, куда они его влекут, только к тем сферам, которые им созвучны по их природе и составу. Светлые, чистые мысли вознесут в светлые сферы, низкие, темные, злые, порочные — в низшие слои астрального мира. В том мире не видимая — здесь мысль становится видимой во всех своих подробностях и деталях. Поэтому прельщение и искушение мыслями там очень трудно преодолеть, если человек на Земле привык проводить время в общении с мыслями подобного рода. Они становятся для него живыми реальными формами, окружающими его плотным кольцом, выход из которого замкнут, пока человек не нашел в себе силы отрешиться от них или пока они не исчерпают на своем породителе те энергии, которыми он их сам наделил в свое время. Мысль может возносить вверх, мысль может низвергать в бездну. Разные мысли бывают, различен их магнетизм и сила, вложенная в каждую их творцом. Как же заботливо и бережно надо блюсти мысли! От своих порождений никуда не уйти. «Порождение, спутник верный, будет ждать у Порога». Смерть не есть освобождение от своих порождений, но освобождение от всего того, что мешает встретиться с ними лицом к лицу. И если тут порой так трудно освободиться от нежелательных мыслей, то насколько же труднее это достигается там. Поэтому научиться овладевать своими мыслями, контролировать их, управлять ими, создавать их и освобождаться от них следует здесь, на Земле, пока еще в теле. Тогда спокойно и безбоязненно можно встретить и стражей Порога, порождения свои, облеченные в явные, видимые и конкретные формы, встретить и победить, как это делал победитель и раньше, когда был еще в теле земном, когда вступал с ними в борьбу и побеждал всякий раз, как они обступали его и пытались войти в сочетание с его сознанием. Не связанный ими, свободный от их власти над ним и их победивший вступает победитель в Мир Тонкий, чтобы победно подниматься все выше и выше по Лестнице Света.</w:t>
      </w:r>
    </w:p>
    <w:p w:rsidR="005708EB" w:rsidRDefault="005708EB" w:rsidP="00BF4524"/>
    <w:p w:rsidR="0096778F" w:rsidRDefault="00466BBD" w:rsidP="00BF4524">
      <w:r w:rsidRPr="00A07582">
        <w:rPr>
          <w:b/>
        </w:rPr>
        <w:t>1966</w:t>
      </w:r>
      <w:r>
        <w:rPr>
          <w:b/>
        </w:rPr>
        <w:t xml:space="preserve"> г. </w:t>
      </w:r>
      <w:r w:rsidR="00AF21D1" w:rsidRPr="00AF21D1">
        <w:rPr>
          <w:b/>
        </w:rPr>
        <w:t>940.</w:t>
      </w:r>
      <w:r w:rsidR="0096778F">
        <w:t xml:space="preserve"> (681). </w:t>
      </w:r>
      <w:r w:rsidR="00AF21D1" w:rsidRPr="00AF21D1">
        <w:rPr>
          <w:b/>
        </w:rPr>
        <w:t>(М.А.Й.).</w:t>
      </w:r>
      <w:r w:rsidR="0096778F">
        <w:t xml:space="preserve"> Хочу дать силу руке поднять огненный меч очищения. Хочу дух насытить ярым устремлением к </w:t>
      </w:r>
      <w:r w:rsidR="0096778F">
        <w:lastRenderedPageBreak/>
        <w:t>освобождению от всех нагромождений. Победителем видеть хочу, преодолевшим все, что подлежит изживанию.</w:t>
      </w:r>
    </w:p>
    <w:p w:rsidR="005708EB" w:rsidRDefault="005708EB" w:rsidP="00BF4524"/>
    <w:p w:rsidR="0096778F" w:rsidRDefault="00466BBD" w:rsidP="00BF4524">
      <w:r w:rsidRPr="00A07582">
        <w:rPr>
          <w:b/>
        </w:rPr>
        <w:t>1966</w:t>
      </w:r>
      <w:r>
        <w:rPr>
          <w:b/>
        </w:rPr>
        <w:t xml:space="preserve"> г. </w:t>
      </w:r>
      <w:r w:rsidR="00AF21D1" w:rsidRPr="00AF21D1">
        <w:rPr>
          <w:b/>
        </w:rPr>
        <w:t>941.</w:t>
      </w:r>
      <w:r w:rsidR="0096778F">
        <w:t xml:space="preserve"> (682). </w:t>
      </w:r>
      <w:r w:rsidR="00AF21D1" w:rsidRPr="00AF21D1">
        <w:rPr>
          <w:b/>
        </w:rPr>
        <w:t>(Гуру).</w:t>
      </w:r>
      <w:r w:rsidR="0096778F">
        <w:t xml:space="preserve"> Утвердим и поддержим каждое благое начинание, каждую мысль, устремленную к Свету, каждое желание освободиться от ненужного груза пережитков далекого прошлого.</w:t>
      </w:r>
    </w:p>
    <w:p w:rsidR="005708EB" w:rsidRDefault="005708EB" w:rsidP="00BF4524"/>
    <w:p w:rsidR="0096778F" w:rsidRDefault="0096778F" w:rsidP="00975016">
      <w:pPr>
        <w:pStyle w:val="Quote"/>
      </w:pPr>
      <w:r>
        <w:t>Вчера после обеда, засыпая, видел лица трех человек в красках, простые. Ночью во сне вчера летал невысоко. Во сне вижу людей средних, ни добрых, ни злых.</w:t>
      </w:r>
    </w:p>
    <w:p w:rsidR="0096778F" w:rsidRDefault="00466BBD" w:rsidP="00BF4524">
      <w:r w:rsidRPr="00A07582">
        <w:rPr>
          <w:b/>
        </w:rPr>
        <w:t>1966</w:t>
      </w:r>
      <w:r>
        <w:rPr>
          <w:b/>
        </w:rPr>
        <w:t xml:space="preserve"> г. </w:t>
      </w:r>
      <w:r w:rsidR="00AF21D1" w:rsidRPr="00AF21D1">
        <w:rPr>
          <w:b/>
        </w:rPr>
        <w:t>942.</w:t>
      </w:r>
      <w:r w:rsidR="0096778F">
        <w:t xml:space="preserve"> (683). </w:t>
      </w:r>
      <w:r w:rsidR="00AF21D1" w:rsidRPr="00AF21D1">
        <w:rPr>
          <w:b/>
        </w:rPr>
        <w:t>(Нояб. 24).</w:t>
      </w:r>
      <w:r w:rsidR="0096778F">
        <w:t xml:space="preserve"> Это и хорошо, что скрытые силы духа не пробуждаются раньше времени, ибо, если очищение не состоялось, они будут не благословением, а проклятием. Сильная мысль, сознательно насыщенная огнем, будучи отрицательной, может натворить бед и, вернувшись к своему породителю, поразить и его. Явление обратного удара приложимо прежде всего к действию мысли. Растущая внутренняя сила, если она не обуздана и если равновесие не утвердилось, вызовет разновесие и приведет к дезинтеграции физического тела. Поэтому указывается очищение сознания и утверждение таких качеств духа, которые при их гармоническом развитии приводят к равновесию, то есть симфонии качеств. Пока аппарат духа не налажен и не приведен в полный порядок, даже приоткрытие центров опасно. Но главное — это очищение его от всякого сора.</w:t>
      </w:r>
    </w:p>
    <w:p w:rsidR="005708EB" w:rsidRDefault="005708EB" w:rsidP="00BF4524"/>
    <w:p w:rsidR="0096778F" w:rsidRDefault="00466BBD" w:rsidP="00BF4524">
      <w:r w:rsidRPr="00A07582">
        <w:rPr>
          <w:b/>
        </w:rPr>
        <w:t>1966</w:t>
      </w:r>
      <w:r>
        <w:rPr>
          <w:b/>
        </w:rPr>
        <w:t xml:space="preserve"> г. </w:t>
      </w:r>
      <w:r w:rsidR="00AF21D1" w:rsidRPr="00AF21D1">
        <w:rPr>
          <w:b/>
        </w:rPr>
        <w:t>943.</w:t>
      </w:r>
      <w:r w:rsidR="0096778F">
        <w:t xml:space="preserve"> (684). </w:t>
      </w:r>
      <w:r w:rsidR="00AF21D1" w:rsidRPr="00AF21D1">
        <w:rPr>
          <w:b/>
        </w:rPr>
        <w:t>(М.А.Й.).</w:t>
      </w:r>
      <w:r w:rsidR="0096778F">
        <w:t xml:space="preserve"> Что бы там ни было, но нет ничего на Земле, ради чего стоило бы отказаться от пути Света, указанного Учителем. Ведь даже личность земную свою, уже не говоря о теле, придется оставить и с нею расстаться.</w:t>
      </w:r>
    </w:p>
    <w:p w:rsidR="005708EB" w:rsidRDefault="005708EB" w:rsidP="00BF4524"/>
    <w:p w:rsidR="0096778F" w:rsidRDefault="00466BBD" w:rsidP="00BF4524">
      <w:r w:rsidRPr="00A07582">
        <w:rPr>
          <w:b/>
        </w:rPr>
        <w:t>1966</w:t>
      </w:r>
      <w:r>
        <w:rPr>
          <w:b/>
        </w:rPr>
        <w:t xml:space="preserve"> г. </w:t>
      </w:r>
      <w:r w:rsidR="00AF21D1" w:rsidRPr="00AF21D1">
        <w:rPr>
          <w:b/>
        </w:rPr>
        <w:t>944.</w:t>
      </w:r>
      <w:r w:rsidR="0096778F">
        <w:t xml:space="preserve"> (685). </w:t>
      </w:r>
      <w:r w:rsidR="00AF21D1" w:rsidRPr="00AF21D1">
        <w:rPr>
          <w:b/>
        </w:rPr>
        <w:t>(Гуру).</w:t>
      </w:r>
      <w:r w:rsidR="0096778F">
        <w:t xml:space="preserve"> Что же мое? Бессмертная Триада, выражающая Индивидуальность с ее неотъемлемыми накоплениями, собранными через временные и смертные личности на протяжении всех земных воплощений.</w:t>
      </w:r>
    </w:p>
    <w:p w:rsidR="005708EB" w:rsidRDefault="005708EB" w:rsidP="00BF4524"/>
    <w:p w:rsidR="0096778F" w:rsidRDefault="00466BBD" w:rsidP="00BF4524">
      <w:r w:rsidRPr="00A07582">
        <w:rPr>
          <w:b/>
        </w:rPr>
        <w:t>1966</w:t>
      </w:r>
      <w:r>
        <w:rPr>
          <w:b/>
        </w:rPr>
        <w:t xml:space="preserve"> г. </w:t>
      </w:r>
      <w:r w:rsidR="00AF21D1" w:rsidRPr="00AF21D1">
        <w:rPr>
          <w:b/>
        </w:rPr>
        <w:t>945.</w:t>
      </w:r>
      <w:r w:rsidR="0096778F">
        <w:t xml:space="preserve"> (686). </w:t>
      </w:r>
      <w:r w:rsidR="00AF21D1" w:rsidRPr="00AF21D1">
        <w:rPr>
          <w:b/>
        </w:rPr>
        <w:t>(Нояб. 25).</w:t>
      </w:r>
      <w:r w:rsidR="0096778F">
        <w:t xml:space="preserve"> Изучая условия послесмертного существования человека, необходимо иметь в виду, что на общие правила имеются свои исключения. Таким исключением является ученик, избравший своим руководителем Учителя Света. Общие правила касаются его лишь отчасти. На Земле учеников Сокровенного Знания относительно немного. Те, которые живут здесь, на Земле, в Ашрамах, будут находиться и там в Ашрамах Тонкого Мира или находиться вблизи, если им еще что-то мешает быть за их стенами. Стены или ограды могут быть как плотные, земные, так и астральные, тонкие. Все предметы и вещи земные имеют своих двойников. Но есть и такие явления или построения в Мире Тонком, которые не уявлены на Земле. Твердыни Братства </w:t>
      </w:r>
      <w:r w:rsidR="0096778F">
        <w:lastRenderedPageBreak/>
        <w:t>высятся прочно и непоколебимо и в Мире Незримом. Понятие «незримый» относительно и приложимо только к тому, что нельзя видеть физическим глазом. Ученики учатся и там, и, конечно, чтобы учиться, сознание должно функционировать и быть открытым для познавания. Конечно, там возможности познавания шире — можно учиться на конкретных примерах и явлениях. Только обычные книги и библиотеки заменяются астральными. Ведет устремление, не ограниченное плотными условиями и свободное от ограничений астрала, если победа над ним была достигнута на Земле.</w:t>
      </w:r>
    </w:p>
    <w:p w:rsidR="005708EB" w:rsidRDefault="005708EB" w:rsidP="00BF4524"/>
    <w:p w:rsidR="0096778F" w:rsidRDefault="00466BBD" w:rsidP="00BF4524">
      <w:r w:rsidRPr="00A07582">
        <w:rPr>
          <w:b/>
        </w:rPr>
        <w:t>1966</w:t>
      </w:r>
      <w:r>
        <w:rPr>
          <w:b/>
        </w:rPr>
        <w:t xml:space="preserve"> г. </w:t>
      </w:r>
      <w:r w:rsidR="00AF21D1" w:rsidRPr="00AF21D1">
        <w:rPr>
          <w:b/>
        </w:rPr>
        <w:t>946.</w:t>
      </w:r>
      <w:r w:rsidR="0096778F">
        <w:t xml:space="preserve"> (687). </w:t>
      </w:r>
      <w:r w:rsidR="00AF21D1" w:rsidRPr="00AF21D1">
        <w:rPr>
          <w:b/>
        </w:rPr>
        <w:t>(М.А.Й.).</w:t>
      </w:r>
      <w:r w:rsidR="0096778F">
        <w:t xml:space="preserve"> Процесс очищения, успешно проводимый, дает особое ощущение чистоты и освобождения от того давящего чувства, которое обычно сопровождает неочищенное сознание. Это предвестник ощущения полной свободы, которая наступает, когда элементы неочищенной астральной материи полностью удалены из этого проводника. Ради достижения этого чувства внутренней чистоты стоит потрудиться, чтобы его утвердить.</w:t>
      </w:r>
    </w:p>
    <w:p w:rsidR="005708EB" w:rsidRDefault="005708EB" w:rsidP="00BF4524"/>
    <w:p w:rsidR="0096778F" w:rsidRDefault="00466BBD" w:rsidP="00BF4524">
      <w:r w:rsidRPr="00A07582">
        <w:rPr>
          <w:b/>
        </w:rPr>
        <w:t>1966</w:t>
      </w:r>
      <w:r>
        <w:rPr>
          <w:b/>
        </w:rPr>
        <w:t xml:space="preserve"> г. </w:t>
      </w:r>
      <w:r w:rsidR="00AF21D1" w:rsidRPr="00AF21D1">
        <w:rPr>
          <w:b/>
        </w:rPr>
        <w:t>947.</w:t>
      </w:r>
      <w:r w:rsidR="0096778F">
        <w:t xml:space="preserve"> (688). </w:t>
      </w:r>
      <w:r w:rsidR="00AF21D1" w:rsidRPr="00AF21D1">
        <w:rPr>
          <w:b/>
        </w:rPr>
        <w:t>(Гуру).</w:t>
      </w:r>
      <w:r w:rsidR="0096778F">
        <w:t xml:space="preserve"> Победа во что бы то ни стало, победа любою ценой. Победа ради и во имя будущего.</w:t>
      </w:r>
    </w:p>
    <w:p w:rsidR="005708EB" w:rsidRDefault="005708EB" w:rsidP="00BF4524"/>
    <w:p w:rsidR="0096778F" w:rsidRDefault="00466BBD" w:rsidP="00BF4524">
      <w:r w:rsidRPr="00A07582">
        <w:rPr>
          <w:b/>
        </w:rPr>
        <w:t>1966</w:t>
      </w:r>
      <w:r>
        <w:rPr>
          <w:b/>
        </w:rPr>
        <w:t xml:space="preserve"> г. </w:t>
      </w:r>
      <w:r w:rsidR="00AF21D1" w:rsidRPr="00AF21D1">
        <w:rPr>
          <w:b/>
        </w:rPr>
        <w:t>948.</w:t>
      </w:r>
      <w:r w:rsidR="0096778F">
        <w:t xml:space="preserve"> (689). </w:t>
      </w:r>
      <w:r w:rsidR="00AF21D1" w:rsidRPr="00AF21D1">
        <w:rPr>
          <w:b/>
        </w:rPr>
        <w:t>(Нояб. 26).</w:t>
      </w:r>
      <w:r w:rsidR="0096778F">
        <w:t xml:space="preserve"> Очищение состоит в замене более грубых частиц тонкой материи оболочек более разреженными и чистыми. Обычно на это требуется время. Может казаться, что очищение состоялось, но при испытании оказывается, что этого в действительности нет и оставшиеся грубые частицы продолжают реагировать на соответствующие грубые воздействия. Кто-то внутри этого не хочет, но неочищенные оболочки продолжают привычно звучать на привычные воздействия. Испытание временем выясняет, как обстоит дело фактически. Но бывают случаи мгновенных и непоколебимых решений духа, когда с прошлым порывается навсегда. Сильные люди этим путем бросают пить или курить или принимают другие решения, освобождающие их от гнета и рабства привычек. Привычки мышления труднее всего поддаются искоренению. Но мысль последняя, если она достаточно сильна, может успешно бороться с мыслями предшествующими и побеждать их. Но при этом требуется постоянный и напряженный контроль над мыслями, чтобы не допускать непрошеных вторжений. Мысль, лишенная питания, вянет и угасает. Мысль, в сочетание с которой сознание отказывается вступать, теряет над ним свою власть. Управлять мыслями — значит управлять и овладеть оболочками и подчинить их воле.</w:t>
      </w:r>
    </w:p>
    <w:p w:rsidR="005708EB" w:rsidRDefault="005708EB" w:rsidP="00BF4524"/>
    <w:p w:rsidR="0096778F" w:rsidRDefault="00466BBD" w:rsidP="00BF4524">
      <w:r w:rsidRPr="00A07582">
        <w:rPr>
          <w:b/>
        </w:rPr>
        <w:t>1966</w:t>
      </w:r>
      <w:r>
        <w:rPr>
          <w:b/>
        </w:rPr>
        <w:t xml:space="preserve"> г. </w:t>
      </w:r>
      <w:r w:rsidR="00AF21D1" w:rsidRPr="00AF21D1">
        <w:rPr>
          <w:b/>
        </w:rPr>
        <w:t>949.</w:t>
      </w:r>
      <w:r w:rsidR="0096778F">
        <w:t xml:space="preserve"> (690). </w:t>
      </w:r>
      <w:r w:rsidR="00AF21D1" w:rsidRPr="00AF21D1">
        <w:rPr>
          <w:b/>
        </w:rPr>
        <w:t>(М.А.Й.).</w:t>
      </w:r>
      <w:r w:rsidR="0096778F">
        <w:t xml:space="preserve"> Человек больше страдает от призраков опасностей и неприятностей, чем от них самих. Поэтому можно принять за правило не переживать ничего заранее, пока не произойдет нежелательной с ними встречи лицом к лицу. Зачем </w:t>
      </w:r>
      <w:r w:rsidR="0096778F">
        <w:lastRenderedPageBreak/>
        <w:t>тратить напрасно силы на то, чего нет. Ведь этим привлекается именно то, чего хочется избежать. Отрицательный магнетизм действует.</w:t>
      </w:r>
    </w:p>
    <w:p w:rsidR="005708EB" w:rsidRDefault="005708EB" w:rsidP="00BF4524"/>
    <w:p w:rsidR="0096778F" w:rsidRDefault="00466BBD" w:rsidP="00BF4524">
      <w:r w:rsidRPr="00A07582">
        <w:rPr>
          <w:b/>
        </w:rPr>
        <w:t>1966</w:t>
      </w:r>
      <w:r>
        <w:rPr>
          <w:b/>
        </w:rPr>
        <w:t xml:space="preserve"> г. </w:t>
      </w:r>
      <w:r w:rsidR="00AF21D1" w:rsidRPr="00AF21D1">
        <w:rPr>
          <w:b/>
        </w:rPr>
        <w:t>950.</w:t>
      </w:r>
      <w:r w:rsidR="0096778F">
        <w:t xml:space="preserve"> (691). </w:t>
      </w:r>
      <w:r w:rsidR="00AF21D1" w:rsidRPr="00AF21D1">
        <w:rPr>
          <w:b/>
        </w:rPr>
        <w:t>(Гуру).</w:t>
      </w:r>
      <w:r w:rsidR="0096778F">
        <w:t xml:space="preserve"> Можно жить своим внутренним миром, если он достаточно богат. Следовательно, все зависит от того, чтобы сознание было достаточно расширено. Тогда и поступления пространственные не замедлят. В далеких пещерах, в горах отшельники-йоги живут яркой и полной жизнью, принимая живое участие в делах мира. Отделенность от жизни планеты и скука им не известны.</w:t>
      </w:r>
    </w:p>
    <w:p w:rsidR="005708EB" w:rsidRDefault="005708EB" w:rsidP="00BF4524"/>
    <w:p w:rsidR="0096778F" w:rsidRDefault="00466BBD" w:rsidP="00BF4524">
      <w:r w:rsidRPr="00A07582">
        <w:rPr>
          <w:b/>
        </w:rPr>
        <w:t>1966</w:t>
      </w:r>
      <w:r>
        <w:rPr>
          <w:b/>
        </w:rPr>
        <w:t xml:space="preserve"> г. </w:t>
      </w:r>
      <w:r w:rsidR="00AF21D1" w:rsidRPr="00AF21D1">
        <w:rPr>
          <w:b/>
        </w:rPr>
        <w:t>951.</w:t>
      </w:r>
      <w:r w:rsidR="0096778F">
        <w:t xml:space="preserve"> (692). </w:t>
      </w:r>
      <w:r w:rsidR="00AF21D1" w:rsidRPr="00AF21D1">
        <w:rPr>
          <w:b/>
        </w:rPr>
        <w:t>(Нояб. 27).</w:t>
      </w:r>
      <w:r w:rsidR="0096778F">
        <w:t xml:space="preserve"> Движения, происходящие в оболочках и вызывающие ощущения страдания, полезны тем, что, достигая известной степени напряженности, помогают отделить Того, Кто Смотрит, от того, кто переживает. Смотрящий остается, переживающий и переживания проходят. Безмолвный Рекордер стоит в стороне, все запечатлевая и откладывая накопления в Чаше, и три потока — плотной, астральной и ментальной материи — непрерывно продолжают свое течение через плотное, тонкое и ментальное тела. И если в себе силы найти сознательно становиться в стороне и со стороны наблюдать течение этих потоков, то можно объединиться со Смотрящим и коснуться дыхания Вечности и Света, сыном которых является Безмолвный Свидетель. И если страдания помогают отойти от своего малого призрачного «я» и понять преходимую природу личности (personality), то это в конечном итоге приведет к освобождению от этого начала, а значит, и от власти переживаний его над сознанием. Страдания — благо, если осознан их смысл.</w:t>
      </w:r>
    </w:p>
    <w:p w:rsidR="005708EB" w:rsidRDefault="005708EB" w:rsidP="00BF4524"/>
    <w:p w:rsidR="0096778F" w:rsidRDefault="00466BBD" w:rsidP="00BF4524">
      <w:r w:rsidRPr="00A07582">
        <w:rPr>
          <w:b/>
        </w:rPr>
        <w:t>1966</w:t>
      </w:r>
      <w:r>
        <w:rPr>
          <w:b/>
        </w:rPr>
        <w:t xml:space="preserve"> г. </w:t>
      </w:r>
      <w:r w:rsidR="00AF21D1" w:rsidRPr="00AF21D1">
        <w:rPr>
          <w:b/>
        </w:rPr>
        <w:t>952.</w:t>
      </w:r>
      <w:r w:rsidR="0096778F">
        <w:t xml:space="preserve"> (693). </w:t>
      </w:r>
      <w:r w:rsidR="00AF21D1" w:rsidRPr="00AF21D1">
        <w:rPr>
          <w:b/>
        </w:rPr>
        <w:t>(М.А.Й.).</w:t>
      </w:r>
      <w:r w:rsidR="0096778F">
        <w:t xml:space="preserve"> Вот мы подошли к пониманию смысла страданий. Но понимание это может быть двух родов — теоретическое и практическое. Теоретическое не принесет освобождения, но практическое, которое говорит: «Да будет Воля Твоя, Владыка», — ставит малое страдающее «я» на свое место, отходит от него в сторону и приближает сознание к воссоединению с Безмолвно Смотрящим. И тогда печаль становится в радость и Мир, который выше всякого разумения, касается сознания своими незримыми крылами.</w:t>
      </w:r>
    </w:p>
    <w:p w:rsidR="005708EB" w:rsidRDefault="005708EB" w:rsidP="00BF4524"/>
    <w:p w:rsidR="0096778F" w:rsidRDefault="00466BBD" w:rsidP="00BF4524">
      <w:r w:rsidRPr="00A07582">
        <w:rPr>
          <w:b/>
        </w:rPr>
        <w:t>1966</w:t>
      </w:r>
      <w:r>
        <w:rPr>
          <w:b/>
        </w:rPr>
        <w:t xml:space="preserve"> г. </w:t>
      </w:r>
      <w:r w:rsidR="00AF21D1" w:rsidRPr="00AF21D1">
        <w:rPr>
          <w:b/>
        </w:rPr>
        <w:t>953.</w:t>
      </w:r>
      <w:r w:rsidR="0096778F">
        <w:t xml:space="preserve"> (694). </w:t>
      </w:r>
      <w:r w:rsidR="00AF21D1" w:rsidRPr="00AF21D1">
        <w:rPr>
          <w:b/>
        </w:rPr>
        <w:t>(Гуру).</w:t>
      </w:r>
      <w:r w:rsidR="0096778F">
        <w:t xml:space="preserve"> Устремление чудо творит. И когда его уже ничто не в состоянии ни поколебать, ни отклонить от цели, — победа близка. Жизнь на Земле, завершающуюся победой над собою, будем считать достигшей цели и оправдавшей свое назначение.</w:t>
      </w:r>
    </w:p>
    <w:p w:rsidR="0096778F" w:rsidRDefault="0096778F" w:rsidP="0099734E">
      <w:pPr>
        <w:pStyle w:val="Quote"/>
      </w:pPr>
      <w:r>
        <w:lastRenderedPageBreak/>
        <w:t>Видел во сне своего Гуру, крыльцо обвешано красными лозунгами, ему посвященными, и еще что-то, напечатанное на бумаге.</w:t>
      </w:r>
    </w:p>
    <w:p w:rsidR="0096778F" w:rsidRDefault="0096778F" w:rsidP="00BF4524"/>
    <w:p w:rsidR="0096778F" w:rsidRDefault="0096778F" w:rsidP="0099734E">
      <w:pPr>
        <w:pStyle w:val="Quote"/>
      </w:pPr>
      <w:r>
        <w:t>Ночью света в глазах. Вчера спал и видел, как мухи летали колесом.</w:t>
      </w:r>
    </w:p>
    <w:p w:rsidR="0096778F" w:rsidRDefault="0096778F" w:rsidP="0099734E">
      <w:pPr>
        <w:pStyle w:val="Quote"/>
      </w:pPr>
      <w:r>
        <w:t>Получил письмо с жалобой на болезнь толстой кишки, предполагают язву. Днем же у меня заболел желудок, болел и ночью.</w:t>
      </w:r>
    </w:p>
    <w:p w:rsidR="0096778F" w:rsidRDefault="00466BBD" w:rsidP="00BF4524">
      <w:r w:rsidRPr="00A07582">
        <w:rPr>
          <w:b/>
        </w:rPr>
        <w:t>1966</w:t>
      </w:r>
      <w:r>
        <w:rPr>
          <w:b/>
        </w:rPr>
        <w:t xml:space="preserve"> г. </w:t>
      </w:r>
      <w:r w:rsidR="00AF21D1" w:rsidRPr="00AF21D1">
        <w:rPr>
          <w:b/>
        </w:rPr>
        <w:t>954.</w:t>
      </w:r>
      <w:r w:rsidR="0096778F">
        <w:t xml:space="preserve"> (695). </w:t>
      </w:r>
      <w:r w:rsidR="00AF21D1" w:rsidRPr="00AF21D1">
        <w:rPr>
          <w:b/>
        </w:rPr>
        <w:t>(Нояб. 28).</w:t>
      </w:r>
      <w:r w:rsidR="0096778F">
        <w:t xml:space="preserve"> Со сна слова: «Инцидент исчерпан».</w:t>
      </w:r>
    </w:p>
    <w:p w:rsidR="0096778F" w:rsidRDefault="0096778F" w:rsidP="00BF4524">
      <w:r>
        <w:t>Нужно очень остерегаться пожирателей психической энергии. Они часто приносят болезнь, и не только при личном контакте, но и на расстоянии. Может быть, станет более понятным, почему Мы Избегаем общения с жителями низин. Людей можно разделить на дающих и берущих. Первые благодетельствуют людям, наделяя их своей психической энергией, вторые поглощают ее, лишая людей спокойствия, здоровья и равновесия. Нужно очень осмотрительно относиться к людям и поменьше говорить. Молчаливость тоже ведь щит, и щит очень надежный. Говорливость из так называемой вежливости недопустима в ученике. Пусть уж лучше обидятся, чем будет допущено расточение силы. Вообще считаться с человеческими условностями и предрассудками стоит порою много дороже, чем пренебречь ими. Болтливость и самообладание, или власть над собою, не совместимы. Можно иногда спросить себя, не слишком ли дорого платим за несдержанность и болтливость.</w:t>
      </w:r>
    </w:p>
    <w:p w:rsidR="005708EB" w:rsidRDefault="005708EB" w:rsidP="00BF4524"/>
    <w:p w:rsidR="0096778F" w:rsidRDefault="00466BBD" w:rsidP="00BF4524">
      <w:r w:rsidRPr="00A07582">
        <w:rPr>
          <w:b/>
        </w:rPr>
        <w:t>1966</w:t>
      </w:r>
      <w:r>
        <w:rPr>
          <w:b/>
        </w:rPr>
        <w:t xml:space="preserve"> г. </w:t>
      </w:r>
      <w:r w:rsidR="00AF21D1" w:rsidRPr="00AF21D1">
        <w:rPr>
          <w:b/>
        </w:rPr>
        <w:t>955.</w:t>
      </w:r>
      <w:r w:rsidR="0096778F">
        <w:t xml:space="preserve"> (696). </w:t>
      </w:r>
      <w:r w:rsidR="00AF21D1" w:rsidRPr="00AF21D1">
        <w:rPr>
          <w:b/>
        </w:rPr>
        <w:t>(М.А.Й.).</w:t>
      </w:r>
      <w:r w:rsidR="0096778F">
        <w:t xml:space="preserve"> Хорошо иногда умерить слишком уж сильные переживания своей личности (personality), отойдя от нее в сторону и предоставив ей выявлять себя до конца и сколько ей хочется, но, стоя, как бы отделившись от нее и холодно, равнодушно и без жалости наблюдая ее выкрутасы. Можно даже вступить с нею в беседу, указав на никчемность всех этих явлений. Можно указать ей на полезность страданий не для нее, но для накоплений высшего «Я», ради интересов которого личность только и существует. Этим можно обуздать неистовство астрала и его своеволие и много преуспеть в понимании значения оболочек и путей овладения ими.</w:t>
      </w:r>
    </w:p>
    <w:p w:rsidR="005708EB" w:rsidRDefault="005708EB" w:rsidP="00BF4524"/>
    <w:p w:rsidR="0096778F" w:rsidRDefault="00466BBD" w:rsidP="00BF4524">
      <w:r w:rsidRPr="00A07582">
        <w:rPr>
          <w:b/>
        </w:rPr>
        <w:t>1966</w:t>
      </w:r>
      <w:r>
        <w:rPr>
          <w:b/>
        </w:rPr>
        <w:t xml:space="preserve"> г. </w:t>
      </w:r>
      <w:r w:rsidR="00AF21D1" w:rsidRPr="00AF21D1">
        <w:rPr>
          <w:b/>
        </w:rPr>
        <w:t>956.</w:t>
      </w:r>
      <w:r w:rsidR="0096778F">
        <w:t xml:space="preserve"> (697). </w:t>
      </w:r>
      <w:r w:rsidR="00AF21D1" w:rsidRPr="00AF21D1">
        <w:rPr>
          <w:b/>
        </w:rPr>
        <w:t>(Гуру).</w:t>
      </w:r>
      <w:r w:rsidR="0096778F">
        <w:t xml:space="preserve"> Страдания тоже ведь испытания. Радоваться испытаниям может лишь многоопытный путник. Достичь этой ступени можно лишь при условии, если научиться в минуты испытаний мысленно отделять себя, смотрящего на эти испытания, от того, на что смотришь. Жизнь сверхличная состоит в том, что личные интересы отодвигаются на задний план и приносятся в жертву Общему Благу.</w:t>
      </w:r>
    </w:p>
    <w:p w:rsidR="005708EB" w:rsidRDefault="005708EB" w:rsidP="00BF4524"/>
    <w:p w:rsidR="0096778F" w:rsidRDefault="0096778F" w:rsidP="00723277">
      <w:pPr>
        <w:pStyle w:val="Quote"/>
      </w:pPr>
      <w:r>
        <w:lastRenderedPageBreak/>
        <w:t>С закрытыми глазами видел каких-то людей. Видел во сне, что хотел дать сдачи сильному однокашнику.</w:t>
      </w:r>
    </w:p>
    <w:p w:rsidR="0096778F" w:rsidRDefault="00466BBD" w:rsidP="00BF4524">
      <w:r w:rsidRPr="00A07582">
        <w:rPr>
          <w:b/>
        </w:rPr>
        <w:t>1966</w:t>
      </w:r>
      <w:r>
        <w:rPr>
          <w:b/>
        </w:rPr>
        <w:t xml:space="preserve"> г. </w:t>
      </w:r>
      <w:r w:rsidR="00AF21D1" w:rsidRPr="00AF21D1">
        <w:rPr>
          <w:b/>
        </w:rPr>
        <w:t>957.</w:t>
      </w:r>
      <w:r w:rsidR="0096778F">
        <w:t xml:space="preserve"> </w:t>
      </w:r>
      <w:r w:rsidR="00AF21D1" w:rsidRPr="00AF21D1">
        <w:rPr>
          <w:b/>
        </w:rPr>
        <w:t>(Нояб. 29).</w:t>
      </w:r>
      <w:r w:rsidR="0096778F">
        <w:t xml:space="preserve"> Предположим, что кто-то достиг больших успехов в удержании четкого изображения предметов в третьем глазу, но воображения своего не очистил. Грязное воображение будет создавать яркие четкие картины или образы, стойкие и длительные. И «мысль — спутник верный», будет ждать у порога в виде целой галереи стойких нечистых образов. Лучше было бы их породителю вовсе не браться за эти упражнения, ибо последствия их при неочищенном воображении будут ужасны. Так достижение могущества духа требует условия освобождения сознания от всякого сора. Даже малая соринка опасна. Главное — удалить корни, так как они постоянно выпускают новые побеги. Корни появились, быть может, в далеком прошлом. Самые далекие уголки сознания должны быть тщательно осмотрены и все закоулки памяти. В свое время она вынесет перед сознанием все, что накоплено в ней, и хорошо тому, кто не устыдится этими накоплениями. Когда сор выносится на поверхность, он должен быть немедленно удаляем.</w:t>
      </w:r>
    </w:p>
    <w:p w:rsidR="005708EB" w:rsidRDefault="005708EB" w:rsidP="00BF4524"/>
    <w:p w:rsidR="0096778F" w:rsidRDefault="00466BBD" w:rsidP="00BF4524">
      <w:r w:rsidRPr="00A07582">
        <w:rPr>
          <w:b/>
        </w:rPr>
        <w:t>1966</w:t>
      </w:r>
      <w:r>
        <w:rPr>
          <w:b/>
        </w:rPr>
        <w:t xml:space="preserve"> г. </w:t>
      </w:r>
      <w:r w:rsidR="00AF21D1" w:rsidRPr="00AF21D1">
        <w:rPr>
          <w:b/>
        </w:rPr>
        <w:t>958.</w:t>
      </w:r>
      <w:r w:rsidR="0096778F">
        <w:t xml:space="preserve"> (698). </w:t>
      </w:r>
      <w:r w:rsidR="00AF21D1" w:rsidRPr="00AF21D1">
        <w:rPr>
          <w:b/>
        </w:rPr>
        <w:t>(М.А.Й.).</w:t>
      </w:r>
      <w:r w:rsidR="0096778F">
        <w:t xml:space="preserve"> Меч очищения легче всего поднимается любовью, особенно если сознательно его обратить на уничтожение тех препятствий, которые мешают стать еще ближе к Любимым. Рычагом любви много можно достигнуть. Не на никчемные переживания или умиления нужно направить его силу, но на действия целесообразные, гармонирующие с поставленной целью. Многого можно достичь, если любовь пламенна и постоянна.</w:t>
      </w:r>
    </w:p>
    <w:p w:rsidR="005708EB" w:rsidRDefault="005708EB" w:rsidP="00BF4524"/>
    <w:p w:rsidR="0096778F" w:rsidRDefault="00466BBD" w:rsidP="00BF4524">
      <w:r w:rsidRPr="00A07582">
        <w:rPr>
          <w:b/>
        </w:rPr>
        <w:t>1966</w:t>
      </w:r>
      <w:r>
        <w:rPr>
          <w:b/>
        </w:rPr>
        <w:t xml:space="preserve"> г. </w:t>
      </w:r>
      <w:r w:rsidR="00AF21D1" w:rsidRPr="00AF21D1">
        <w:rPr>
          <w:b/>
        </w:rPr>
        <w:t>959.</w:t>
      </w:r>
      <w:r w:rsidR="0096778F">
        <w:t xml:space="preserve"> (699). </w:t>
      </w:r>
      <w:r w:rsidR="00AF21D1" w:rsidRPr="00AF21D1">
        <w:rPr>
          <w:b/>
        </w:rPr>
        <w:t>(Гуру).</w:t>
      </w:r>
      <w:r w:rsidR="0096778F">
        <w:t xml:space="preserve"> Следует обратить особое внимание на несоответствие действий, слов, мыслей, чувств и поступков с основными устремлениями духа. Хорошо, когда этот разрыв отсутствует совершенно и каждое движение в оболочках происходит под знаком созвучия и соизмеримости с задачами духа. Тогда внешнее выражение соответствует внутреннему состоянию. Тогда можно говорить о гармонизации центров, равновесии и согласованности. Но дом, разделенный в себе, не устоит против вихрей.</w:t>
      </w:r>
    </w:p>
    <w:p w:rsidR="005708EB" w:rsidRDefault="005708EB" w:rsidP="00BF4524"/>
    <w:p w:rsidR="0096778F" w:rsidRDefault="00466BBD" w:rsidP="00BF4524">
      <w:r w:rsidRPr="00A07582">
        <w:rPr>
          <w:b/>
        </w:rPr>
        <w:t>1966</w:t>
      </w:r>
      <w:r>
        <w:rPr>
          <w:b/>
        </w:rPr>
        <w:t xml:space="preserve"> г. </w:t>
      </w:r>
      <w:r w:rsidR="00AF21D1" w:rsidRPr="00AF21D1">
        <w:rPr>
          <w:b/>
        </w:rPr>
        <w:t>960.</w:t>
      </w:r>
      <w:r w:rsidR="0096778F">
        <w:t xml:space="preserve"> (700). </w:t>
      </w:r>
      <w:r w:rsidR="00AF21D1" w:rsidRPr="00AF21D1">
        <w:rPr>
          <w:b/>
        </w:rPr>
        <w:t>(Нояб. 30).</w:t>
      </w:r>
      <w:r w:rsidR="0096778F">
        <w:t xml:space="preserve"> Со сна были слова, что в действительности наше положение, в смысле окружения тьмою и злоухищрений, хуже, чем можно было предполагать.</w:t>
      </w:r>
    </w:p>
    <w:p w:rsidR="0096778F" w:rsidRDefault="00723277" w:rsidP="00BF4524">
      <w:r>
        <w:t xml:space="preserve"> </w:t>
      </w:r>
      <w:r w:rsidR="0096778F">
        <w:t>(Утром). Даже в гнездо залетали и приводили его в должный порядок.</w:t>
      </w:r>
    </w:p>
    <w:p w:rsidR="0096778F" w:rsidRDefault="0096778F" w:rsidP="00BF4524">
      <w:r>
        <w:t>Внешнее остается внешним, а сам пребываю с Владыкой.</w:t>
      </w:r>
    </w:p>
    <w:p w:rsidR="0096778F" w:rsidRDefault="0096778F" w:rsidP="00BF4524">
      <w:r>
        <w:t>Пусть думают и не возражают.</w:t>
      </w:r>
    </w:p>
    <w:p w:rsidR="0096778F" w:rsidRDefault="0096778F" w:rsidP="00BF4524">
      <w:r>
        <w:t>Что Я Могу дать тебе?</w:t>
      </w:r>
    </w:p>
    <w:p w:rsidR="0096778F" w:rsidRDefault="0096778F" w:rsidP="00BF4524">
      <w:r>
        <w:t xml:space="preserve">При всевозможных неспокойствах вокруг явить спокойствие внутри будет победой над условиями плотного мира. Часто Ставим </w:t>
      </w:r>
      <w:r>
        <w:lastRenderedPageBreak/>
        <w:t>испытуемых именно в такое положение, когда окружающее яро мешает утвердить равновесие духа. И тогда остается два выхода: либо поддаться внешним воздействиям, подпасть под их власть и остановиться, либо, на них несмотря, продолжать внутренне двигаться дальше. Дело совсем не в том, чтобы переживать или не переживать, страдать или не страдать, а в том, чтобы, вопреки всем и всяким переживаниям и страданиям, не замедлять шага и не нарушать ритма продвижения. Много Указаний дается, как выдержать до конца, и их исполняющий все же доходит, хотя все окружающее противодействует. По силе противодействия можно судить о быстроте восхождения, ибо сопротивление среды возрастает в зависимости от этой быстроты. Не будем удивляться или завидовать тем, кто спокойно живет и беспечально, не зная этих ярых сопротивлений, — значит, дух их мало активен и слабо устремление, настолько слабо, что даже не вызывает признания темных, то есть ярых нападений, всевозможных видов вредительства. Признание темными — это тоже известного рода ступень, через которую тоже надо пройти, не замедляя ритма шага.</w:t>
      </w:r>
    </w:p>
    <w:p w:rsidR="005708EB" w:rsidRDefault="005708EB" w:rsidP="00BF4524"/>
    <w:p w:rsidR="0096778F" w:rsidRDefault="00466BBD" w:rsidP="00BF4524">
      <w:r w:rsidRPr="00A07582">
        <w:rPr>
          <w:b/>
        </w:rPr>
        <w:t>1966</w:t>
      </w:r>
      <w:r>
        <w:rPr>
          <w:b/>
        </w:rPr>
        <w:t xml:space="preserve"> г. </w:t>
      </w:r>
      <w:r w:rsidR="00AF21D1" w:rsidRPr="00AF21D1">
        <w:rPr>
          <w:b/>
        </w:rPr>
        <w:t>961.</w:t>
      </w:r>
      <w:r w:rsidR="0096778F">
        <w:t xml:space="preserve"> (701). </w:t>
      </w:r>
      <w:r w:rsidR="00AF21D1" w:rsidRPr="00AF21D1">
        <w:rPr>
          <w:b/>
        </w:rPr>
        <w:t>(М.А.Й.).</w:t>
      </w:r>
      <w:r w:rsidR="0096778F">
        <w:t xml:space="preserve"> Каждое утро силы надо собирать заново, ибо происходящее в мире яро размагничивает дух, и тут и там, и далеко и близко — везде неблагополучие. Разновесие в природе и стихийные бедствия лишь только отражение того, что происходит в духе человеческом на всем пространстве планеты. Тьма получит сокрушающий обратный удар, но не прежде, чем ее выявления достигнут своего апогея. Удар будет мощным. Близится время конечных расчетов со тьмою. Хорошо это встретить во всеоружии духа.</w:t>
      </w:r>
    </w:p>
    <w:p w:rsidR="005708EB" w:rsidRDefault="005708EB" w:rsidP="00BF4524"/>
    <w:p w:rsidR="0096778F" w:rsidRDefault="00466BBD" w:rsidP="00BF4524">
      <w:r w:rsidRPr="00A07582">
        <w:rPr>
          <w:b/>
        </w:rPr>
        <w:t>1966</w:t>
      </w:r>
      <w:r>
        <w:rPr>
          <w:b/>
        </w:rPr>
        <w:t xml:space="preserve"> г. </w:t>
      </w:r>
      <w:r w:rsidR="00AF21D1" w:rsidRPr="00AF21D1">
        <w:rPr>
          <w:b/>
        </w:rPr>
        <w:t>962.</w:t>
      </w:r>
      <w:r w:rsidR="0096778F">
        <w:t xml:space="preserve"> (702). </w:t>
      </w:r>
      <w:r w:rsidR="00AF21D1" w:rsidRPr="00AF21D1">
        <w:rPr>
          <w:b/>
        </w:rPr>
        <w:t>(Гуру).</w:t>
      </w:r>
      <w:r w:rsidR="0096778F">
        <w:t xml:space="preserve"> Человек не может запретить энергиям внешнего мира проникать в сознание, но, восприняв их, трансмутировать их на огнях своего сердца он может и должен. Мало ли что поступает извне, не вина в этом принимающего, но реакция на эти поступления зависит уже от него самого. Можно реагировать в унисон с поступлением, а можно сделать и так, как решает воля. В своем внутреннем мире владыкой является сам человек. Ему и решать.</w:t>
      </w:r>
    </w:p>
    <w:p w:rsidR="005708EB" w:rsidRDefault="005708EB" w:rsidP="00BF4524"/>
    <w:p w:rsidR="0096778F" w:rsidRDefault="00466BBD" w:rsidP="00BF4524">
      <w:r w:rsidRPr="00A07582">
        <w:rPr>
          <w:b/>
        </w:rPr>
        <w:t>1966</w:t>
      </w:r>
      <w:r>
        <w:rPr>
          <w:b/>
        </w:rPr>
        <w:t xml:space="preserve"> г. </w:t>
      </w:r>
      <w:r w:rsidR="00AF21D1" w:rsidRPr="00AF21D1">
        <w:rPr>
          <w:b/>
        </w:rPr>
        <w:t>963.</w:t>
      </w:r>
      <w:r w:rsidR="0096778F">
        <w:t xml:space="preserve"> (703). </w:t>
      </w:r>
      <w:r w:rsidR="00AF21D1" w:rsidRPr="00AF21D1">
        <w:rPr>
          <w:b/>
        </w:rPr>
        <w:t>(Дек. 1).</w:t>
      </w:r>
      <w:r w:rsidR="0096778F">
        <w:t xml:space="preserve"> Ясность и полнота восприятий зависит от полноты соответствия сознания ученика с Сознанием Учителя. Называем ее созвучием. Созвучать могут только тождественные элементы. Поэтому полнота очищения оболочек от сора дает и полноту восприятий. Конечно, без устремления к Фокусу Иерархии сосредоточиться невозможно. Таким образом, устремленная мысль, очищенная от самости, устанавливает мост связи. Мысли бывают от мозга, и мысли бывают от сердца. Мысль мозговая привязана к мозгу. Энергия ее не может сравниться с мыслью, которая насыщена </w:t>
      </w:r>
      <w:r w:rsidR="0096778F">
        <w:lastRenderedPageBreak/>
        <w:t>сердечным огнем. Огонь любви самый мощный. Такая мысль легко прободает пространство и приносит в ответ далекую весть.</w:t>
      </w:r>
    </w:p>
    <w:p w:rsidR="005708EB" w:rsidRDefault="005708EB" w:rsidP="00BF4524"/>
    <w:p w:rsidR="0096778F" w:rsidRDefault="00466BBD" w:rsidP="00BF4524">
      <w:r w:rsidRPr="00A07582">
        <w:rPr>
          <w:b/>
        </w:rPr>
        <w:t>1966</w:t>
      </w:r>
      <w:r>
        <w:rPr>
          <w:b/>
        </w:rPr>
        <w:t xml:space="preserve"> г. </w:t>
      </w:r>
      <w:r w:rsidR="00AF21D1" w:rsidRPr="00AF21D1">
        <w:rPr>
          <w:b/>
        </w:rPr>
        <w:t>964.</w:t>
      </w:r>
      <w:r w:rsidR="0096778F">
        <w:t xml:space="preserve"> </w:t>
      </w:r>
      <w:r w:rsidR="00AF21D1" w:rsidRPr="00AF21D1">
        <w:rPr>
          <w:b/>
        </w:rPr>
        <w:t>(Дек. 2).</w:t>
      </w:r>
      <w:r w:rsidR="0096778F">
        <w:t xml:space="preserve"> (Со сна). Усиление надежд и устремлений ......</w:t>
      </w:r>
    </w:p>
    <w:p w:rsidR="0096778F" w:rsidRDefault="0096778F" w:rsidP="00BF4524">
      <w:r>
        <w:t>Значение поста искажено, ему придано клерикальное значение. Но кишечник должен содержаться в чистоте, и желудок не обременяться. Для этого пища устанавливается легкой, легко усвояемой и достаточно витаминозной. Исключается мясо, жиры и жареные блюда, сдобный жирный хлеб, свекловичный сахар, сливочное масло допускается в очень малом количестве. Вообще все, что обременяет желудок. Переполненный желудок — конец восхождения. Все это указано в книгах Учения. Но указаний мало, требуется их применение. Не может быть огненных восприятий, когда переполнен желудок до ощущения тягости в нем. Диета гигиенична. Отравление организма плохо перевариваемой пищей исключает возможность восприятий. Когда разгорается огонь устремления, силу его можно частично обратить на упорядочение питания и установление известной диеты. Цель настолько значительна и за пределами привычек и удобств тела, что ими приходится поступиться. Цель диеты — очищение плотного тела от тяжелых, чадящих пищевых отбросов, остающихся в кишечнике и отравляющих организм продуктами разложения. Параллельно с этим производится очищение и других оболочек: тонкой — от нежелательных низших эмоций, ментальной — от мыслей негожих. Тройное очищение для усиления возможностей высших восприятий.</w:t>
      </w:r>
    </w:p>
    <w:p w:rsidR="005708EB" w:rsidRDefault="005708EB" w:rsidP="00BF4524"/>
    <w:p w:rsidR="0096778F" w:rsidRDefault="00466BBD" w:rsidP="00BF4524">
      <w:r w:rsidRPr="00A07582">
        <w:rPr>
          <w:b/>
        </w:rPr>
        <w:t>1966</w:t>
      </w:r>
      <w:r>
        <w:rPr>
          <w:b/>
        </w:rPr>
        <w:t xml:space="preserve"> г. </w:t>
      </w:r>
      <w:r w:rsidR="00AF21D1" w:rsidRPr="00AF21D1">
        <w:rPr>
          <w:b/>
        </w:rPr>
        <w:t>965.</w:t>
      </w:r>
      <w:r w:rsidR="0096778F">
        <w:t xml:space="preserve"> (704). </w:t>
      </w:r>
      <w:r w:rsidR="00AF21D1" w:rsidRPr="00AF21D1">
        <w:rPr>
          <w:b/>
        </w:rPr>
        <w:t>(М.А.Й.).</w:t>
      </w:r>
      <w:r w:rsidR="0096778F">
        <w:t xml:space="preserve"> Когда из пепла прошлых несовершенств и свершений рождается, подобно Фениксу, воля, ученик дает сам себе новые задачи и стремится неуклонно их выполнять. И тогда то, что было невозможным когда-то, становится возможным и достижимым теперь. Восстание духа, вооруженного огненной волей, приводит к победе над собою и овладению своими оболочками.</w:t>
      </w:r>
    </w:p>
    <w:p w:rsidR="005708EB" w:rsidRDefault="005708EB" w:rsidP="00BF4524"/>
    <w:p w:rsidR="0096778F" w:rsidRDefault="00466BBD" w:rsidP="00BF4524">
      <w:r w:rsidRPr="00A07582">
        <w:rPr>
          <w:b/>
        </w:rPr>
        <w:t>1966</w:t>
      </w:r>
      <w:r>
        <w:rPr>
          <w:b/>
        </w:rPr>
        <w:t xml:space="preserve"> г. </w:t>
      </w:r>
      <w:r w:rsidR="00AF21D1" w:rsidRPr="00AF21D1">
        <w:rPr>
          <w:b/>
        </w:rPr>
        <w:t>966.</w:t>
      </w:r>
      <w:r w:rsidR="0096778F">
        <w:t xml:space="preserve"> (705). </w:t>
      </w:r>
      <w:r w:rsidR="00AF21D1" w:rsidRPr="00AF21D1">
        <w:rPr>
          <w:b/>
        </w:rPr>
        <w:t>(Гуру).</w:t>
      </w:r>
      <w:r w:rsidR="0096778F">
        <w:t xml:space="preserve"> Когда перейдена черта, за которой назад нет возврата, путь остается только вперед.</w:t>
      </w:r>
      <w:r w:rsidR="00402B2A" w:rsidRPr="00402B2A">
        <w:t xml:space="preserve"> </w:t>
      </w:r>
      <w:r w:rsidR="0096778F">
        <w:t>Другого пути нет, нет и выбора путей, когда человек еще не знает, идти ли ему вперед или назад. Неизбежность родит непреложную решимость поступиться всем, лишь бы дойти до Владыки.</w:t>
      </w:r>
    </w:p>
    <w:p w:rsidR="0096778F" w:rsidRDefault="0096778F" w:rsidP="00BF4524"/>
    <w:p w:rsidR="0096778F" w:rsidRDefault="0096778F" w:rsidP="00402B2A">
      <w:pPr>
        <w:pStyle w:val="Quote"/>
      </w:pPr>
      <w:r>
        <w:t>Во сне много и легко летал. День накануне старался есть меньше и держал чистым кишечник.</w:t>
      </w:r>
    </w:p>
    <w:p w:rsidR="0096778F" w:rsidRDefault="00466BBD" w:rsidP="00BF4524">
      <w:r w:rsidRPr="00A07582">
        <w:rPr>
          <w:b/>
        </w:rPr>
        <w:t>1966</w:t>
      </w:r>
      <w:r>
        <w:rPr>
          <w:b/>
        </w:rPr>
        <w:t xml:space="preserve"> г. </w:t>
      </w:r>
      <w:r w:rsidR="00AF21D1" w:rsidRPr="00AF21D1">
        <w:rPr>
          <w:b/>
        </w:rPr>
        <w:t>967.</w:t>
      </w:r>
      <w:r w:rsidR="0096778F">
        <w:t xml:space="preserve"> </w:t>
      </w:r>
      <w:r w:rsidR="00AF21D1" w:rsidRPr="00AF21D1">
        <w:rPr>
          <w:b/>
        </w:rPr>
        <w:t>(Дек. 3).</w:t>
      </w:r>
      <w:r w:rsidR="0096778F">
        <w:t xml:space="preserve"> Сознание человека находится в процессе постоянного становления и замены старого новым. Имеется в виду эволюционирующее сознание. Познание самого себя позволяет хорошо разобраться в течении этого процесса и отделить полезные </w:t>
      </w:r>
      <w:r w:rsidR="0096778F">
        <w:lastRenderedPageBreak/>
        <w:t>накопления от неполезных. При этом бросается в глаза тот факт, что хотя тело совершенно обновляется через каждые семь лет, меняются чувства и мысли и обогащается внутренний мир, владыка его, и тела, и всех оболочек остается все тот же. Он может приобрести новое платье, укрепить тело упражнениями и здоровой пищей, изжить многие чувства и расширить мысли, много раз переменить дом или уехать в другую местность, но ощущение тождественности своего «я» при всех этих переменах не покидает его. Это ощущение сосредоточивается в его личности, которая и является его выразителем. На время сна ощущение непрерывности прерывается, но при пробуждении оно восстанавливается вновь. Когда достигается ступень непрерываемого сознания, ни сон, ни смерть физического тела не тушат сознания — оно продолжает функционировать и осознавать все происходящее с ним, все перемены, которым подвергаются оболочки, и даже освобождение от них. Земное сознание обычно сосредоточено в плотных его проводниках, физическом теле и мозге. Но можно еще при жизни в теле научиться переносить сознание в тонкую оболочку и функционировать в ней. Процесс должен происходить естественно. Сперва начнут упорядочиваться сны и тонкие впечатления будут запоминаться мозгом. Потом сон превратится в сознательное пребывание и деятельность в Мире Надземном. Потом уже свободно сознание будет проявляться в тонкой и ментальной оболочках. Это обычные достижения ученика. Конечно, все это совершается под непосредственным руководством Учителя.</w:t>
      </w:r>
    </w:p>
    <w:p w:rsidR="005708EB" w:rsidRDefault="005708EB" w:rsidP="00BF4524"/>
    <w:p w:rsidR="0096778F" w:rsidRDefault="00466BBD" w:rsidP="00BF4524">
      <w:r w:rsidRPr="00A07582">
        <w:rPr>
          <w:b/>
        </w:rPr>
        <w:t>1966</w:t>
      </w:r>
      <w:r>
        <w:rPr>
          <w:b/>
        </w:rPr>
        <w:t xml:space="preserve"> г. </w:t>
      </w:r>
      <w:r w:rsidR="00AF21D1" w:rsidRPr="00AF21D1">
        <w:rPr>
          <w:b/>
        </w:rPr>
        <w:t>968.</w:t>
      </w:r>
      <w:r w:rsidR="0096778F">
        <w:t xml:space="preserve"> </w:t>
      </w:r>
      <w:r w:rsidR="00AF21D1" w:rsidRPr="00AF21D1">
        <w:rPr>
          <w:b/>
        </w:rPr>
        <w:t>(М.А.Й.).</w:t>
      </w:r>
      <w:r w:rsidR="0096778F">
        <w:t xml:space="preserve"> Правильно обращено особое внимание на то, что во время борьбы и победы высшей дуады над низшей из пятого принципа извлекается всё достойное удержания. Пятый принцип опустошается совершенно и, подобно выжатому лимону, шелуха остается пустой. В этом выявляется цель и значение существования личности, заключающееся в том, чтобы собрать и передать высшей бессмертной Триаде все полезное и нужное для роста Индивидуальности, что она собрала в данном воплощении, чтобы, собрав и передав, самой перестать существовать.</w:t>
      </w:r>
    </w:p>
    <w:p w:rsidR="005708EB" w:rsidRDefault="005708EB" w:rsidP="00BF4524"/>
    <w:p w:rsidR="0096778F" w:rsidRDefault="00466BBD" w:rsidP="00BF4524">
      <w:r w:rsidRPr="00A07582">
        <w:rPr>
          <w:b/>
        </w:rPr>
        <w:t>1966</w:t>
      </w:r>
      <w:r>
        <w:rPr>
          <w:b/>
        </w:rPr>
        <w:t xml:space="preserve"> г. </w:t>
      </w:r>
      <w:r w:rsidR="00AF21D1" w:rsidRPr="00AF21D1">
        <w:rPr>
          <w:b/>
        </w:rPr>
        <w:t>969.</w:t>
      </w:r>
      <w:r w:rsidR="0096778F">
        <w:t xml:space="preserve"> </w:t>
      </w:r>
      <w:r w:rsidR="00AF21D1" w:rsidRPr="00AF21D1">
        <w:rPr>
          <w:b/>
        </w:rPr>
        <w:t>(Гуру).</w:t>
      </w:r>
      <w:r w:rsidR="0096778F">
        <w:t xml:space="preserve"> Какие бы изменения ни происходили в сознании, цель остается неизменной, а также и устремленное движение к ней.</w:t>
      </w:r>
    </w:p>
    <w:p w:rsidR="005708EB" w:rsidRDefault="005708EB" w:rsidP="00BF4524"/>
    <w:p w:rsidR="0096778F" w:rsidRDefault="00466BBD" w:rsidP="00BF4524">
      <w:r w:rsidRPr="00A07582">
        <w:rPr>
          <w:b/>
        </w:rPr>
        <w:t>1966</w:t>
      </w:r>
      <w:r>
        <w:rPr>
          <w:b/>
        </w:rPr>
        <w:t xml:space="preserve"> г. </w:t>
      </w:r>
      <w:r w:rsidR="00AF21D1" w:rsidRPr="00AF21D1">
        <w:rPr>
          <w:b/>
        </w:rPr>
        <w:t>970.</w:t>
      </w:r>
      <w:r w:rsidR="0096778F">
        <w:t xml:space="preserve"> (706). </w:t>
      </w:r>
      <w:r w:rsidR="00AF21D1" w:rsidRPr="00AF21D1">
        <w:rPr>
          <w:b/>
        </w:rPr>
        <w:t>(Дек. 4).</w:t>
      </w:r>
      <w:r w:rsidR="0096778F">
        <w:t xml:space="preserve"> Мысль о Дальних Мирах утверждает в пространстве магнит для притяжения к нему духа, освобожденного от тела. Этой особенностью обладают все мысли, продуманные человеком, причем степень притяжения зависит от силы, вложенной в каждую. С одной стороны, мысль тяготеет к своему породителю, с другой, она по своему составу и характеру связана, тоже магнитно, с созвучной ей сферой, вовлекая своего творца в орбиту притяжения </w:t>
      </w:r>
      <w:r w:rsidR="0096778F">
        <w:lastRenderedPageBreak/>
        <w:t>данной сферы. Поэтому мысль и ее творец нераздельны. Объекты притяжения в пространстве можно устанавливать сознательно и с определенной целью быть с ними и в сферах, им соответствующих, когда придется оказаться в том мире, где царствует мысль и где все движется мыслью. «Мысль — спутник верный» — это положение следует крепко утвердить в сознании, прежде чем избирать ведущую мысль. Можно безошибочно и ярко представить себе, куда поведут и приведут низкие мысли, мысли грязные, мысли ненависти, злобы и всевозможных вожделений. Знание закона магнитного притяжения мыслей дает в руки могучий рычаг для управления и овладения ими. Кто же захочет оказаться узником мыслей, которые неодолимо увлекут своего породителя в низшие сферы астрального мира. Но мыслью овладеть надо научиться еще на Земле, пока в теле, чтобы сознательно создавать светоносную мысль и прорывать ею каналы будущих притяжений в пространстве в светоносные Сферы Высшего Мира. От мыслей своих никуда не уйти. Какую же заботу должен уявить человек, чтобы сопутники, сопровождающие его в Мире Надземном, соответствовали лучшим и высшим устремлениям духа. Осознавший мощь и значение мысли будет очень осмотрителен и внимателен к тому, какие мысли допускает он в свое сознание для сочетания с ними. Не так опасны летучие мысли, как те, которые свивают в нем постоянные и прочные гнезда и которые укрепляются постоянным возвращением к ним. Мысли нечистые, мысли привычные, утверждаемые годами, создают будущую темницу для духа, освобожденного от тела. Пока еще на Земле, стены этой тюрьмы не видимы и явно не всегда ощущаются сознанием, хотя они и давят его, и заключают в круг безысходности. Но в Мире Надземном, когда открывается глаз на явления, не видимые в плотном мире, мысленные нагромождения, образующие стены темницы духа, станут неодолимым барьером — стеной, отделяющей его от светлых сияющих Сфер высших слоев пространства.</w:t>
      </w:r>
    </w:p>
    <w:p w:rsidR="005708EB" w:rsidRDefault="005708EB" w:rsidP="00BF4524"/>
    <w:p w:rsidR="0096778F" w:rsidRDefault="00466BBD" w:rsidP="00BF4524">
      <w:r w:rsidRPr="00A07582">
        <w:rPr>
          <w:b/>
        </w:rPr>
        <w:t>1966</w:t>
      </w:r>
      <w:r>
        <w:rPr>
          <w:b/>
        </w:rPr>
        <w:t xml:space="preserve"> г. </w:t>
      </w:r>
      <w:r w:rsidR="00AF21D1" w:rsidRPr="00AF21D1">
        <w:rPr>
          <w:b/>
        </w:rPr>
        <w:t>971.</w:t>
      </w:r>
      <w:r w:rsidR="0096778F">
        <w:t xml:space="preserve"> (707). </w:t>
      </w:r>
      <w:r w:rsidR="00AF21D1" w:rsidRPr="00AF21D1">
        <w:rPr>
          <w:b/>
        </w:rPr>
        <w:t>(М.А.Й.).</w:t>
      </w:r>
      <w:r w:rsidR="0096778F">
        <w:t xml:space="preserve"> Еще Апостол сказал: «Познаете истину, и истина сделает вас свободными». Освобождающую мощь знания следует осознать всем желанием, всем пониманием и всем устремлением духа. Именно знание только и может освободить человека от самовверженных уз. Именно знание даст силу разбить цепи. Скрытое значение Сокровенного Знания заключается в том, что по мере погружения в него сознание освобождается от темных нагромождений и снимает печати с крыльев духа. Хорошо, когда полностью осознано утверждение Учителя, что знание несет с собою освобождение.</w:t>
      </w:r>
    </w:p>
    <w:p w:rsidR="005708EB" w:rsidRDefault="005708EB" w:rsidP="00BF4524"/>
    <w:p w:rsidR="0096778F" w:rsidRDefault="00466BBD" w:rsidP="00BF4524">
      <w:r w:rsidRPr="00A07582">
        <w:rPr>
          <w:b/>
        </w:rPr>
        <w:t>1966</w:t>
      </w:r>
      <w:r>
        <w:rPr>
          <w:b/>
        </w:rPr>
        <w:t xml:space="preserve"> г. </w:t>
      </w:r>
      <w:r w:rsidR="00AF21D1" w:rsidRPr="00AF21D1">
        <w:rPr>
          <w:b/>
        </w:rPr>
        <w:t>972.</w:t>
      </w:r>
      <w:r w:rsidR="0096778F">
        <w:t xml:space="preserve"> </w:t>
      </w:r>
      <w:r w:rsidR="00AF21D1" w:rsidRPr="00AF21D1">
        <w:rPr>
          <w:b/>
        </w:rPr>
        <w:t>(Гуру).</w:t>
      </w:r>
      <w:r w:rsidR="0096778F">
        <w:t xml:space="preserve"> Через мысленное представление образа человека с ним устанавливается невидимая связь. Даже легкие касания задевают того, чей облик проносится перед глазами. И если наши касания задевают того, чье лицо возникает перед мысленным </w:t>
      </w:r>
      <w:r w:rsidR="0096778F">
        <w:lastRenderedPageBreak/>
        <w:t>взором, то и этот человек в свою очередь тоже в той или иной степени воздействует на нас своей аурой, которой мы таким образом коснулись. Об этом не следует забывать, ибо касания и воздействия бывают разные, особенно, если склонность к осуждению еще не изжита.</w:t>
      </w:r>
    </w:p>
    <w:p w:rsidR="005708EB" w:rsidRDefault="005708EB" w:rsidP="00BF4524"/>
    <w:p w:rsidR="0096778F" w:rsidRDefault="00466BBD" w:rsidP="00BF4524">
      <w:r w:rsidRPr="00A07582">
        <w:rPr>
          <w:b/>
        </w:rPr>
        <w:t>1966</w:t>
      </w:r>
      <w:r>
        <w:rPr>
          <w:b/>
        </w:rPr>
        <w:t xml:space="preserve"> г. </w:t>
      </w:r>
      <w:r w:rsidR="00AF21D1" w:rsidRPr="00AF21D1">
        <w:rPr>
          <w:b/>
        </w:rPr>
        <w:t>973.</w:t>
      </w:r>
      <w:r w:rsidR="0096778F">
        <w:t xml:space="preserve"> </w:t>
      </w:r>
      <w:r w:rsidR="00AF21D1" w:rsidRPr="00AF21D1">
        <w:rPr>
          <w:b/>
        </w:rPr>
        <w:t>(Дек. 5).</w:t>
      </w:r>
      <w:r w:rsidR="0096778F">
        <w:t xml:space="preserve"> Искусство сосредоточения постигается нелегко. Обычный путь овладения им труден. Но когда человек кого-нибудь или что-нибудь сильно любит, то он без всяких усилий отдает все свои мысли любимому лицу или предмету. Силой любви преодолеваются обычные преграды. Поэтому неизмеримо легче достигнуть через любовь, чем методом долгих и утомительных упражнений. Умейте любить, если хотите достигнуть. Дисциплина мысли предполагает умение отбрасывать случайные или навязчивые мысли, погружаясь всецело в предмет, на котором сосредоточено внимание. Контроль над мыслями — предварительная ступень, ведущая к овладению мыслью и дающая полноту сосредоточения. Сосредоточившись, можно не видеть и не слышать то, что происходит вокруг. Упражняться в этом возможно всегда и везде.</w:t>
      </w:r>
    </w:p>
    <w:p w:rsidR="005708EB" w:rsidRDefault="005708EB" w:rsidP="00BF4524"/>
    <w:p w:rsidR="0096778F" w:rsidRDefault="00466BBD" w:rsidP="00BF4524">
      <w:r w:rsidRPr="00A07582">
        <w:rPr>
          <w:b/>
        </w:rPr>
        <w:t>1966</w:t>
      </w:r>
      <w:r>
        <w:rPr>
          <w:b/>
        </w:rPr>
        <w:t xml:space="preserve"> г. </w:t>
      </w:r>
      <w:r w:rsidR="00AF21D1" w:rsidRPr="00AF21D1">
        <w:rPr>
          <w:b/>
        </w:rPr>
        <w:t>974.</w:t>
      </w:r>
      <w:r w:rsidR="0096778F">
        <w:t xml:space="preserve"> </w:t>
      </w:r>
      <w:r w:rsidR="00AF21D1" w:rsidRPr="00AF21D1">
        <w:rPr>
          <w:b/>
        </w:rPr>
        <w:t>(М.А.Й.).</w:t>
      </w:r>
      <w:r w:rsidR="0096778F">
        <w:t xml:space="preserve"> Будем считать, что все, когда-либо обещанное вам Владыкой и мною и до сих пор не исполнившееся, остается в пространстве живым и активным и осуществится, когда настанут более благоприятные сроки. Подвижность Плана изменяет не План, а методы его проведения в жизнь. Примените это и к тому, что вам было обещано Владыкой.</w:t>
      </w:r>
    </w:p>
    <w:p w:rsidR="005708EB" w:rsidRDefault="005708EB" w:rsidP="00BF4524"/>
    <w:p w:rsidR="0096778F" w:rsidRDefault="00466BBD" w:rsidP="00BF4524">
      <w:r w:rsidRPr="00A07582">
        <w:rPr>
          <w:b/>
        </w:rPr>
        <w:t>1966</w:t>
      </w:r>
      <w:r>
        <w:rPr>
          <w:b/>
        </w:rPr>
        <w:t xml:space="preserve"> г. </w:t>
      </w:r>
      <w:r w:rsidR="00AF21D1" w:rsidRPr="00AF21D1">
        <w:rPr>
          <w:b/>
        </w:rPr>
        <w:t>975.</w:t>
      </w:r>
      <w:r w:rsidR="0096778F">
        <w:t xml:space="preserve"> (708). </w:t>
      </w:r>
      <w:r w:rsidR="00AF21D1" w:rsidRPr="00AF21D1">
        <w:rPr>
          <w:b/>
        </w:rPr>
        <w:t>(Гуру).</w:t>
      </w:r>
      <w:r w:rsidR="0096778F">
        <w:t xml:space="preserve"> Пример жены Лота в Учении дан не напрасно, но чтобы указать, насколько для восходящего сознания опасны эти оборачивания назад, в прошлое. Мало ли что могло случиться в прошлом, мало ли какие недостатки и несовершенства пришлось преодолевать. Возвращаться к тому, что было, погружаться в него и терзаться им — значит идти вспять, значит отдаваться во власть прошлого. Для Огненной Йоги в прошлом все сожжено и путь только вперед — и в мыслях, и устремлениях. Каждый прошлый момент для того, кто идет к Владыке, менее совершенен, чем будущий. Поэтому все сосредоточивается на будущем. А прошлое, если побеждено и изжито, просто предается забвению.</w:t>
      </w:r>
    </w:p>
    <w:p w:rsidR="005708EB" w:rsidRDefault="005708EB" w:rsidP="00BF4524"/>
    <w:p w:rsidR="0096778F" w:rsidRDefault="0096778F" w:rsidP="00B84D8E">
      <w:pPr>
        <w:pStyle w:val="Quote"/>
      </w:pPr>
      <w:r>
        <w:t>Несмотря на принятые меры, сон видел, не соответствующий им.</w:t>
      </w:r>
    </w:p>
    <w:p w:rsidR="0096778F" w:rsidRDefault="00466BBD" w:rsidP="00BF4524">
      <w:r w:rsidRPr="00A07582">
        <w:rPr>
          <w:b/>
        </w:rPr>
        <w:t>1966</w:t>
      </w:r>
      <w:r>
        <w:rPr>
          <w:b/>
        </w:rPr>
        <w:t xml:space="preserve"> г. </w:t>
      </w:r>
      <w:r w:rsidR="00AF21D1" w:rsidRPr="00AF21D1">
        <w:rPr>
          <w:b/>
        </w:rPr>
        <w:t>976.</w:t>
      </w:r>
      <w:r w:rsidR="0096778F">
        <w:t xml:space="preserve"> (709). </w:t>
      </w:r>
      <w:r w:rsidR="00AF21D1" w:rsidRPr="00AF21D1">
        <w:rPr>
          <w:b/>
        </w:rPr>
        <w:t>(Дек. 6).</w:t>
      </w:r>
      <w:r w:rsidR="0096778F">
        <w:t xml:space="preserve"> Воображаемые качества, воображаемые достижения, воображаемый Олимп и пребывание на нем — что может быть печальнее для самообольщенного сознания. Среди обычной Майи Майя духовного самообольщения самая драматичная, и многие обольщаются ею, ибо узка тропа, ведущая в </w:t>
      </w:r>
      <w:r w:rsidR="0096778F">
        <w:lastRenderedPageBreak/>
        <w:t>жизнь. Как же утвердить распознавание безошибочное? Когда Владыка Живет в сердце и помышления отданы Ему, опасности нет попасть в эти тенета. Хороший ли или плохой, достигший или идущий, но преданный до конца и до конца путь свой решивший — так следует ученик за Позвавшим не колеблясь, не сомневаясь и не являя страха.</w:t>
      </w:r>
    </w:p>
    <w:p w:rsidR="005708EB" w:rsidRDefault="005708EB" w:rsidP="00BF4524"/>
    <w:p w:rsidR="0096778F" w:rsidRDefault="00466BBD" w:rsidP="00BF4524">
      <w:r w:rsidRPr="00A07582">
        <w:rPr>
          <w:b/>
        </w:rPr>
        <w:t>1966</w:t>
      </w:r>
      <w:r>
        <w:rPr>
          <w:b/>
        </w:rPr>
        <w:t xml:space="preserve"> г. </w:t>
      </w:r>
      <w:r w:rsidR="00AF21D1" w:rsidRPr="00AF21D1">
        <w:rPr>
          <w:b/>
        </w:rPr>
        <w:t>977.</w:t>
      </w:r>
      <w:r w:rsidR="0096778F">
        <w:t xml:space="preserve"> (710). </w:t>
      </w:r>
      <w:r w:rsidR="00AF21D1" w:rsidRPr="00AF21D1">
        <w:rPr>
          <w:b/>
        </w:rPr>
        <w:t>(М.А.Й.).</w:t>
      </w:r>
      <w:r w:rsidR="0096778F">
        <w:t xml:space="preserve"> Плотина под ударами волн — очень хороший символ того состояния, в котором находится каждый воин Владыки. Вихри земные сильны, и как бы ни было огненно нагнетение духа и стремление его удержаться на гребне волны, вихри земные являют страшное противодействие и сопротивление. Стоять против них — уже подвиг. Нам радость видеть стойкое сердце.</w:t>
      </w:r>
    </w:p>
    <w:p w:rsidR="005708EB" w:rsidRDefault="005708EB" w:rsidP="00BF4524"/>
    <w:p w:rsidR="0096778F" w:rsidRDefault="00466BBD" w:rsidP="00BF4524">
      <w:r w:rsidRPr="00A07582">
        <w:rPr>
          <w:b/>
        </w:rPr>
        <w:t>1966</w:t>
      </w:r>
      <w:r>
        <w:rPr>
          <w:b/>
        </w:rPr>
        <w:t xml:space="preserve"> г. </w:t>
      </w:r>
      <w:r w:rsidR="00AF21D1" w:rsidRPr="00AF21D1">
        <w:rPr>
          <w:b/>
        </w:rPr>
        <w:t>978.</w:t>
      </w:r>
      <w:r w:rsidR="0096778F">
        <w:t xml:space="preserve"> (711). </w:t>
      </w:r>
      <w:r w:rsidR="00AF21D1" w:rsidRPr="00AF21D1">
        <w:rPr>
          <w:b/>
        </w:rPr>
        <w:t>(Гуру).</w:t>
      </w:r>
      <w:r w:rsidR="0096778F">
        <w:t xml:space="preserve"> Если отбросить плотную видимость и увидеть действительность, то огненные нити, связующие близких духов и учеников со своим Учителем, будут являть собою неотрицаемую реальность. Связи духа куются поверх плотных условий, и не считаясь с ними. Так протягивается нить жизни. Она становится видимой и явной, когда закончена сказка земная.</w:t>
      </w:r>
    </w:p>
    <w:p w:rsidR="005708EB" w:rsidRDefault="005708EB" w:rsidP="00BF4524"/>
    <w:p w:rsidR="0096778F" w:rsidRDefault="00466BBD" w:rsidP="00BF4524">
      <w:r w:rsidRPr="00A07582">
        <w:rPr>
          <w:b/>
        </w:rPr>
        <w:t>1966</w:t>
      </w:r>
      <w:r>
        <w:rPr>
          <w:b/>
        </w:rPr>
        <w:t xml:space="preserve"> г. </w:t>
      </w:r>
      <w:r w:rsidR="00AF21D1" w:rsidRPr="00AF21D1">
        <w:rPr>
          <w:b/>
        </w:rPr>
        <w:t>979.</w:t>
      </w:r>
      <w:r w:rsidR="0096778F">
        <w:t xml:space="preserve"> (712). </w:t>
      </w:r>
      <w:r w:rsidR="00AF21D1" w:rsidRPr="00AF21D1">
        <w:rPr>
          <w:b/>
        </w:rPr>
        <w:t>(Дек. 7).</w:t>
      </w:r>
      <w:r w:rsidR="0096778F">
        <w:t xml:space="preserve"> Как различны людские лица и характеры, так же различаются между собою и послесмертные состояния развоплощенцев. И если есть общие правила, то есть и исключения. К последним принадлежат Наши ученики. Утрата сознания для них, еще не достигших непрерываемого сознания, временна, равно как и для некоторых обычных людей. Конечно, желательно в достаточно высоких слоях владеть полным сознанием. Адепт не стремится к субъективному состоянию Девачана, не стремится к нему и ученик, желающий стать Архатом. Учиться, учиться и помогать людям — его цель. Возможности Надземного Мира настолько широки и сияющи, что самое ярое устремление к познаванию может быть там удовлетворено. На Земле человек утверждает причины, там завершаются их логические следствия. Ярое желание увидеть Учителя Света, не удовлетворенное на Земле, осуществляется там — причина порождает следствие. Такое же логическое развитие и завершение получает все, что человек принял на Земле как элементы своего миросозерцания, убеждений, верований, поведения или моральных устоев. Сеятели — здесь, жнецы — там. Не достигнутое здесь достижимо там. Силой, ведущей к осуществлению того или иного порядка, будет устремление. Следует хорошо усвоить, что в том мире, где ведет мысль, где царствует мысль и где все движется мыслью, невозможно только то, чего не может создать мысль и творческое воображение духа. Все ограничено широтою и пределами мысли. И мысль, утвердившаяся в беспредельных возможностях духа, не знает ограничений.</w:t>
      </w:r>
    </w:p>
    <w:p w:rsidR="005708EB" w:rsidRDefault="005708EB" w:rsidP="00BF4524"/>
    <w:p w:rsidR="0096778F" w:rsidRDefault="00466BBD" w:rsidP="00BF4524">
      <w:r w:rsidRPr="00A07582">
        <w:rPr>
          <w:b/>
        </w:rPr>
        <w:t>1966</w:t>
      </w:r>
      <w:r>
        <w:rPr>
          <w:b/>
        </w:rPr>
        <w:t xml:space="preserve"> г. </w:t>
      </w:r>
      <w:r w:rsidR="00AF21D1" w:rsidRPr="00AF21D1">
        <w:rPr>
          <w:b/>
        </w:rPr>
        <w:t>980.</w:t>
      </w:r>
      <w:r w:rsidR="0096778F">
        <w:t xml:space="preserve"> (713). </w:t>
      </w:r>
      <w:r w:rsidR="00AF21D1" w:rsidRPr="00AF21D1">
        <w:rPr>
          <w:b/>
        </w:rPr>
        <w:t>(М.А.Й.).</w:t>
      </w:r>
      <w:r w:rsidR="0096778F">
        <w:t xml:space="preserve"> Рабов нам не нужно, особенно рабов своей низшей природы, рабов необузданного астрала, рабов привычек и заблуждений земных. Именно свободная воля ведет устремленного духом. Не Может Учитель ни заставлять, ни подгонять, ни насиловать волю ученика. Отсюда самоисходящие устремления и свободные волевые действия ученика представляются особенно ценными. Слияние сознаний оставляет свободной волю ученика. Свободною волей своей освобождает он себя от всех видов рабства. В этом процессе он вправе рассчитывать на Помощь Учителя Света и он получает ее.</w:t>
      </w:r>
    </w:p>
    <w:p w:rsidR="005708EB" w:rsidRDefault="005708EB" w:rsidP="00BF4524"/>
    <w:p w:rsidR="0096778F" w:rsidRDefault="00466BBD" w:rsidP="00BF4524">
      <w:r w:rsidRPr="00A07582">
        <w:rPr>
          <w:b/>
        </w:rPr>
        <w:t>1966</w:t>
      </w:r>
      <w:r>
        <w:rPr>
          <w:b/>
        </w:rPr>
        <w:t xml:space="preserve"> г. </w:t>
      </w:r>
      <w:r w:rsidR="00AF21D1" w:rsidRPr="00AF21D1">
        <w:rPr>
          <w:b/>
        </w:rPr>
        <w:t>981.</w:t>
      </w:r>
      <w:r w:rsidR="0096778F">
        <w:t xml:space="preserve"> (714). </w:t>
      </w:r>
      <w:r w:rsidR="00AF21D1" w:rsidRPr="00AF21D1">
        <w:rPr>
          <w:b/>
        </w:rPr>
        <w:t>(Гуру).</w:t>
      </w:r>
      <w:r w:rsidR="0096778F">
        <w:t xml:space="preserve"> Устремляя по линии Иерархии мысли об улучшении или видоизменении тех или иных условий жизни народа или желательности определенных реформ во имя народного блага, получаете одобрение и поддержку Иерархии Света. Уже замечали, что некоторые ваши идеи были приняты и осуществлены в жизни. Можно сознательно и систематически уделять время на мысли, касающиеся Общего Блага, стремясь их оформить ясно и четко. Помощь свыше готова всяким благим начинаниям. Но пространственные мысленные формы требуют оплодотворения.</w:t>
      </w:r>
    </w:p>
    <w:p w:rsidR="005708EB" w:rsidRDefault="005708EB" w:rsidP="00BF4524"/>
    <w:p w:rsidR="0096778F" w:rsidRDefault="00466BBD" w:rsidP="00BF4524">
      <w:pPr>
        <w:rPr>
          <w:lang w:val="en-US"/>
        </w:rPr>
      </w:pPr>
      <w:r>
        <w:rPr>
          <w:b/>
          <w:lang w:val="en-US"/>
        </w:rPr>
        <w:t>1966</w:t>
      </w:r>
      <w:r w:rsidRPr="00A07582">
        <w:rPr>
          <w:b/>
          <w:lang w:val="en-US"/>
        </w:rPr>
        <w:t> </w:t>
      </w:r>
      <w:r>
        <w:rPr>
          <w:b/>
        </w:rPr>
        <w:t>г</w:t>
      </w:r>
      <w:r w:rsidRPr="00A07582">
        <w:rPr>
          <w:b/>
          <w:lang w:val="en-US"/>
        </w:rPr>
        <w:t xml:space="preserve">. </w:t>
      </w:r>
      <w:r w:rsidR="00AF21D1" w:rsidRPr="00AF21D1">
        <w:rPr>
          <w:b/>
          <w:lang w:val="en-US"/>
        </w:rPr>
        <w:t>982.</w:t>
      </w:r>
      <w:r w:rsidR="0096778F">
        <w:rPr>
          <w:lang w:val="en-US"/>
        </w:rPr>
        <w:t xml:space="preserve"> </w:t>
      </w:r>
      <w:r w:rsidR="00AF21D1" w:rsidRPr="00AF21D1">
        <w:rPr>
          <w:b/>
          <w:lang w:val="en-US"/>
        </w:rPr>
        <w:t>(</w:t>
      </w:r>
      <w:r w:rsidR="00AF21D1" w:rsidRPr="00AF21D1">
        <w:rPr>
          <w:b/>
        </w:rPr>
        <w:t>Дек</w:t>
      </w:r>
      <w:r w:rsidR="00AF21D1" w:rsidRPr="00AF21D1">
        <w:rPr>
          <w:b/>
          <w:lang w:val="en-US"/>
        </w:rPr>
        <w:t>. 8).</w:t>
      </w:r>
      <w:r w:rsidR="0096778F">
        <w:rPr>
          <w:lang w:val="en-US"/>
        </w:rPr>
        <w:t xml:space="preserve"> (</w:t>
      </w:r>
      <w:r w:rsidR="0096778F">
        <w:t>Со</w:t>
      </w:r>
      <w:r w:rsidR="0096778F">
        <w:rPr>
          <w:lang w:val="en-US"/>
        </w:rPr>
        <w:t xml:space="preserve"> </w:t>
      </w:r>
      <w:r w:rsidR="0096778F">
        <w:t>сна</w:t>
      </w:r>
      <w:r w:rsidR="0096778F">
        <w:rPr>
          <w:lang w:val="en-US"/>
        </w:rPr>
        <w:t>). Impending disaster</w:t>
      </w:r>
      <w:r w:rsidR="00156143">
        <w:rPr>
          <w:rStyle w:val="FootnoteReference"/>
          <w:lang w:val="en-US"/>
        </w:rPr>
        <w:footnoteReference w:id="22"/>
      </w:r>
      <w:r w:rsidR="0096778F">
        <w:rPr>
          <w:lang w:val="en-US"/>
        </w:rPr>
        <w:t>.</w:t>
      </w:r>
    </w:p>
    <w:p w:rsidR="0096778F" w:rsidRDefault="0096778F" w:rsidP="00BF4524">
      <w:r>
        <w:t>(Потом позднее). Грозит опасность.</w:t>
      </w:r>
    </w:p>
    <w:p w:rsidR="0096778F" w:rsidRDefault="0096778F" w:rsidP="00BF4524">
      <w:r>
        <w:t>Сын Мой и сын Наш — кто поймет сокровенное значение этих слов, а поняв, кто же поверит? Космическое отцовство и материнство имеет и свои соответствия на плане земном. Но в Надземном оно остается неизменным. Осознавший свое космическое родство может еще поддаваться иллюзиям Майи, но власть ее уже будет непрочной и временной, ибо сын Света Свету принадлежит и тьма не в силах им овладеть. Попытки ее еще будут повторяться, и будут они очень</w:t>
      </w:r>
      <w:r w:rsidR="009C6E73" w:rsidRPr="002E1A82">
        <w:t xml:space="preserve"> </w:t>
      </w:r>
      <w:r>
        <w:t>яры. Серебряная нить держится крепкой рукой и утверждается предстоянием каждодневным. Хотящий к Владыке дойдет до Него.</w:t>
      </w:r>
    </w:p>
    <w:p w:rsidR="005708EB" w:rsidRDefault="005708EB" w:rsidP="00BF4524"/>
    <w:p w:rsidR="0096778F" w:rsidRDefault="00466BBD" w:rsidP="00BF4524">
      <w:r w:rsidRPr="00A07582">
        <w:rPr>
          <w:b/>
        </w:rPr>
        <w:t>1966</w:t>
      </w:r>
      <w:r>
        <w:rPr>
          <w:b/>
        </w:rPr>
        <w:t xml:space="preserve"> г. </w:t>
      </w:r>
      <w:r w:rsidR="00AF21D1" w:rsidRPr="00AF21D1">
        <w:rPr>
          <w:b/>
        </w:rPr>
        <w:t>983.</w:t>
      </w:r>
      <w:r w:rsidR="0096778F">
        <w:t xml:space="preserve"> (715). </w:t>
      </w:r>
      <w:r w:rsidR="00AF21D1" w:rsidRPr="00AF21D1">
        <w:rPr>
          <w:b/>
        </w:rPr>
        <w:t>(М.А.Й.).</w:t>
      </w:r>
      <w:r w:rsidR="0096778F">
        <w:t xml:space="preserve"> Постоянное памятование создает постоянную связь. Ритм ее укрепляет, а любовь делает ее действительностью огненной. Пронесший это бессмертное чувство через жизнь с ним остается и за пределами смерти, магнитной мощью его привлекая к себе тех, к кому устремлено это чувство. Магнетизм этого чувства неодолим. Оно от духа и потому не знает преград. Оно поверх плоти и потому переживает ее. Оно мощно объединяет горящие этим чувством сердца.</w:t>
      </w:r>
    </w:p>
    <w:p w:rsidR="005708EB" w:rsidRDefault="005708EB" w:rsidP="00BF4524"/>
    <w:p w:rsidR="0096778F" w:rsidRDefault="00466BBD" w:rsidP="00BF4524">
      <w:r w:rsidRPr="00A07582">
        <w:rPr>
          <w:b/>
        </w:rPr>
        <w:t>1966</w:t>
      </w:r>
      <w:r>
        <w:rPr>
          <w:b/>
        </w:rPr>
        <w:t xml:space="preserve"> г. </w:t>
      </w:r>
      <w:r w:rsidR="00AF21D1" w:rsidRPr="00AF21D1">
        <w:rPr>
          <w:b/>
        </w:rPr>
        <w:t>984.</w:t>
      </w:r>
      <w:r w:rsidR="0096778F">
        <w:t xml:space="preserve"> (716). </w:t>
      </w:r>
      <w:r w:rsidR="00AF21D1" w:rsidRPr="00AF21D1">
        <w:rPr>
          <w:b/>
        </w:rPr>
        <w:t>(Гуру).</w:t>
      </w:r>
      <w:r w:rsidR="0096778F">
        <w:t xml:space="preserve"> Каждое начинание в области самоусовершенствования, каким бы ни казалось оно трудным или </w:t>
      </w:r>
      <w:r w:rsidR="0096778F">
        <w:lastRenderedPageBreak/>
        <w:t>недостижимым, являет собою зерно, психическое зерно, заложенное в пространстве, которое непременно даст свои всходы, когда земные или надземные условия будут благоприятствовать. И если земные замедлятся, то в Надземном, где все достижимо, результатов не может не быть.</w:t>
      </w:r>
    </w:p>
    <w:p w:rsidR="005708EB" w:rsidRDefault="005708EB" w:rsidP="00BF4524"/>
    <w:p w:rsidR="0096778F" w:rsidRDefault="00466BBD" w:rsidP="00BF4524">
      <w:r w:rsidRPr="00A07582">
        <w:rPr>
          <w:b/>
        </w:rPr>
        <w:t>1966</w:t>
      </w:r>
      <w:r>
        <w:rPr>
          <w:b/>
        </w:rPr>
        <w:t xml:space="preserve"> г. </w:t>
      </w:r>
      <w:r w:rsidR="00AF21D1" w:rsidRPr="00AF21D1">
        <w:rPr>
          <w:b/>
        </w:rPr>
        <w:t>985.</w:t>
      </w:r>
      <w:r w:rsidR="0096778F">
        <w:t xml:space="preserve"> (Утром от Первозванной). Сын мой любимый, каждая мысль обо мне связует со мною. Чем больше мыслей, тем сильнее связь. Цемент связи — любовь. Нужен мне очень. Жду. Сохраняет и передает любовь сердце. Мой навсегда и любимый. Коснувшись меня, получаешь насыщение. Связь — реальность Надземного Мира. Будущее? Лицом к лицу. Надо быть готовым на все случаи жизни. Мысль обо мне кует мост связи.</w:t>
      </w:r>
    </w:p>
    <w:p w:rsidR="005708EB" w:rsidRDefault="005708EB" w:rsidP="00BF4524"/>
    <w:p w:rsidR="0096778F" w:rsidRDefault="0096778F" w:rsidP="00B84D8E">
      <w:pPr>
        <w:pStyle w:val="Quote"/>
      </w:pPr>
      <w:r>
        <w:t>Вот уже два раза, несмотря на приказ, сны снятся нежелательные. Видимо, надо усилить приказ.</w:t>
      </w:r>
    </w:p>
    <w:p w:rsidR="0096778F" w:rsidRDefault="00466BBD" w:rsidP="00BF4524">
      <w:r w:rsidRPr="00A07582">
        <w:rPr>
          <w:b/>
        </w:rPr>
        <w:t>1966</w:t>
      </w:r>
      <w:r>
        <w:rPr>
          <w:b/>
        </w:rPr>
        <w:t xml:space="preserve"> г. </w:t>
      </w:r>
      <w:r w:rsidR="00AF21D1" w:rsidRPr="00AF21D1">
        <w:rPr>
          <w:b/>
        </w:rPr>
        <w:t>986.</w:t>
      </w:r>
      <w:r w:rsidR="0096778F">
        <w:t xml:space="preserve"> (717). </w:t>
      </w:r>
      <w:r w:rsidR="00AF21D1" w:rsidRPr="00AF21D1">
        <w:rPr>
          <w:b/>
        </w:rPr>
        <w:t>(Дек. 9).</w:t>
      </w:r>
      <w:r w:rsidR="0096778F">
        <w:t xml:space="preserve"> После того, как человек окончательно бросил курить, снится ему, что он все еще продолжает курить. Так обстоит дело и с прочими привычками. Даже при твердом решении отказаться от той или иной привычки, особенно от привычки мышления, она все же возвращается во сне. Это указывает, что осталась не самая привычка, но ее шелуха. Она тоже нежелательна, и порою — очень, так как может вызвать рецидив у бодрствующего сознания. Решение в том, чтобы усилить приказ воли, положивший привычке конец, и повторять его до тех пор, пока даже во сне привычка перестанет, подобно недобитой змее, поднимать голову.</w:t>
      </w:r>
    </w:p>
    <w:p w:rsidR="005708EB" w:rsidRDefault="005708EB" w:rsidP="00BF4524"/>
    <w:p w:rsidR="0096778F" w:rsidRDefault="00466BBD" w:rsidP="00BF4524">
      <w:r w:rsidRPr="00A07582">
        <w:rPr>
          <w:b/>
        </w:rPr>
        <w:t>1966</w:t>
      </w:r>
      <w:r>
        <w:rPr>
          <w:b/>
        </w:rPr>
        <w:t xml:space="preserve"> г. </w:t>
      </w:r>
      <w:r w:rsidR="00AF21D1" w:rsidRPr="00AF21D1">
        <w:rPr>
          <w:b/>
        </w:rPr>
        <w:t>987.</w:t>
      </w:r>
      <w:r w:rsidR="0096778F">
        <w:t xml:space="preserve"> (718). </w:t>
      </w:r>
      <w:r w:rsidR="00AF21D1" w:rsidRPr="00AF21D1">
        <w:rPr>
          <w:b/>
        </w:rPr>
        <w:t>(М.А.Й.).</w:t>
      </w:r>
      <w:r w:rsidR="0096778F">
        <w:t xml:space="preserve"> Когда есть возможность помочь человеку, просящему о помощи, ученик не может в ней отказать. Но, отдавая свою энергию, должен он все же помнить, что черезмерная отдача опасна и обычно заканчивается заболеванием организма, допустившего опустошение сокровищницы. Соизмеримость во всем, а также и в выдаче психической энергии. Помогать надо всегда, но не оставляя себя беззащитным. Рамакришну растерзали его почитатели, поклонники и последователи, растерзали психически.</w:t>
      </w:r>
    </w:p>
    <w:p w:rsidR="005708EB" w:rsidRDefault="005708EB" w:rsidP="00BF4524"/>
    <w:p w:rsidR="0096778F" w:rsidRDefault="00466BBD" w:rsidP="00BF4524">
      <w:r w:rsidRPr="00A07582">
        <w:rPr>
          <w:b/>
        </w:rPr>
        <w:t>1966</w:t>
      </w:r>
      <w:r>
        <w:rPr>
          <w:b/>
        </w:rPr>
        <w:t xml:space="preserve"> г. </w:t>
      </w:r>
      <w:r w:rsidR="00AF21D1" w:rsidRPr="00AF21D1">
        <w:rPr>
          <w:b/>
        </w:rPr>
        <w:t>988.</w:t>
      </w:r>
      <w:r w:rsidR="0096778F">
        <w:t xml:space="preserve"> </w:t>
      </w:r>
      <w:r w:rsidR="00AF21D1" w:rsidRPr="00AF21D1">
        <w:rPr>
          <w:b/>
        </w:rPr>
        <w:t>(Гуру).</w:t>
      </w:r>
      <w:r w:rsidR="0096778F">
        <w:t xml:space="preserve"> В свое время запретил вам лечить. Почему? Потому что в конечном результате это вызвало бы тяжкое и, возможно, неизлечимое заболевание. Мало уметь отдавать свою жизненную силу, надо еще научиться раздавать ее мудро. Отдать, чтобы тяжко от этого заболеть, не будет правильным решением вопроса, ибо можно выдать энергии меньше и все же помочь человеку, не убивая себя. Не говорю о сознательном и нужном самопожертвовании. Вспомните слова, что Спаситель в некоторых случаях Уклонялся от помощи людям «по неверию их».</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989.</w:t>
      </w:r>
      <w:r w:rsidR="0096778F">
        <w:t xml:space="preserve"> (719). </w:t>
      </w:r>
      <w:r w:rsidR="00AF21D1" w:rsidRPr="00AF21D1">
        <w:rPr>
          <w:b/>
        </w:rPr>
        <w:t>(Дек. 10).</w:t>
      </w:r>
      <w:r w:rsidR="0096778F">
        <w:t xml:space="preserve"> (Со сна). Друг Мой, мощность порыва к очищению многое может облегчить. Но она не освобождает от платы по старым долгам. Крест свой берется с собою.</w:t>
      </w:r>
    </w:p>
    <w:p w:rsidR="0096778F" w:rsidRDefault="0096778F" w:rsidP="00BF4524">
      <w:r>
        <w:t>Умершие теряют сознание и погружаются в сон разной длительности. Потом пробуждаются от этого сна, восстанавливают сознание и пребывают в этом положении до погружения в состояние «нарастания». Пребывание духа в сферах, ему созвучных, зависит от характера, степени и силы созвучия. По мере освобождения от земных пережитков меняются сферы. Освобождение сопровождается борьбою между полюсами притяжения ко тьме или Свету. Чем ближе к Земле, тем состояние сознания более объективно. Общих правил нет в характере восприятий Тонкого Мира, он — по сознанию. Устремление определяет характер и природу восприятий. Поезд двигается по проложенному на Земле направлению устремлений. Все проложено собственными руками и собственными усилиями. Осознавший смысл и конечность предметов земных и вещей не влачит их с собою в Надземное. Звания, отличия, положение в обществе, дипломы и достаток и все прочие подробности жизни земной там не имеют значения. Но мысли и чувства, устремления и привязанности — имеют. И царствует над всем мысль. Ею и обуславливается характер пребывания в Мире Надземном и слои пребывания.</w:t>
      </w:r>
    </w:p>
    <w:p w:rsidR="005708EB" w:rsidRDefault="005708EB" w:rsidP="00BF4524"/>
    <w:p w:rsidR="0096778F" w:rsidRDefault="00466BBD" w:rsidP="00BF4524">
      <w:r w:rsidRPr="00A07582">
        <w:rPr>
          <w:b/>
        </w:rPr>
        <w:t>1966</w:t>
      </w:r>
      <w:r>
        <w:rPr>
          <w:b/>
        </w:rPr>
        <w:t xml:space="preserve"> г. </w:t>
      </w:r>
      <w:r w:rsidR="00AF21D1" w:rsidRPr="00AF21D1">
        <w:rPr>
          <w:b/>
        </w:rPr>
        <w:t>990.</w:t>
      </w:r>
      <w:r w:rsidR="0096778F">
        <w:t xml:space="preserve"> (720). </w:t>
      </w:r>
      <w:r w:rsidR="00AF21D1" w:rsidRPr="00AF21D1">
        <w:rPr>
          <w:b/>
        </w:rPr>
        <w:t>(М.А.Й.).</w:t>
      </w:r>
      <w:r w:rsidR="0096778F">
        <w:t xml:space="preserve"> «И что свяжете на Земле, будет связано на небесах». Как еще более ясно сказать о том, насколько глубокое и важное значение имеет все, что принято в сознание и утверждено там. Связывает и развязывает, или разрешает, сам человек. Никто за него не может освободить его от того, во что он верит или принял в сознание, никто, кроме него самого. Помочь могут, но не разрешать или отпускать его грехи, то есть преступления против духа, и прежде всего своего собственного, то есть против себя самого. Освободить от следствий нельзя до тех пор, пока не уничтожена причина.</w:t>
      </w:r>
    </w:p>
    <w:p w:rsidR="005708EB" w:rsidRDefault="005708EB" w:rsidP="00BF4524"/>
    <w:p w:rsidR="0096778F" w:rsidRDefault="00466BBD" w:rsidP="00BF4524">
      <w:r w:rsidRPr="00A07582">
        <w:rPr>
          <w:b/>
        </w:rPr>
        <w:t>1966</w:t>
      </w:r>
      <w:r>
        <w:rPr>
          <w:b/>
        </w:rPr>
        <w:t xml:space="preserve"> г. </w:t>
      </w:r>
      <w:r w:rsidR="00AF21D1" w:rsidRPr="00AF21D1">
        <w:rPr>
          <w:b/>
        </w:rPr>
        <w:t>991.</w:t>
      </w:r>
      <w:r w:rsidR="0096778F">
        <w:t xml:space="preserve"> (721). </w:t>
      </w:r>
      <w:r w:rsidR="00AF21D1" w:rsidRPr="00AF21D1">
        <w:rPr>
          <w:b/>
        </w:rPr>
        <w:t>(Гуру).</w:t>
      </w:r>
      <w:r w:rsidR="0096778F">
        <w:t xml:space="preserve"> Спросят: «Почему все время говорите об одном и том же?». Ответьте: «Потому что во все века у всех народов проблема земного существования, целей его, души, духа и бессмертия будет и есть наиглавнейшей».</w:t>
      </w:r>
    </w:p>
    <w:p w:rsidR="005708EB" w:rsidRDefault="005708EB" w:rsidP="00BF4524"/>
    <w:p w:rsidR="0096778F" w:rsidRDefault="00466BBD" w:rsidP="00BF4524">
      <w:r w:rsidRPr="00A07582">
        <w:rPr>
          <w:b/>
        </w:rPr>
        <w:t>1966</w:t>
      </w:r>
      <w:r>
        <w:rPr>
          <w:b/>
        </w:rPr>
        <w:t xml:space="preserve"> г. </w:t>
      </w:r>
      <w:r w:rsidR="00AF21D1" w:rsidRPr="00AF21D1">
        <w:rPr>
          <w:b/>
        </w:rPr>
        <w:t>992.</w:t>
      </w:r>
      <w:r w:rsidR="0096778F">
        <w:t xml:space="preserve"> (722). </w:t>
      </w:r>
      <w:r w:rsidR="00AF21D1" w:rsidRPr="00AF21D1">
        <w:rPr>
          <w:b/>
        </w:rPr>
        <w:t>(Дек. 11).</w:t>
      </w:r>
      <w:r w:rsidR="0096778F">
        <w:t xml:space="preserve"> Человек обладает способностью думать, то есть порождать мысли, имеющие определенный образ, или форму. Как уже было сказано, «мысль не есть абстракция, но есть живое существо ментального плана со всеми признаками самостоятельного существования». Пока мысль творится, она еще во власти своего породителя, но, когда она создана, она начинает свое самостоятельное существование уже независимо от своего творца, хотя и будучи связана с ним нитью — нечто вроде пуповины. Слово и </w:t>
      </w:r>
      <w:r w:rsidR="0096778F">
        <w:lastRenderedPageBreak/>
        <w:t>мысль не воробей: выпустишь — не поймаешь. Поэтому мысленное творчество требует большой осмотрительности. Мысль, созданная с определенной целью, понесет вложенное в нее поручение. Она будет жить, выполняя то, что вложено в нее ее творцом. Можно создавать четкие, ясные и определенные мысленные формы, вкладывая в них и поручая им то или иное задание. Они будут его выполнять. Приказ, вложенный в мысль, не менее эффективен, чем словесный, если мысль достаточно сильна. Мысленная форма может быть усилена ритмом. Повторность приказа ритмического не может не дать своих следствий. Астральный терафим основан на этом же принципе. Сильная воля и тренированная мысль порождают гигантов. Мы Действуем мыслью. Учитесь действовать мыслью. Но пусть эти мысли будут благими, ибо неизбежна реакция созданной мысли на своего породителя. Мы Учим мыслить во благо. От своих порождений никуда не уйти. Светлые, сильные мысли, устремленные на Общее Благо, будут друзьями человека.</w:t>
      </w:r>
    </w:p>
    <w:p w:rsidR="005708EB" w:rsidRDefault="005708EB" w:rsidP="00BF4524"/>
    <w:p w:rsidR="0096778F" w:rsidRDefault="00466BBD" w:rsidP="00BF4524">
      <w:r w:rsidRPr="00A07582">
        <w:rPr>
          <w:b/>
        </w:rPr>
        <w:t>1966</w:t>
      </w:r>
      <w:r>
        <w:rPr>
          <w:b/>
        </w:rPr>
        <w:t xml:space="preserve"> г. </w:t>
      </w:r>
      <w:r w:rsidR="00AF21D1" w:rsidRPr="00AF21D1">
        <w:rPr>
          <w:b/>
        </w:rPr>
        <w:t>993.</w:t>
      </w:r>
      <w:r w:rsidR="0096778F">
        <w:t xml:space="preserve"> (723). </w:t>
      </w:r>
      <w:r w:rsidR="00AF21D1" w:rsidRPr="00AF21D1">
        <w:rPr>
          <w:b/>
        </w:rPr>
        <w:t>(М.А.Й.).</w:t>
      </w:r>
      <w:r w:rsidR="0096778F">
        <w:t xml:space="preserve"> Приближение к Учителю совершается по мере очищения сознания. Это и понятно, так как для сближения требуется соответствие. Было бы чем созвучать с аурой Ведущего — в этом задача. Не Может Он опуститься до созвучия с вибрациями неочищенного духа, но неочищенный дух, очистившись, может повысить и поднять свои вибрации до степени созвучия даже с посланным Лучом. В этом смысл очищения.</w:t>
      </w:r>
    </w:p>
    <w:p w:rsidR="005708EB" w:rsidRDefault="005708EB" w:rsidP="00BF4524"/>
    <w:p w:rsidR="0096778F" w:rsidRDefault="00466BBD" w:rsidP="00BF4524">
      <w:r w:rsidRPr="00A07582">
        <w:rPr>
          <w:b/>
        </w:rPr>
        <w:t>1966</w:t>
      </w:r>
      <w:r>
        <w:rPr>
          <w:b/>
        </w:rPr>
        <w:t xml:space="preserve"> г. </w:t>
      </w:r>
      <w:r w:rsidR="00AF21D1" w:rsidRPr="00AF21D1">
        <w:rPr>
          <w:b/>
        </w:rPr>
        <w:t>994.</w:t>
      </w:r>
      <w:r w:rsidR="0096778F">
        <w:t xml:space="preserve"> (724). </w:t>
      </w:r>
      <w:r w:rsidR="00AF21D1" w:rsidRPr="00AF21D1">
        <w:rPr>
          <w:b/>
        </w:rPr>
        <w:t>(Гуру).</w:t>
      </w:r>
      <w:r w:rsidR="0096778F">
        <w:t xml:space="preserve"> Достижения духа будут всегда мечтою ученика. Достижения пропорциональны прилагаемым усилиям и трудам. Не может причина не дать следствий. Если все существо человека настраивается на устремление к Свету, то и результаты такого устремления будут соответствовать приложенным усилиям.</w:t>
      </w:r>
    </w:p>
    <w:p w:rsidR="005708EB" w:rsidRDefault="005708EB" w:rsidP="00BF4524"/>
    <w:p w:rsidR="0096778F" w:rsidRDefault="00466BBD" w:rsidP="00BF4524">
      <w:r w:rsidRPr="00A07582">
        <w:rPr>
          <w:b/>
        </w:rPr>
        <w:t>1966</w:t>
      </w:r>
      <w:r>
        <w:rPr>
          <w:b/>
        </w:rPr>
        <w:t xml:space="preserve"> г. </w:t>
      </w:r>
      <w:r w:rsidR="00AF21D1" w:rsidRPr="00AF21D1">
        <w:rPr>
          <w:b/>
        </w:rPr>
        <w:t>995.</w:t>
      </w:r>
      <w:r w:rsidR="0096778F">
        <w:t xml:space="preserve"> </w:t>
      </w:r>
      <w:r w:rsidR="00AF21D1" w:rsidRPr="00AF21D1">
        <w:rPr>
          <w:b/>
        </w:rPr>
        <w:t>(Дек. 12).</w:t>
      </w:r>
      <w:r w:rsidR="0096778F">
        <w:t xml:space="preserve"> Мысль является слугой человека и, подобно слуге, может выполнять любое поручение хозяина. Конечно, и слуга, и мысль должны быть дисциплинированы. Отдав приказание солдату, командир не думает о том, хочет или не хочет его выполнить подчиненный. Приказ есть приказ, он должен быть выполнен. Если командир, отдав приказание, будет держать бойца около себя, то он лишит его возможности уйти и сделать то, что было ему поручено. Следовательно, мысль, дав ей поручение, надо отпустить от себя, предоставив ей свободу действовать самостоятельно, твердо зная и будучи уверенным, что будет сделано все, что возможно. Свойство независимого и самостоятельного действия принадлежит мысли, отпущенной из сознания на свободу. Командир, отдавая приказ, не сомневается в его выполнении. Сомнения и колебания лишают мысль ее силы. От нее требуется четкая определенность и ясность, устойчивость и целеустремленность, когда ей дается задание. В случае </w:t>
      </w:r>
      <w:r w:rsidR="0096778F">
        <w:lastRenderedPageBreak/>
        <w:t>противодействия, и особенно темного и сознательного, ее огненная мощь, или огненная сила, должна превышать заряд мысли или мыслей противных, ибо мысль подавить можно только огнем. Если посланная мысль встречает очень сильное противодействие, то, следовательно, противник немалых степеней. Это тоже следует принимать во внимание, и тогда можно за помощью обратиться к Учителю. В случае серьезной опасности Помощь оказывается незамедлительно. Это следует уметь различать, чтобы не тревожить Ведущего понапрасну. Все, что возможно, нужно выполнить самому.</w:t>
      </w:r>
    </w:p>
    <w:p w:rsidR="005708EB" w:rsidRDefault="005708EB" w:rsidP="00BF4524"/>
    <w:p w:rsidR="0096778F" w:rsidRDefault="00466BBD" w:rsidP="00BF4524">
      <w:r w:rsidRPr="00A07582">
        <w:rPr>
          <w:b/>
        </w:rPr>
        <w:t>1966</w:t>
      </w:r>
      <w:r>
        <w:rPr>
          <w:b/>
        </w:rPr>
        <w:t xml:space="preserve"> г. </w:t>
      </w:r>
      <w:r w:rsidR="00AF21D1" w:rsidRPr="00AF21D1">
        <w:rPr>
          <w:b/>
        </w:rPr>
        <w:t>996.</w:t>
      </w:r>
      <w:r w:rsidR="0096778F">
        <w:t xml:space="preserve"> (725). </w:t>
      </w:r>
      <w:r w:rsidR="00AF21D1" w:rsidRPr="00AF21D1">
        <w:rPr>
          <w:b/>
        </w:rPr>
        <w:t>(М.А.Й.).</w:t>
      </w:r>
      <w:r w:rsidR="0096778F">
        <w:t xml:space="preserve"> Войти в созвучие с другим сознанием легче всего при сонастроенности с ним. Сознание как бы поднимается до высоты вибрации того человека, с которым устанавливается контакт по линии Иерархии. С обычными людьми проще: достаточна известная степень сосредоточения и способности отрешения от себя. Последнее условие наиболее трудно, но оно лежит в основании многих феноменов. Пока этот порог не перейден, большинство из них недоступно.</w:t>
      </w:r>
    </w:p>
    <w:p w:rsidR="005708EB" w:rsidRDefault="005708EB" w:rsidP="00BF4524"/>
    <w:p w:rsidR="0096778F" w:rsidRDefault="00466BBD" w:rsidP="00BF4524">
      <w:r w:rsidRPr="00A07582">
        <w:rPr>
          <w:b/>
        </w:rPr>
        <w:t>1966</w:t>
      </w:r>
      <w:r>
        <w:rPr>
          <w:b/>
        </w:rPr>
        <w:t xml:space="preserve"> г. </w:t>
      </w:r>
      <w:r w:rsidR="00AF21D1" w:rsidRPr="00AF21D1">
        <w:rPr>
          <w:b/>
        </w:rPr>
        <w:t>997.</w:t>
      </w:r>
      <w:r w:rsidR="0096778F">
        <w:t xml:space="preserve"> (726). </w:t>
      </w:r>
      <w:r w:rsidR="00AF21D1" w:rsidRPr="00AF21D1">
        <w:rPr>
          <w:b/>
        </w:rPr>
        <w:t>(Гуру).</w:t>
      </w:r>
      <w:r w:rsidR="0096778F">
        <w:t xml:space="preserve"> Если устремление ученика не вызвало сознательного ответа Учителя или просто не коснулось Его Сознания, все равно соприкасание с Фокусом Света будет благодетельным. Поэтому можно считать, что устремление к Учителю есть благо. Реакция всегда будет светоносной. Фокус Света при касании к нему ответит световою волной.</w:t>
      </w:r>
    </w:p>
    <w:p w:rsidR="005708EB" w:rsidRDefault="005708EB" w:rsidP="00BF4524"/>
    <w:p w:rsidR="0096778F" w:rsidRDefault="00466BBD" w:rsidP="00BF4524">
      <w:r w:rsidRPr="00A07582">
        <w:rPr>
          <w:b/>
        </w:rPr>
        <w:t>1966</w:t>
      </w:r>
      <w:r>
        <w:rPr>
          <w:b/>
        </w:rPr>
        <w:t xml:space="preserve"> г. </w:t>
      </w:r>
      <w:r w:rsidR="00AF21D1" w:rsidRPr="00AF21D1">
        <w:rPr>
          <w:b/>
        </w:rPr>
        <w:t>998.</w:t>
      </w:r>
      <w:r w:rsidR="0096778F">
        <w:t xml:space="preserve"> (727). </w:t>
      </w:r>
      <w:r w:rsidR="00AF21D1" w:rsidRPr="00AF21D1">
        <w:rPr>
          <w:b/>
        </w:rPr>
        <w:t>(Дек. 13).</w:t>
      </w:r>
      <w:r w:rsidR="0096778F">
        <w:t xml:space="preserve"> Связывает и раскрепощает человека мысль. Мысли, принятые и утвержденные на Земле, будут в Мире Надземном тем окружением, в котором будет пребывать дух. Через них будет смотреть он на все, что вокруг. Если человек допустил мысль о том, что со смертью тела кончается все и он перестает существовать, то он обрекает себя на то, чтобы стоять неподвижным истуканом, действительно погруженным в состояние, лишенное всяких признаков внешней жизни. Мысль, которая царствует там, порождает непреложность соответствующего ей следствия. И так во всем. Каждая мысль, взятая с собою в Мир Тонкий, становясь там фактором, творящим формы вокруг человека, создает для него мир тонкой видимости. Кроме того, мысль обостряется и усиливается магнитно притяжением к созвучным ей сферам. В памяти развоплощенного может оказаться много забытых там мыслей, которые будут воздействовать на своего творца. И если эти мысли нехороши, то и следствия их будут соответствующими. Пересматривать от времени до времени свой умственный багаж необходимо, чтобы не взять с собою ненужных или вредных вещей.</w:t>
      </w:r>
    </w:p>
    <w:p w:rsidR="005708EB" w:rsidRDefault="005708EB" w:rsidP="00BF4524"/>
    <w:p w:rsidR="0096778F" w:rsidRDefault="00466BBD" w:rsidP="00BF4524">
      <w:r w:rsidRPr="00A07582">
        <w:rPr>
          <w:b/>
        </w:rPr>
        <w:t>1966</w:t>
      </w:r>
      <w:r>
        <w:rPr>
          <w:b/>
        </w:rPr>
        <w:t xml:space="preserve"> г. </w:t>
      </w:r>
      <w:r w:rsidR="00AF21D1" w:rsidRPr="00AF21D1">
        <w:rPr>
          <w:b/>
        </w:rPr>
        <w:t>999.</w:t>
      </w:r>
      <w:r w:rsidR="0096778F">
        <w:t xml:space="preserve"> (728). </w:t>
      </w:r>
      <w:r w:rsidR="00AF21D1" w:rsidRPr="00AF21D1">
        <w:rPr>
          <w:b/>
        </w:rPr>
        <w:t>(М.А.Й.).</w:t>
      </w:r>
      <w:r w:rsidR="0096778F">
        <w:t xml:space="preserve"> Усвоение положений Сокровенного Знания происходит путем становления. Каждое, принятое в сознание, </w:t>
      </w:r>
      <w:r w:rsidR="0096778F">
        <w:lastRenderedPageBreak/>
        <w:t>ассимилируется им, прежде чем утвердиться в нем навсегда. И человек становится тем, что дают ему ассимилированные им знания. Это и есть метод изучения, или усвоения, путем становления. Человек становится таким, каковы его мысли. Этим же путем происходит и перерождение, или преображение, человека под воздействием усвояемых им идей.</w:t>
      </w:r>
    </w:p>
    <w:p w:rsidR="005708EB" w:rsidRDefault="005708EB" w:rsidP="00BF4524"/>
    <w:p w:rsidR="0096778F" w:rsidRDefault="00466BBD" w:rsidP="00BF4524">
      <w:r w:rsidRPr="00A07582">
        <w:rPr>
          <w:b/>
        </w:rPr>
        <w:t>1966</w:t>
      </w:r>
      <w:r>
        <w:rPr>
          <w:b/>
        </w:rPr>
        <w:t xml:space="preserve"> г. </w:t>
      </w:r>
      <w:r w:rsidR="00AF21D1" w:rsidRPr="00AF21D1">
        <w:rPr>
          <w:b/>
        </w:rPr>
        <w:t>1000.</w:t>
      </w:r>
      <w:r w:rsidR="0096778F">
        <w:t xml:space="preserve"> (729). </w:t>
      </w:r>
      <w:r w:rsidR="00AF21D1" w:rsidRPr="00AF21D1">
        <w:rPr>
          <w:b/>
        </w:rPr>
        <w:t>(Гуру).</w:t>
      </w:r>
      <w:r w:rsidR="0096778F">
        <w:t xml:space="preserve"> Способность синтезировать получаемые знания является достижением уже не личным, но пространственным, то есть достоянием всех, кто может воспринимать. Цементирование пространства происходит при этом способе мышления. Записи синтезированных мыслей безусловно полезны.</w:t>
      </w:r>
    </w:p>
    <w:p w:rsidR="005708EB" w:rsidRDefault="005708EB" w:rsidP="00BF4524"/>
    <w:p w:rsidR="0096778F" w:rsidRDefault="00466BBD" w:rsidP="00BF4524">
      <w:r w:rsidRPr="00A07582">
        <w:rPr>
          <w:b/>
        </w:rPr>
        <w:t>1966</w:t>
      </w:r>
      <w:r>
        <w:rPr>
          <w:b/>
        </w:rPr>
        <w:t xml:space="preserve"> г. </w:t>
      </w:r>
      <w:r w:rsidR="00AF21D1" w:rsidRPr="00AF21D1">
        <w:rPr>
          <w:b/>
        </w:rPr>
        <w:t>1001.</w:t>
      </w:r>
      <w:r w:rsidR="0096778F">
        <w:t xml:space="preserve"> </w:t>
      </w:r>
      <w:r w:rsidR="00AF21D1" w:rsidRPr="00AF21D1">
        <w:rPr>
          <w:b/>
        </w:rPr>
        <w:t>(Дек. 14).</w:t>
      </w:r>
      <w:r w:rsidR="0096778F">
        <w:t xml:space="preserve"> Напоминаю о некоторых вещах, чтобы указать, как даже ближайший Мне дух подвергался ударам со стороны кармически связанных с Нею людей. Так же и вам не следует сетовать на такие же удары от тех, в соприкосновение с кем вас поставила карма. Через что-то надо пройти, и пройти, не угашая устремления и огней духа. И благо вам, если эти испытания пройдете успешно.</w:t>
      </w:r>
    </w:p>
    <w:p w:rsidR="005708EB" w:rsidRDefault="005708EB" w:rsidP="00BF4524"/>
    <w:p w:rsidR="0096778F" w:rsidRDefault="00466BBD" w:rsidP="00BF4524">
      <w:r w:rsidRPr="00A07582">
        <w:rPr>
          <w:b/>
        </w:rPr>
        <w:t>1966</w:t>
      </w:r>
      <w:r>
        <w:rPr>
          <w:b/>
        </w:rPr>
        <w:t xml:space="preserve"> г. </w:t>
      </w:r>
      <w:r w:rsidR="00AF21D1" w:rsidRPr="00AF21D1">
        <w:rPr>
          <w:b/>
        </w:rPr>
        <w:t>1002.</w:t>
      </w:r>
      <w:r w:rsidR="0096778F">
        <w:t xml:space="preserve"> (730). </w:t>
      </w:r>
      <w:r w:rsidR="00AF21D1" w:rsidRPr="00AF21D1">
        <w:rPr>
          <w:b/>
        </w:rPr>
        <w:t>(М.А.Й.).</w:t>
      </w:r>
      <w:r w:rsidR="0096778F">
        <w:t xml:space="preserve"> Если не научимся здесь преодолевать противодействия и сопротивления среды, то как же будем преодолевать их там, где все обостряется и усугубляется до крайности и где победа над ними является обязательством духа?</w:t>
      </w:r>
    </w:p>
    <w:p w:rsidR="005708EB" w:rsidRDefault="005708EB" w:rsidP="00BF4524"/>
    <w:p w:rsidR="0096778F" w:rsidRDefault="00466BBD" w:rsidP="00BF4524">
      <w:r w:rsidRPr="00A07582">
        <w:rPr>
          <w:b/>
        </w:rPr>
        <w:t>1966</w:t>
      </w:r>
      <w:r>
        <w:rPr>
          <w:b/>
        </w:rPr>
        <w:t xml:space="preserve"> г. </w:t>
      </w:r>
      <w:r w:rsidR="00AF21D1" w:rsidRPr="00AF21D1">
        <w:rPr>
          <w:b/>
        </w:rPr>
        <w:t>1003.</w:t>
      </w:r>
      <w:r w:rsidR="0096778F">
        <w:t xml:space="preserve"> (731). </w:t>
      </w:r>
      <w:r w:rsidR="00AF21D1" w:rsidRPr="00AF21D1">
        <w:rPr>
          <w:b/>
        </w:rPr>
        <w:t>(Гуру).</w:t>
      </w:r>
      <w:r w:rsidR="0096778F">
        <w:t xml:space="preserve"> Удержаться в идее Учения нелегко, ибо вся жизнь человеческая от него отклонилась. И сейчас, как никогда, угол расхождения увеличился.</w:t>
      </w:r>
    </w:p>
    <w:p w:rsidR="005708EB" w:rsidRDefault="005708EB" w:rsidP="00BF4524"/>
    <w:p w:rsidR="0096778F" w:rsidRDefault="00466BBD" w:rsidP="00BF4524">
      <w:r w:rsidRPr="00A07582">
        <w:rPr>
          <w:b/>
        </w:rPr>
        <w:t>1966</w:t>
      </w:r>
      <w:r>
        <w:rPr>
          <w:b/>
        </w:rPr>
        <w:t xml:space="preserve"> г. </w:t>
      </w:r>
      <w:r w:rsidR="00AF21D1" w:rsidRPr="00AF21D1">
        <w:rPr>
          <w:b/>
        </w:rPr>
        <w:t>1004.</w:t>
      </w:r>
      <w:r w:rsidR="0096778F">
        <w:t xml:space="preserve"> (732). </w:t>
      </w:r>
      <w:r w:rsidR="00AF21D1" w:rsidRPr="00AF21D1">
        <w:rPr>
          <w:b/>
        </w:rPr>
        <w:t>(Дек. 15).</w:t>
      </w:r>
      <w:r w:rsidR="0096778F">
        <w:t xml:space="preserve"> Мысль обо Мне будет прикасанием к Фокусу Света. Постоянная мысль будет постоянным касанием. Мыслью постоянно касаемся того, о чем или о ком думаем. Эту особенность мысли приходится учитывать, ибо она объединяет сознание не только с предметами, о которых думаем, но и со сферами, к которым принадлежат объекты нашего мышления. Сферы предметов Красоты и предметов безобразия различны и противоположны. Все, что относится к Красоте, имеет касательство к Высшим Мирам. Красота — это аспект Высшего Мира. Самый высокий культ служения на Земле и в Мирах — это Культ Красоты.</w:t>
      </w:r>
    </w:p>
    <w:p w:rsidR="005708EB" w:rsidRDefault="005708EB" w:rsidP="00BF4524"/>
    <w:p w:rsidR="0096778F" w:rsidRDefault="00466BBD" w:rsidP="00BF4524">
      <w:r w:rsidRPr="00A07582">
        <w:rPr>
          <w:b/>
        </w:rPr>
        <w:t>1966</w:t>
      </w:r>
      <w:r>
        <w:rPr>
          <w:b/>
        </w:rPr>
        <w:t xml:space="preserve"> г. </w:t>
      </w:r>
      <w:r w:rsidR="00AF21D1" w:rsidRPr="00AF21D1">
        <w:rPr>
          <w:b/>
        </w:rPr>
        <w:t>1005.</w:t>
      </w:r>
      <w:r w:rsidR="0096778F">
        <w:t xml:space="preserve"> (733). </w:t>
      </w:r>
      <w:r w:rsidR="00AF21D1" w:rsidRPr="00AF21D1">
        <w:rPr>
          <w:b/>
        </w:rPr>
        <w:t>(М.А.Й.).</w:t>
      </w:r>
      <w:r w:rsidR="0096778F">
        <w:t xml:space="preserve"> Если в Надземном человек следует за своим устремлением, которое приносит с Земли, то как же важно, чтобы устремление это было ведущим в высшие сферы, вверх, но не вниз, но не в бездну, куда увлекают дух устремления тьмы: вожделения, страсти и все пороки земные. Устремление питается и </w:t>
      </w:r>
      <w:r w:rsidR="0096778F">
        <w:lastRenderedPageBreak/>
        <w:t>вдохновляется любовью к тому, к чему направлена мысль. Устремление можно культивировать сознательно. Привычки нехороши, но привычка Общения со Светом или привычка постоянно держать Образ Учителя в третьем глазе будет магнитом, влекущим в Высшие Сферы пространства.</w:t>
      </w:r>
    </w:p>
    <w:p w:rsidR="005708EB" w:rsidRDefault="005708EB" w:rsidP="00BF4524"/>
    <w:p w:rsidR="0096778F" w:rsidRDefault="00466BBD" w:rsidP="00BF4524">
      <w:r w:rsidRPr="00A07582">
        <w:rPr>
          <w:b/>
        </w:rPr>
        <w:t>1966</w:t>
      </w:r>
      <w:r>
        <w:rPr>
          <w:b/>
        </w:rPr>
        <w:t xml:space="preserve"> г. </w:t>
      </w:r>
      <w:r w:rsidR="00AF21D1" w:rsidRPr="00AF21D1">
        <w:rPr>
          <w:b/>
        </w:rPr>
        <w:t>1006.</w:t>
      </w:r>
      <w:r w:rsidR="0096778F">
        <w:t xml:space="preserve"> (734). </w:t>
      </w:r>
      <w:r w:rsidR="00AF21D1" w:rsidRPr="00AF21D1">
        <w:rPr>
          <w:b/>
        </w:rPr>
        <w:t>(Гуру).</w:t>
      </w:r>
      <w:r w:rsidR="0096778F">
        <w:t xml:space="preserve"> «Претерпевший до конца...» — и это положение нужно тоже понять, чтобы устоять духом среди того хаоса, волны которого заливают мир; много мужества, много непоколебимости надо. Но устоять до конца будет победой над тьмою. Претерпевание означает непоколебимую стойкость духа. Спросите себя, хватит ли мужества, хватит ли сил выдержать все до конца.</w:t>
      </w:r>
    </w:p>
    <w:p w:rsidR="005708EB" w:rsidRDefault="005708EB" w:rsidP="00BF4524"/>
    <w:p w:rsidR="0096778F" w:rsidRDefault="0096778F" w:rsidP="00B84D8E">
      <w:pPr>
        <w:pStyle w:val="Quote"/>
      </w:pPr>
      <w:r>
        <w:t>Очень тяжкое время. Очень отягощают соседи.</w:t>
      </w:r>
    </w:p>
    <w:p w:rsidR="0096778F" w:rsidRDefault="00466BBD" w:rsidP="00BF4524">
      <w:r w:rsidRPr="00A07582">
        <w:rPr>
          <w:b/>
        </w:rPr>
        <w:t>1966</w:t>
      </w:r>
      <w:r>
        <w:rPr>
          <w:b/>
        </w:rPr>
        <w:t xml:space="preserve"> г. </w:t>
      </w:r>
      <w:r w:rsidR="00AF21D1" w:rsidRPr="00AF21D1">
        <w:rPr>
          <w:b/>
        </w:rPr>
        <w:t>1007.</w:t>
      </w:r>
      <w:r w:rsidR="0096778F">
        <w:t xml:space="preserve"> </w:t>
      </w:r>
      <w:r w:rsidR="00AF21D1" w:rsidRPr="00AF21D1">
        <w:rPr>
          <w:b/>
        </w:rPr>
        <w:t>(Дек. 16).</w:t>
      </w:r>
      <w:r w:rsidR="0096778F">
        <w:t xml:space="preserve"> А ты отметь этот день, настолько тяжелый, что и Записи было сделать нельзя. Отравленные токи яро антагонистичны. И разгулялась тьма. Но держись. Надо додержаться до решающего Часа.</w:t>
      </w:r>
    </w:p>
    <w:p w:rsidR="0096778F" w:rsidRDefault="0096778F" w:rsidP="00B84D8E">
      <w:pPr>
        <w:pStyle w:val="Quote"/>
      </w:pPr>
      <w:r>
        <w:t>Весь день был очень давящим, и днем темные тучи и дождь.</w:t>
      </w:r>
    </w:p>
    <w:p w:rsidR="005708EB" w:rsidRDefault="005708EB" w:rsidP="00BF4524"/>
    <w:p w:rsidR="0096778F" w:rsidRDefault="00466BBD" w:rsidP="00BF4524">
      <w:r w:rsidRPr="00A07582">
        <w:rPr>
          <w:b/>
        </w:rPr>
        <w:t>1966</w:t>
      </w:r>
      <w:r>
        <w:rPr>
          <w:b/>
        </w:rPr>
        <w:t xml:space="preserve"> г. </w:t>
      </w:r>
      <w:r w:rsidR="00AF21D1" w:rsidRPr="00AF21D1">
        <w:rPr>
          <w:b/>
        </w:rPr>
        <w:t>1008.</w:t>
      </w:r>
      <w:r w:rsidR="0096778F">
        <w:t xml:space="preserve"> (735). </w:t>
      </w:r>
      <w:r w:rsidR="00AF21D1" w:rsidRPr="00AF21D1">
        <w:rPr>
          <w:b/>
        </w:rPr>
        <w:t>(Дек. 17).</w:t>
      </w:r>
      <w:r w:rsidR="0096778F">
        <w:t xml:space="preserve"> Сознание может быть очищено от нежелательных мыслей, но они все еще живут в глубине, и неочищенная материя астрала будет реагировать и во сне, и подсознательно на родственные ему явления. Поэтому главное внимание обращать на то, чтобы не реагировал астрал, чтобы его оболочка не имела в себе ничего, могущего вовлечь сознание в ощущения, не соответствующие морали данной ступени. Огонь устремления, помимо всего, имеет в себе и очистительные свойства. Когда крылья духа пылают, сознание свободно от сора. Огни сердца очищают не только само сердце, но и все оболочки. Поддержание этих огней в состоянии постоянного горения является обязанностью духа. Огни сожигают негодные наслоения. И когда они особенно напряжены и свет озаряет все закоулки сознания, тогда энергии эти сознательно можно направить на очищение от всякого сора. Позади все сжигается для Огненной Йоги. Огнем разрушается сладость прельщения. Огнем очищается астральная оболочка от грубых элементов астральной материи. Огонь — очиститель.</w:t>
      </w:r>
    </w:p>
    <w:p w:rsidR="005708EB" w:rsidRDefault="005708EB" w:rsidP="00BF4524"/>
    <w:p w:rsidR="0096778F" w:rsidRDefault="00466BBD" w:rsidP="00BF4524">
      <w:r w:rsidRPr="00A07582">
        <w:rPr>
          <w:b/>
        </w:rPr>
        <w:t>1966</w:t>
      </w:r>
      <w:r>
        <w:rPr>
          <w:b/>
        </w:rPr>
        <w:t xml:space="preserve"> г. </w:t>
      </w:r>
      <w:r w:rsidR="00AF21D1" w:rsidRPr="00AF21D1">
        <w:rPr>
          <w:b/>
        </w:rPr>
        <w:t>1009.</w:t>
      </w:r>
      <w:r w:rsidR="0096778F">
        <w:t xml:space="preserve"> (736). </w:t>
      </w:r>
      <w:r w:rsidR="00AF21D1" w:rsidRPr="00AF21D1">
        <w:rPr>
          <w:b/>
        </w:rPr>
        <w:t>(Гуру).</w:t>
      </w:r>
      <w:r w:rsidR="0096778F">
        <w:t xml:space="preserve"> Окружающие вас люди, сами часто того не подозревая, являются орудиями для темных злоделателей, чтобы воздействовать на вас. Нередко используются даже друзья. Какую же зоркость и настороженность надо явить, чтобы всегда суметь распознать подбрасываемое темными зло. Часто их цель — довести повторными и непрекращающимися попытками до отчаяния. И когда эта цель достигнута, в их лагере торжество. По если все их старания приводят только к тому, что приближают к Владыке и </w:t>
      </w:r>
      <w:r w:rsidR="0096778F">
        <w:lastRenderedPageBreak/>
        <w:t>усиливают непреклонное желание держаться за Него еще крепче и стать еще ближе, то окончательная победа над темными очень близка. Досаждение бесами — испытание, через которое должен пройти каждый приближающийся к Свету.</w:t>
      </w:r>
    </w:p>
    <w:p w:rsidR="005708EB" w:rsidRDefault="005708EB" w:rsidP="00BF4524"/>
    <w:p w:rsidR="0096778F" w:rsidRDefault="00466BBD" w:rsidP="00BF4524">
      <w:r w:rsidRPr="00A07582">
        <w:rPr>
          <w:b/>
        </w:rPr>
        <w:t>1966</w:t>
      </w:r>
      <w:r>
        <w:rPr>
          <w:b/>
        </w:rPr>
        <w:t xml:space="preserve"> г. </w:t>
      </w:r>
      <w:r w:rsidR="00AF21D1" w:rsidRPr="00AF21D1">
        <w:rPr>
          <w:b/>
        </w:rPr>
        <w:t>1010.</w:t>
      </w:r>
      <w:r w:rsidR="0096778F">
        <w:t xml:space="preserve"> (737). </w:t>
      </w:r>
      <w:r w:rsidR="00AF21D1" w:rsidRPr="00AF21D1">
        <w:rPr>
          <w:b/>
        </w:rPr>
        <w:t>(М.А.Й.).</w:t>
      </w:r>
      <w:r w:rsidR="0096778F">
        <w:t xml:space="preserve"> Прощается все при победе духа, и ставится в строку каждое лыко при слабости, и колебаниях, и отступлении. «Оправдан, оправдан», — может сказать лишь победитель. Нужно именно победное состояние сознания. Оно нужно и для вас, и для пространства, и для близких. Никакие внешние неблагоприятные обстоятельства не могут служить оправданием поражения духа, ибо в духе и победа, и поражение. И когда дух силен, и когда психическая энергия призвана к действию и осознано утверждение, что дух неуязвим, нерушим и непобедим, — поражение невозможно.</w:t>
      </w:r>
    </w:p>
    <w:p w:rsidR="0096778F" w:rsidRDefault="0096778F" w:rsidP="00BF4524">
      <w:r>
        <w:t>Держитесь, родные, в эти трудные и тяжкие дни натиска распоясанной тьмы перед, быть может, уже близким рассветом.</w:t>
      </w:r>
    </w:p>
    <w:p w:rsidR="005708EB" w:rsidRDefault="005708EB" w:rsidP="00BF4524"/>
    <w:p w:rsidR="0096778F" w:rsidRDefault="00466BBD" w:rsidP="00BF4524">
      <w:r w:rsidRPr="00A07582">
        <w:rPr>
          <w:b/>
        </w:rPr>
        <w:t>1966</w:t>
      </w:r>
      <w:r>
        <w:rPr>
          <w:b/>
        </w:rPr>
        <w:t xml:space="preserve"> г. </w:t>
      </w:r>
      <w:r w:rsidR="00AF21D1" w:rsidRPr="00AF21D1">
        <w:rPr>
          <w:b/>
        </w:rPr>
        <w:t>1011.</w:t>
      </w:r>
      <w:r w:rsidR="0096778F">
        <w:t xml:space="preserve"> (738). </w:t>
      </w:r>
      <w:r w:rsidR="00AF21D1" w:rsidRPr="00AF21D1">
        <w:rPr>
          <w:b/>
        </w:rPr>
        <w:t>(Дек. 18).</w:t>
      </w:r>
      <w:r w:rsidR="0096778F">
        <w:t xml:space="preserve"> (Со сна). Возмездие неотвратимо.</w:t>
      </w:r>
    </w:p>
    <w:p w:rsidR="0096778F" w:rsidRDefault="0096778F" w:rsidP="00BF4524">
      <w:r>
        <w:t>Все свойства характера человек приносит из прошлого земного и Надземного. И наслоения текущего воплощения накапливаются не сами по себе, но в соответствии с принесенными особенностями. Так мужественное сердце не будет испытывать страха, если даже попадет в сферу трусов. Но внешние условия все же ограничивают проявление некоторых способностей, которые покоятся в Чаше до возникновения благоприятных обстоятельств. Испытания дают возможность выявиться скрытым свойствам, для того чтобы знать, с чем бороться и что преодолевать. Преодоление осуществляется мыслью, и если мысль на Земле победила то или иное свойство, то не следует опасаться, что в Надземном оно окажется неодолимым. Все свойства человека — хорошие и плохие — получают путевку на Земле.</w:t>
      </w:r>
    </w:p>
    <w:p w:rsidR="005708EB" w:rsidRDefault="005708EB" w:rsidP="00BF4524"/>
    <w:p w:rsidR="0096778F" w:rsidRDefault="00466BBD" w:rsidP="00BF4524">
      <w:r w:rsidRPr="00A07582">
        <w:rPr>
          <w:b/>
        </w:rPr>
        <w:t>1966</w:t>
      </w:r>
      <w:r>
        <w:rPr>
          <w:b/>
        </w:rPr>
        <w:t xml:space="preserve"> г. </w:t>
      </w:r>
      <w:r w:rsidR="00AF21D1" w:rsidRPr="00AF21D1">
        <w:rPr>
          <w:b/>
        </w:rPr>
        <w:t>1012.</w:t>
      </w:r>
      <w:r w:rsidR="0096778F">
        <w:t xml:space="preserve"> </w:t>
      </w:r>
      <w:r w:rsidR="00AF21D1" w:rsidRPr="00AF21D1">
        <w:rPr>
          <w:b/>
        </w:rPr>
        <w:t>(М.А.Й.).</w:t>
      </w:r>
      <w:r w:rsidR="0096778F">
        <w:t xml:space="preserve"> Наша любовь, утвердившаяся в прошлых жизнях, не похожа на обычные чувства людей, которые слишком быстро проходят и забываются.</w:t>
      </w:r>
      <w:r w:rsidR="00B84D8E" w:rsidRPr="00B84D8E">
        <w:t xml:space="preserve"> </w:t>
      </w:r>
      <w:r w:rsidR="0096778F">
        <w:t>Но даже и у обычных людей очень сильные чувства переживают тело. Из всех чувств человеческих самое стойкое — это любовь, если она достаточно сильна.</w:t>
      </w:r>
    </w:p>
    <w:p w:rsidR="005708EB" w:rsidRDefault="005708EB" w:rsidP="00BF4524"/>
    <w:p w:rsidR="0096778F" w:rsidRDefault="00466BBD" w:rsidP="00BF4524">
      <w:r w:rsidRPr="00A07582">
        <w:rPr>
          <w:b/>
        </w:rPr>
        <w:t>1966</w:t>
      </w:r>
      <w:r>
        <w:rPr>
          <w:b/>
        </w:rPr>
        <w:t xml:space="preserve"> г. </w:t>
      </w:r>
      <w:r w:rsidR="00AF21D1" w:rsidRPr="00AF21D1">
        <w:rPr>
          <w:b/>
        </w:rPr>
        <w:t>1013.</w:t>
      </w:r>
      <w:r w:rsidR="0096778F">
        <w:t xml:space="preserve"> </w:t>
      </w:r>
      <w:r w:rsidR="00AF21D1" w:rsidRPr="00AF21D1">
        <w:rPr>
          <w:b/>
        </w:rPr>
        <w:t>(Гуру).</w:t>
      </w:r>
      <w:r w:rsidR="0096778F">
        <w:t xml:space="preserve"> Энергии обратного удара собираются над несчастной страной (США). Это к ней относятся слова: «Возмездие неотвратимо».</w:t>
      </w:r>
    </w:p>
    <w:p w:rsidR="005708EB" w:rsidRDefault="005708EB" w:rsidP="00BF4524"/>
    <w:p w:rsidR="0096778F" w:rsidRDefault="0096778F" w:rsidP="009C3C31">
      <w:pPr>
        <w:pStyle w:val="Quote"/>
      </w:pPr>
      <w:r>
        <w:t>Утром видел написанный чернилами столбец слов. Одно прочел и запомнил: «Опасность».</w:t>
      </w:r>
    </w:p>
    <w:p w:rsidR="0096778F" w:rsidRDefault="00466BBD" w:rsidP="00BF4524">
      <w:r w:rsidRPr="00A07582">
        <w:rPr>
          <w:b/>
        </w:rPr>
        <w:t>1966</w:t>
      </w:r>
      <w:r>
        <w:rPr>
          <w:b/>
        </w:rPr>
        <w:t xml:space="preserve"> г. </w:t>
      </w:r>
      <w:r w:rsidR="00AF21D1" w:rsidRPr="00AF21D1">
        <w:rPr>
          <w:b/>
        </w:rPr>
        <w:t>1014.</w:t>
      </w:r>
      <w:r w:rsidR="0096778F">
        <w:t xml:space="preserve"> </w:t>
      </w:r>
      <w:r w:rsidR="00AF21D1" w:rsidRPr="00AF21D1">
        <w:rPr>
          <w:b/>
        </w:rPr>
        <w:t>(Дек. 20).</w:t>
      </w:r>
      <w:r w:rsidR="0096778F">
        <w:t xml:space="preserve"> Друг Мой, освобождение от астрального тела перед завершением земной жизни имеет большое значение для </w:t>
      </w:r>
      <w:r w:rsidR="0096778F">
        <w:lastRenderedPageBreak/>
        <w:t>послесмертного существования. Человек, освободившийся от этой оболочки при жизни, проходит чистилище (то есть камалоку), не останавливаясь там и не подвергаясь опасности задержаться в низших слоях астрала, то есть, не имея астрального тела, он не имеет того, чем созвучать с этими слоями. Заразительны эти слои ужасно, и поэтому, даже имея астральную оболочку, их лучше проходить, находясь в бессознательном состоянии. Бессмертие, то есть состояние непрерываемого состояния сознания, Адептов и колдунов, различается между собою тем, что колдуны, сохраняя его в низших слоях астрала, сочетаются с вибрациями, которыми они наполнены, в то время как Адепт имеет иммунитет против этой заразы, заключающийся в отсутствии ярой астральной оболочки. Во всяком случае ею необходимо овладеть и подчинить ее воле, прежде чем будет достигнуто освобождение от нее. Омрачение, уныние, недовольство и все мелкие чувства гнездятся в астрале. Вот почему искоренение их и борьба с ними есть прямой метод овладения астралом. Равновесие, спокойствие, светлое настроение очевидности наперекор будут знаками, или ступенями, победы.</w:t>
      </w:r>
    </w:p>
    <w:p w:rsidR="005708EB" w:rsidRDefault="005708EB" w:rsidP="00BF4524"/>
    <w:p w:rsidR="0096778F" w:rsidRDefault="00466BBD" w:rsidP="00BF4524">
      <w:r w:rsidRPr="00A07582">
        <w:rPr>
          <w:b/>
        </w:rPr>
        <w:t>1966</w:t>
      </w:r>
      <w:r>
        <w:rPr>
          <w:b/>
        </w:rPr>
        <w:t xml:space="preserve"> г. </w:t>
      </w:r>
      <w:r w:rsidR="00AF21D1" w:rsidRPr="00AF21D1">
        <w:rPr>
          <w:b/>
        </w:rPr>
        <w:t>1015.</w:t>
      </w:r>
      <w:r w:rsidR="0096778F">
        <w:t xml:space="preserve"> (739). </w:t>
      </w:r>
      <w:r w:rsidR="00AF21D1" w:rsidRPr="00AF21D1">
        <w:rPr>
          <w:b/>
        </w:rPr>
        <w:t>(М.А.Й.).</w:t>
      </w:r>
      <w:r w:rsidR="0096778F">
        <w:t xml:space="preserve"> Желанного мира на сердце не будет до тех пор, пока не Придет Сам Владыка. Великий Приход будет обозначать и перемену астрофизического состояния планеты, которая обусловлена Космическими Сроками. Тягость времени была Указана давно. Именно преддверие тягостно невыносимо. Вся плоть стенает в бессознательном ожидании очищающего мощного разряда Света.</w:t>
      </w:r>
    </w:p>
    <w:p w:rsidR="005708EB" w:rsidRDefault="005708EB" w:rsidP="00BF4524"/>
    <w:p w:rsidR="0096778F" w:rsidRDefault="00466BBD" w:rsidP="00BF4524">
      <w:r w:rsidRPr="00A07582">
        <w:rPr>
          <w:b/>
        </w:rPr>
        <w:t>1966</w:t>
      </w:r>
      <w:r>
        <w:rPr>
          <w:b/>
        </w:rPr>
        <w:t xml:space="preserve"> г. </w:t>
      </w:r>
      <w:r w:rsidR="00AF21D1" w:rsidRPr="00AF21D1">
        <w:rPr>
          <w:b/>
        </w:rPr>
        <w:t>1016.</w:t>
      </w:r>
      <w:r w:rsidR="0096778F">
        <w:t xml:space="preserve"> (740). </w:t>
      </w:r>
      <w:r w:rsidR="00AF21D1" w:rsidRPr="00AF21D1">
        <w:rPr>
          <w:b/>
        </w:rPr>
        <w:t>(Гуру).</w:t>
      </w:r>
      <w:r w:rsidR="0096778F">
        <w:t xml:space="preserve"> Когда становится очень темно, будем усиливать единение с Учителем. Кроме Него, никто не поможет. Бесполезно искать облегчения в чем-то другом. Никто и ничто, кроме Учителя, не могут помочь. Мысль о том, что перемена условий принесет облегчение, является самообманом. Все в духе, и все от духа. Если равновесие состоялось, ничто внешнее уже не может его колебать. Если же нет, то и перемена окружающей обстановки его не принесет.</w:t>
      </w:r>
    </w:p>
    <w:p w:rsidR="005708EB" w:rsidRDefault="005708EB" w:rsidP="00BF4524"/>
    <w:p w:rsidR="0096778F" w:rsidRDefault="00466BBD" w:rsidP="00BF4524">
      <w:r w:rsidRPr="00A07582">
        <w:rPr>
          <w:b/>
        </w:rPr>
        <w:t>1966</w:t>
      </w:r>
      <w:r>
        <w:rPr>
          <w:b/>
        </w:rPr>
        <w:t xml:space="preserve"> г. </w:t>
      </w:r>
      <w:r w:rsidR="00AF21D1" w:rsidRPr="00AF21D1">
        <w:rPr>
          <w:b/>
        </w:rPr>
        <w:t>1017.</w:t>
      </w:r>
      <w:r w:rsidR="0096778F">
        <w:t xml:space="preserve"> (741). </w:t>
      </w:r>
      <w:r w:rsidR="00AF21D1" w:rsidRPr="00AF21D1">
        <w:rPr>
          <w:b/>
        </w:rPr>
        <w:t>(Дек. 21).</w:t>
      </w:r>
      <w:r w:rsidR="0096778F">
        <w:t xml:space="preserve"> Разделим людей на два вида — не знающих ничего и ждущих. Ждущие знают, чего ждут. Ожидание бывает разное; считайте действенное ожидание плодоносным. Действие порождает причины, а причины — следствия, соответствующие природе причин. Но действия творятся волей. Таким образом, мир следствий находится в полной зависимости от воли творящей. Необходимо помнить, что не бывает действий, следствий не приносящих. Пока живем в мире причин, то есть на Земле, являемся породителями причин. Когда переходим в Надземное, в мир следствий, становимся пожинателями следствий тех причин, которые породили. Казалось бы, как бережно и </w:t>
      </w:r>
      <w:r w:rsidR="0096778F">
        <w:lastRenderedPageBreak/>
        <w:t>осмотрительно должен относиться человек к каждому своему действию, чувству и мысли, которые он создает, ибо все, что пущено в колесо исполнения, необратимо, и никто не может остановить действия закона. Но земляне мыслят иначе и задыхаются в порождаемых ими ужасах. Но всему бывает конец. Кармический меч занесен, и, когда он опустится, придется либо принять утверждение Нового Неба и Новой Земли, либо оставить планету.</w:t>
      </w:r>
    </w:p>
    <w:p w:rsidR="005708EB" w:rsidRDefault="005708EB" w:rsidP="00BF4524"/>
    <w:p w:rsidR="0096778F" w:rsidRDefault="00466BBD" w:rsidP="00BF4524">
      <w:r w:rsidRPr="00A07582">
        <w:rPr>
          <w:b/>
        </w:rPr>
        <w:t>1966</w:t>
      </w:r>
      <w:r>
        <w:rPr>
          <w:b/>
        </w:rPr>
        <w:t xml:space="preserve"> г. </w:t>
      </w:r>
      <w:r w:rsidR="00AF21D1" w:rsidRPr="00AF21D1">
        <w:rPr>
          <w:b/>
        </w:rPr>
        <w:t>1018.</w:t>
      </w:r>
      <w:r w:rsidR="0096778F">
        <w:t xml:space="preserve"> (742). </w:t>
      </w:r>
      <w:r w:rsidR="00AF21D1" w:rsidRPr="00AF21D1">
        <w:rPr>
          <w:b/>
        </w:rPr>
        <w:t>(М.А.Й.).</w:t>
      </w:r>
      <w:r w:rsidR="0096778F">
        <w:t xml:space="preserve"> Дух принимает Истину, а личность земная не хочет ее утвердить в применении к жизни. Но личность умрет со своими желаниями или нежеланиями, тогда как результаты этих нежеланий останутся с духом, и ему придется рассчитываться за все ошибки той земной личности, которую он оживлял. Не слишком ли это дорогая плата за произвол малого «я»? Высшая Дуада, озаряющая сознание человека, может утвердить над ним свою власть, если интересы личности, малой и смертной, будут отодвинуты на задний план и духовное получит перевес над земным, а сверхличное — над личным. Решать может воля, и пока человек еще на Земле. После перерешать уже будет нельзя и придется нести на себе всю тяжесть допущенных ошибок.</w:t>
      </w:r>
    </w:p>
    <w:p w:rsidR="005708EB" w:rsidRDefault="005708EB" w:rsidP="00BF4524"/>
    <w:p w:rsidR="0096778F" w:rsidRDefault="00466BBD" w:rsidP="00BF4524">
      <w:r w:rsidRPr="00A07582">
        <w:rPr>
          <w:b/>
        </w:rPr>
        <w:t>1966</w:t>
      </w:r>
      <w:r>
        <w:rPr>
          <w:b/>
        </w:rPr>
        <w:t xml:space="preserve"> г. </w:t>
      </w:r>
      <w:r w:rsidR="00AF21D1" w:rsidRPr="00AF21D1">
        <w:rPr>
          <w:b/>
        </w:rPr>
        <w:t>1019.</w:t>
      </w:r>
      <w:r w:rsidR="0096778F">
        <w:t xml:space="preserve"> (743). </w:t>
      </w:r>
      <w:r w:rsidR="00AF21D1" w:rsidRPr="00AF21D1">
        <w:rPr>
          <w:b/>
        </w:rPr>
        <w:t>(Гуру).</w:t>
      </w:r>
      <w:r w:rsidR="0096778F">
        <w:t xml:space="preserve"> Все дозволено и все допустимо, но при условии осознания вечного пути духа в Беспредельность, и смысла земных воплощений, и понимания того, что превосходство духа над телом и овладение последним может оправдать жизнь на Земле воплощенного духа.</w:t>
      </w:r>
    </w:p>
    <w:p w:rsidR="005708EB" w:rsidRDefault="005708EB" w:rsidP="00BF4524"/>
    <w:p w:rsidR="0096778F" w:rsidRDefault="00466BBD" w:rsidP="00BF4524">
      <w:r w:rsidRPr="00A07582">
        <w:rPr>
          <w:b/>
        </w:rPr>
        <w:t>1966</w:t>
      </w:r>
      <w:r>
        <w:rPr>
          <w:b/>
        </w:rPr>
        <w:t xml:space="preserve"> г. </w:t>
      </w:r>
      <w:r w:rsidR="00AF21D1" w:rsidRPr="00AF21D1">
        <w:rPr>
          <w:b/>
        </w:rPr>
        <w:t>1020.</w:t>
      </w:r>
      <w:r w:rsidR="0096778F">
        <w:t xml:space="preserve"> (744). </w:t>
      </w:r>
      <w:r w:rsidR="00AF21D1" w:rsidRPr="00AF21D1">
        <w:rPr>
          <w:b/>
        </w:rPr>
        <w:t>(Дек. 22).</w:t>
      </w:r>
      <w:r w:rsidR="0096778F">
        <w:t xml:space="preserve"> Итак, внешний человек в тебе не хочет писать, так как он плохо спал и его беспокоили «жестоковыйные» соседи, а ты, владыка в тебе, хочешь. Подобное разделение существует и во многих других подробностях жизни сознания. Высшее и низшее «я» борются за преобладание. С желаниями, настроениями и переживаниями малого «я» можно совсем не считаться. Ведь оно часто хочет того, за что духу придется мучительно и долго расплачиваться. И хорошо научиться смотреть на его «пируэты» со стороны, не позволяя ему овладеть волей. Пусть воля будет прерогативою высшего «Я», а малое подчиняется ему беспрекословно. Ведь его желания и переживания во времени забываются, а следствия, которыми приходится расплачиваться за них, остаются до полной выплаты долга. Старая личность прошлого воплощения умерла, а уплата за ее неразумия совершается, быть может, сегодня. Потому с ним, с малым «я», его интересами, настроениями и желаниями, не будем считаться. Чего хочет дух — это лишь важно. Волю в себе высшего «Я» будем исполнять неукоснительно.</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1021.</w:t>
      </w:r>
      <w:r w:rsidR="0096778F">
        <w:t xml:space="preserve"> (745). </w:t>
      </w:r>
      <w:r w:rsidR="00AF21D1" w:rsidRPr="00AF21D1">
        <w:rPr>
          <w:b/>
        </w:rPr>
        <w:t>(М.А.Й.).</w:t>
      </w:r>
      <w:r w:rsidR="0096778F">
        <w:t xml:space="preserve"> Во тьме внешней «плач и скрежет зубовный». Когда же было иначе? Чем утонченнее становится человек, тем острее воспринимает он дисгармоничные условия плотного мира. Но и через это надо пройти. Дух не разрушим и не уязвим вихрями мира земного. Если сознание переносится в сферы духа, облекаясь в панцирь его неуязвимости, битву Высшей и низшей дуады можно выдержать до конца и победно закончить. Ведь она идет уже и здесь, на Земле. Только против Высшей Дуады уже выступает не низшая, а вся пятерица, делающая низшую дуаду, поддержанную низшими тремя и слитую с ними, еще более трудной для преодоления. Но благо тому, кто добился победы в этой трудной борьбе.</w:t>
      </w:r>
    </w:p>
    <w:p w:rsidR="005708EB" w:rsidRDefault="005708EB" w:rsidP="00BF4524"/>
    <w:p w:rsidR="0096778F" w:rsidRDefault="00466BBD" w:rsidP="00BF4524">
      <w:r w:rsidRPr="00A07582">
        <w:rPr>
          <w:b/>
        </w:rPr>
        <w:t>1966</w:t>
      </w:r>
      <w:r>
        <w:rPr>
          <w:b/>
        </w:rPr>
        <w:t xml:space="preserve"> г. </w:t>
      </w:r>
      <w:r w:rsidR="00AF21D1" w:rsidRPr="00AF21D1">
        <w:rPr>
          <w:b/>
        </w:rPr>
        <w:t>1022.</w:t>
      </w:r>
      <w:r w:rsidR="0096778F">
        <w:t xml:space="preserve"> (746). </w:t>
      </w:r>
      <w:r w:rsidR="00AF21D1" w:rsidRPr="00AF21D1">
        <w:rPr>
          <w:b/>
        </w:rPr>
        <w:t>(Гуру).</w:t>
      </w:r>
      <w:r w:rsidR="0096778F">
        <w:t xml:space="preserve"> Поистине, не можете пожаловаться, что школа жизни плоха и не дает достаточно материала для изучения, усвоения и опыта. Неразумный будет огорчаться, сетовать и являть недовольство, но мудрый порадуется тому, что ускоряются возможности его продвижения именно благодаря этим отягощениям. Но тот, кто научился радоваться тяжким урокам жизни, воистину победитель ее.</w:t>
      </w:r>
    </w:p>
    <w:p w:rsidR="005708EB" w:rsidRDefault="005708EB" w:rsidP="00BF4524"/>
    <w:p w:rsidR="0096778F" w:rsidRDefault="00466BBD" w:rsidP="00BF4524">
      <w:r w:rsidRPr="00A07582">
        <w:rPr>
          <w:b/>
        </w:rPr>
        <w:t>1966</w:t>
      </w:r>
      <w:r>
        <w:rPr>
          <w:b/>
        </w:rPr>
        <w:t xml:space="preserve"> г. </w:t>
      </w:r>
      <w:r w:rsidR="00AF21D1" w:rsidRPr="00AF21D1">
        <w:rPr>
          <w:b/>
        </w:rPr>
        <w:t>1023.</w:t>
      </w:r>
      <w:r w:rsidR="0096778F">
        <w:t xml:space="preserve"> (747). </w:t>
      </w:r>
      <w:r w:rsidR="00AF21D1" w:rsidRPr="00AF21D1">
        <w:rPr>
          <w:b/>
        </w:rPr>
        <w:t>(Дек. 23).</w:t>
      </w:r>
      <w:r w:rsidR="0096778F">
        <w:t xml:space="preserve"> Конечно, разрыв между тем, что суждено и что будет, и тем, что есть, — велик. Но следующая ступень Эволюции неотвратима. Следовательно, мост соединяющий быть должен построен. Ведь момент настоящего постоянно — переход в будущее. Это и есть мост перехода. По нему и идут в будущее. Проекция будущего построена давно и в согласии с течением Эволюции. Именно в настоящем надо суметь уловить, понять и осознать главное направление и возможности движения по нему. Ленин гениально определил этот момент и проложил дорогу в будущее. От старого пришлось отказаться, ибо оно было тормозом. Так же и старые нагромождения в сознании — запруды для духа, хотящего Новый Мир. Все мешающее должно быть разрушено и убрано. Сияющее будущее человечества несовместимо с пережитками нагромождений темного прошлого. Мир Новый строится на новых Основах.</w:t>
      </w:r>
    </w:p>
    <w:p w:rsidR="005708EB" w:rsidRDefault="005708EB" w:rsidP="00BF4524"/>
    <w:p w:rsidR="0096778F" w:rsidRDefault="00466BBD" w:rsidP="00BF4524">
      <w:r w:rsidRPr="00A07582">
        <w:rPr>
          <w:b/>
        </w:rPr>
        <w:t>1966</w:t>
      </w:r>
      <w:r>
        <w:rPr>
          <w:b/>
        </w:rPr>
        <w:t xml:space="preserve"> г. </w:t>
      </w:r>
      <w:r w:rsidR="00AF21D1" w:rsidRPr="00AF21D1">
        <w:rPr>
          <w:b/>
        </w:rPr>
        <w:t>1024.</w:t>
      </w:r>
      <w:r w:rsidR="0096778F">
        <w:t xml:space="preserve"> (748). </w:t>
      </w:r>
      <w:r w:rsidR="00AF21D1" w:rsidRPr="00AF21D1">
        <w:rPr>
          <w:b/>
        </w:rPr>
        <w:t>(М.А.Й.).</w:t>
      </w:r>
      <w:r w:rsidR="0096778F">
        <w:t xml:space="preserve"> Когда сознание замолкает, надо спокойно переждать. Причин может быть много, помимо личных переживаний.</w:t>
      </w:r>
    </w:p>
    <w:p w:rsidR="005708EB" w:rsidRDefault="005708EB" w:rsidP="00BF4524"/>
    <w:p w:rsidR="0096778F" w:rsidRDefault="00466BBD" w:rsidP="00BF4524">
      <w:r w:rsidRPr="00A07582">
        <w:rPr>
          <w:b/>
        </w:rPr>
        <w:t>1966</w:t>
      </w:r>
      <w:r>
        <w:rPr>
          <w:b/>
        </w:rPr>
        <w:t xml:space="preserve"> г. </w:t>
      </w:r>
      <w:r w:rsidR="00AF21D1" w:rsidRPr="00AF21D1">
        <w:rPr>
          <w:b/>
        </w:rPr>
        <w:t>1025.</w:t>
      </w:r>
      <w:r w:rsidR="0096778F">
        <w:t xml:space="preserve"> (749). </w:t>
      </w:r>
      <w:r w:rsidR="00AF21D1" w:rsidRPr="00AF21D1">
        <w:rPr>
          <w:b/>
        </w:rPr>
        <w:t>(Дек. 24).</w:t>
      </w:r>
      <w:r w:rsidR="0096778F">
        <w:t xml:space="preserve"> Вторая смерть наступает, когда человек сбрасывает астральную скорлупу и впадает снова в бессознательное состояние, чтобы снова родиться, но уже на плане ментальном. План ментальный — план мысли. Тело желаний и вожделений сброшено. Дух очищен от явлений низшего порядка. Мысль активна. Энергии ее тут же творят соответствующие </w:t>
      </w:r>
      <w:r w:rsidR="0096778F">
        <w:lastRenderedPageBreak/>
        <w:t>мыслеформы. И все, что накоплено лучшего и чистого личностью при жизни на Земле, продолжает жить, облекаясь в формы, и видоизменяясь, и продвигаясь по заложенному в мыслях импульсу и варьируясь до бесконечности. Потому люди и погружаются так охотно в это состояние, что оно яро созвучно тому, что они хотят или хотели когда-то и что, не осуществленное, быть может, на Земле, осуществляется в мире, творимом мыслью, в мире осуществляющихся в ярких видимых формах мыслей. Потом следует смерть третья, смерть ментального тела, чтобы родиться в теле огненном. Но об этом позднее.</w:t>
      </w:r>
    </w:p>
    <w:p w:rsidR="005708EB" w:rsidRDefault="005708EB" w:rsidP="00BF4524"/>
    <w:p w:rsidR="0096778F" w:rsidRDefault="00466BBD" w:rsidP="00BF4524">
      <w:r w:rsidRPr="00A07582">
        <w:rPr>
          <w:b/>
        </w:rPr>
        <w:t>1966</w:t>
      </w:r>
      <w:r>
        <w:rPr>
          <w:b/>
        </w:rPr>
        <w:t xml:space="preserve"> г. </w:t>
      </w:r>
      <w:r w:rsidR="00AF21D1" w:rsidRPr="00AF21D1">
        <w:rPr>
          <w:b/>
        </w:rPr>
        <w:t>1026.</w:t>
      </w:r>
      <w:r w:rsidR="0096778F">
        <w:t xml:space="preserve"> (750). </w:t>
      </w:r>
      <w:r w:rsidR="00AF21D1" w:rsidRPr="00AF21D1">
        <w:rPr>
          <w:b/>
        </w:rPr>
        <w:t>(М.А.Й.).</w:t>
      </w:r>
      <w:r w:rsidR="0096778F">
        <w:t xml:space="preserve"> Трудно понять и усвоить, что мысль переживает тело. Но, однако, это действительно так. Принятая когда-то в сознание мысль и пережитая сильно может забыться мозгом. Но мозг умрет, а мысль останется с духом и будет продолжать жить, воздействуя на него. Так же останутся активными и все выявления и привычки астрала, то есть человек, оставляя тело, остается обладателем всех своих накоплений, наслоений и нагромождений. Вот почему Учение Указует на то, что багаж, забираемый с собою в Надземное, должен быть тщательно проверен и осмотрен, чтобы не взять с собою ничего лишнего, ненужного и отягощающего. Правильно многие смотрят на смерть как на освобождение. Но освобождение от тела и всего того, что необходимо для его жизни, только тогда будет действительно освобождением, когда и весь прочий багаж осмотрен, очищен от всякого сора, грязи лохмотьев и разного тряпья. Много заразного, вредного и неочищенного берут с собой люди в Мир Тонкий. А там освобождение от этого хлама очень болезненно и длительно и не всегда удается, если груз слишком тяжек. Лучше от него освободиться заранее, до перехода Великих Границ.</w:t>
      </w:r>
    </w:p>
    <w:p w:rsidR="005708EB" w:rsidRDefault="005708EB" w:rsidP="00BF4524"/>
    <w:p w:rsidR="0096778F" w:rsidRDefault="00466BBD" w:rsidP="00BF4524">
      <w:r w:rsidRPr="00A07582">
        <w:rPr>
          <w:b/>
        </w:rPr>
        <w:t>1966</w:t>
      </w:r>
      <w:r>
        <w:rPr>
          <w:b/>
        </w:rPr>
        <w:t xml:space="preserve"> г. </w:t>
      </w:r>
      <w:r w:rsidR="00AF21D1" w:rsidRPr="00AF21D1">
        <w:rPr>
          <w:b/>
        </w:rPr>
        <w:t>1027.</w:t>
      </w:r>
      <w:r w:rsidR="0096778F">
        <w:t xml:space="preserve"> (751). </w:t>
      </w:r>
      <w:r w:rsidR="00AF21D1" w:rsidRPr="00AF21D1">
        <w:rPr>
          <w:b/>
        </w:rPr>
        <w:t>(Гуру).</w:t>
      </w:r>
      <w:r w:rsidR="0096778F">
        <w:t xml:space="preserve"> Memento mori</w:t>
      </w:r>
      <w:r w:rsidR="00156143">
        <w:rPr>
          <w:rStyle w:val="FootnoteReference"/>
        </w:rPr>
        <w:footnoteReference w:id="23"/>
      </w:r>
      <w:r w:rsidR="0096778F">
        <w:t xml:space="preserve"> означает не только постоянное памятование о смерти, но и постоянную к ней готовность. Особенно совет этот пригоден, когда этот момент приблизился благодаря возрасту. Готовность означает и подготовленность, и постоянный процесс подготовления и отделения того, что можно и должно взять дальше с собою и что оставить здесь, на Земле. Многие сослепу живут так, словно они никогда не умрут. Это, конечно, правильно, так как дух бессмертен, но только отчасти, отчасти в данном случае, так как указанное чувство указывает скорее на легкомыслие, чем на осознание посмертного существования. Они просто не хотят думать о неизбежном, всецело погрузившись в земное. А подготовляться все же необходимо. Вот кто-то берет с собой ненависть, злобу, недоброжелательство, раздражение, похоть. Хорошо ли? Осмотрено и взвешено должно быть все, что берется с </w:t>
      </w:r>
      <w:r w:rsidR="0096778F">
        <w:lastRenderedPageBreak/>
        <w:t>собою. Все взятое прилипнет к человеку, как отравленная одежда Геракла, если оно не очищено. И отрывать придется с кожей и мясом. А это очень болезненно, и не у всех достанет мужества. И как же тогда?</w:t>
      </w:r>
    </w:p>
    <w:p w:rsidR="005708EB" w:rsidRDefault="005708EB" w:rsidP="00BF4524"/>
    <w:p w:rsidR="0096778F" w:rsidRDefault="00466BBD" w:rsidP="00BF4524">
      <w:r w:rsidRPr="00A07582">
        <w:rPr>
          <w:b/>
        </w:rPr>
        <w:t>1966</w:t>
      </w:r>
      <w:r>
        <w:rPr>
          <w:b/>
        </w:rPr>
        <w:t xml:space="preserve"> г. </w:t>
      </w:r>
      <w:r w:rsidR="00AF21D1" w:rsidRPr="00AF21D1">
        <w:rPr>
          <w:b/>
        </w:rPr>
        <w:t>1028.</w:t>
      </w:r>
      <w:r w:rsidR="0096778F">
        <w:t xml:space="preserve"> (752). </w:t>
      </w:r>
      <w:r w:rsidR="00AF21D1" w:rsidRPr="00AF21D1">
        <w:rPr>
          <w:b/>
        </w:rPr>
        <w:t>(Дек. 25).</w:t>
      </w:r>
      <w:r w:rsidR="0096778F">
        <w:t xml:space="preserve"> Весы Беспредельности безошибочны. На них можно взвешивать не только то, что происходит в настоящий момент с человеком, но и определять полезность или вред каждого качества духа, которое он несет с собою в будущее. Проекция любого качества в будущее устанавливает его ценность. Небольшое, быть может, вначале, оно разрастется, становясь благословением или проклятием для своего носителя. Гиганты зла, носители отрицательных качеств, вырастают во времени именно при условии небрежения к небольшим зародышам зла, вовремя не определенным и не искорененным, когда это было сделать легко. Свойство каждого качества — это способность его почти беспредельного роста. Рост положительных качеств не ограничен ничем, отрицательных — пределами того или иного цикла, когда носитель зла уничтожается с завершением цикла. Но уничтожение может наступить и раньше, если такой носитель тьмы попадает в восьмую сферу. Таким образом, усмотрение зародыша зла важно необычайно, ибо в этот момент его легко искоренить. В процессе изживания отрицательных качеств весы Беспредельности могут оказать неоценимую услугу.</w:t>
      </w:r>
    </w:p>
    <w:p w:rsidR="005708EB" w:rsidRDefault="005708EB" w:rsidP="00BF4524"/>
    <w:p w:rsidR="0096778F" w:rsidRDefault="00466BBD" w:rsidP="00BF4524">
      <w:r w:rsidRPr="00A07582">
        <w:rPr>
          <w:b/>
        </w:rPr>
        <w:t>1966</w:t>
      </w:r>
      <w:r>
        <w:rPr>
          <w:b/>
        </w:rPr>
        <w:t xml:space="preserve"> г. </w:t>
      </w:r>
      <w:r w:rsidR="00AF21D1" w:rsidRPr="00AF21D1">
        <w:rPr>
          <w:b/>
        </w:rPr>
        <w:t>1029.</w:t>
      </w:r>
      <w:r w:rsidR="0096778F">
        <w:t xml:space="preserve"> (753). </w:t>
      </w:r>
      <w:r w:rsidR="00AF21D1" w:rsidRPr="00AF21D1">
        <w:rPr>
          <w:b/>
        </w:rPr>
        <w:t>(М.А.Й.).</w:t>
      </w:r>
      <w:r w:rsidR="0096778F">
        <w:t xml:space="preserve"> Хороши те действия ученика, которые он совершает в осознании Незримого Присутствия и следствия которых он может спокойно протянуть в будущее, их не стыдясь и от них не отвращаясь, но радуясь им и считая их достойными его лучших устремлений. Но осознание Незримого Присутствия не всегда живет в сердце. И тогда возможны ошибки. Если постоянно носить с собою утверждение Учителя, что Он с нами всегда, возможность ошибочных поступков и действий уменьшается непомерно.</w:t>
      </w:r>
    </w:p>
    <w:p w:rsidR="005708EB" w:rsidRDefault="005708EB" w:rsidP="00BF4524"/>
    <w:p w:rsidR="0096778F" w:rsidRDefault="00466BBD" w:rsidP="00BF4524">
      <w:r w:rsidRPr="00A07582">
        <w:rPr>
          <w:b/>
        </w:rPr>
        <w:t>1966</w:t>
      </w:r>
      <w:r>
        <w:rPr>
          <w:b/>
        </w:rPr>
        <w:t xml:space="preserve"> г. </w:t>
      </w:r>
      <w:r w:rsidR="00AF21D1" w:rsidRPr="00AF21D1">
        <w:rPr>
          <w:b/>
        </w:rPr>
        <w:t>1030.</w:t>
      </w:r>
      <w:r w:rsidR="0096778F">
        <w:t xml:space="preserve"> (754). </w:t>
      </w:r>
      <w:r w:rsidR="00AF21D1" w:rsidRPr="00AF21D1">
        <w:rPr>
          <w:b/>
        </w:rPr>
        <w:t>(Гуру).</w:t>
      </w:r>
      <w:r w:rsidR="0096778F">
        <w:t xml:space="preserve"> Способность постоянного памятования о вещах наинужнейших вырабатывается опытом жизни, опытом тяжким и трудным, полным отягощений, огорчений и страданий. Когда очень тяжело, можно обратиться только к Владыке. К кому же еще,</w:t>
      </w:r>
      <w:r w:rsidR="009C3C31" w:rsidRPr="00466BBD">
        <w:t xml:space="preserve"> </w:t>
      </w:r>
      <w:r w:rsidR="0096778F">
        <w:t>кроме Иерархии Света? Тьма может яро теснить, но куда? Не к Твердыне ли Света?</w:t>
      </w:r>
    </w:p>
    <w:p w:rsidR="005708EB" w:rsidRDefault="005708EB" w:rsidP="00BF4524"/>
    <w:p w:rsidR="0096778F" w:rsidRDefault="00466BBD" w:rsidP="00BF4524">
      <w:r w:rsidRPr="00A07582">
        <w:rPr>
          <w:b/>
        </w:rPr>
        <w:t>1966</w:t>
      </w:r>
      <w:r>
        <w:rPr>
          <w:b/>
        </w:rPr>
        <w:t xml:space="preserve"> г. </w:t>
      </w:r>
      <w:r w:rsidR="00AF21D1" w:rsidRPr="00AF21D1">
        <w:rPr>
          <w:b/>
        </w:rPr>
        <w:t>1031.</w:t>
      </w:r>
      <w:r w:rsidR="0096778F">
        <w:t xml:space="preserve"> (755). </w:t>
      </w:r>
      <w:r w:rsidR="00AF21D1" w:rsidRPr="00AF21D1">
        <w:rPr>
          <w:b/>
        </w:rPr>
        <w:t>(Дек. 26).</w:t>
      </w:r>
      <w:r w:rsidR="0096778F">
        <w:t xml:space="preserve"> Если к утвердившейся способности со временем теряется заботливое отношение, она может угаснуть. Цветы духа требуют поливки, чтобы не завяли. Не заглохнет сад политый. Немало настойчивости и заботы надо явить, когда есть </w:t>
      </w:r>
      <w:r w:rsidR="0096778F">
        <w:lastRenderedPageBreak/>
        <w:t>желание удержать посланное Благо. Царствие Божие силою берется и силою же удерживается.</w:t>
      </w:r>
    </w:p>
    <w:p w:rsidR="005708EB" w:rsidRDefault="005708EB" w:rsidP="00BF4524"/>
    <w:p w:rsidR="0096778F" w:rsidRDefault="00466BBD" w:rsidP="00BF4524">
      <w:r w:rsidRPr="00A07582">
        <w:rPr>
          <w:b/>
        </w:rPr>
        <w:t>1966</w:t>
      </w:r>
      <w:r>
        <w:rPr>
          <w:b/>
        </w:rPr>
        <w:t xml:space="preserve"> г. </w:t>
      </w:r>
      <w:r w:rsidR="00AF21D1" w:rsidRPr="00AF21D1">
        <w:rPr>
          <w:b/>
        </w:rPr>
        <w:t>1032.</w:t>
      </w:r>
      <w:r w:rsidR="0096778F">
        <w:t xml:space="preserve"> (756). </w:t>
      </w:r>
      <w:r w:rsidR="00AF21D1" w:rsidRPr="00AF21D1">
        <w:rPr>
          <w:b/>
        </w:rPr>
        <w:t>(М.А.Й.).</w:t>
      </w:r>
      <w:r w:rsidR="0096778F">
        <w:t xml:space="preserve"> Ориген томился в темнице, Кампанелла — тоже. Не равнодушие и бессердечие Иерархии выявились в том, что тяжко страдали эти герои и подвижники духа, а высшие законы развития духа, требующие пройти через земную Голгофу для утверждения Света в мире земном. Все страдали и были мучимы и терзаемы тьмою, против которой они восставали.</w:t>
      </w:r>
    </w:p>
    <w:p w:rsidR="005708EB" w:rsidRDefault="005708EB" w:rsidP="00BF4524"/>
    <w:p w:rsidR="0096778F" w:rsidRDefault="00466BBD" w:rsidP="00BF4524">
      <w:r w:rsidRPr="00A07582">
        <w:rPr>
          <w:b/>
        </w:rPr>
        <w:t>1966</w:t>
      </w:r>
      <w:r>
        <w:rPr>
          <w:b/>
        </w:rPr>
        <w:t xml:space="preserve"> г. </w:t>
      </w:r>
      <w:r w:rsidR="00AF21D1" w:rsidRPr="00AF21D1">
        <w:rPr>
          <w:b/>
        </w:rPr>
        <w:t>1033.</w:t>
      </w:r>
      <w:r w:rsidR="0096778F">
        <w:t xml:space="preserve"> </w:t>
      </w:r>
      <w:r w:rsidR="00AF21D1" w:rsidRPr="00AF21D1">
        <w:rPr>
          <w:b/>
        </w:rPr>
        <w:t>(Гуру).</w:t>
      </w:r>
      <w:r w:rsidR="0096778F">
        <w:t xml:space="preserve"> Повторю то, что известно давно: претерпевший до конца спасен будет. И кто знает, не близится ли уже этот конец.</w:t>
      </w:r>
    </w:p>
    <w:p w:rsidR="005708EB" w:rsidRDefault="005708EB" w:rsidP="00BF4524"/>
    <w:p w:rsidR="0096778F" w:rsidRDefault="00466BBD" w:rsidP="00BF4524">
      <w:r w:rsidRPr="00A07582">
        <w:rPr>
          <w:b/>
        </w:rPr>
        <w:t>1966</w:t>
      </w:r>
      <w:r>
        <w:rPr>
          <w:b/>
        </w:rPr>
        <w:t xml:space="preserve"> г. </w:t>
      </w:r>
      <w:r w:rsidR="00AF21D1" w:rsidRPr="00AF21D1">
        <w:rPr>
          <w:b/>
        </w:rPr>
        <w:t>1034.</w:t>
      </w:r>
      <w:r w:rsidR="0096778F">
        <w:t xml:space="preserve"> </w:t>
      </w:r>
      <w:r w:rsidR="00AF21D1" w:rsidRPr="00AF21D1">
        <w:rPr>
          <w:b/>
        </w:rPr>
        <w:t>(Дек. 27).</w:t>
      </w:r>
      <w:r w:rsidR="0096778F">
        <w:t xml:space="preserve"> «Считаю, надо пережить, зная, Чей щит над вами». Что еще можно добавить к этим словам? Разве напомнить о том, что что бы ни делалось и ни говорилось и что бы ни происходило вокруг вас, все это Майя очевидности и все это тоже пройдет, как прошло бывшее раньше. Все проходит, а вы остаетесь обогащенные и вооруженные новым опытом и накоплениями, которые возьмете с собою и дальше на вашем пути в Беспредельность.</w:t>
      </w:r>
    </w:p>
    <w:p w:rsidR="005708EB" w:rsidRDefault="005708EB" w:rsidP="00BF4524"/>
    <w:p w:rsidR="0096778F" w:rsidRDefault="00466BBD" w:rsidP="00BF4524">
      <w:r w:rsidRPr="00A07582">
        <w:rPr>
          <w:b/>
        </w:rPr>
        <w:t>1966</w:t>
      </w:r>
      <w:r>
        <w:rPr>
          <w:b/>
        </w:rPr>
        <w:t xml:space="preserve"> г. </w:t>
      </w:r>
      <w:r w:rsidR="00AF21D1" w:rsidRPr="00AF21D1">
        <w:rPr>
          <w:b/>
        </w:rPr>
        <w:t>1035.</w:t>
      </w:r>
      <w:r w:rsidR="0096778F">
        <w:t xml:space="preserve"> (757). </w:t>
      </w:r>
      <w:r w:rsidR="00AF21D1" w:rsidRPr="00AF21D1">
        <w:rPr>
          <w:b/>
        </w:rPr>
        <w:t>(М.А.Й.).</w:t>
      </w:r>
      <w:r w:rsidR="0096778F">
        <w:t xml:space="preserve"> Нам безразлично, отчего и чем допускается угашение огней сердца. Важен самый факт, следствия которого очень печальны. Без огней — оболочка становится пустой шелухе подобной. Не уподобимся чучелам опустошенным.</w:t>
      </w:r>
    </w:p>
    <w:p w:rsidR="005708EB" w:rsidRDefault="005708EB" w:rsidP="00BF4524"/>
    <w:p w:rsidR="0096778F" w:rsidRDefault="00466BBD" w:rsidP="00BF4524">
      <w:r w:rsidRPr="00A07582">
        <w:rPr>
          <w:b/>
        </w:rPr>
        <w:t>1966</w:t>
      </w:r>
      <w:r>
        <w:rPr>
          <w:b/>
        </w:rPr>
        <w:t xml:space="preserve"> г. </w:t>
      </w:r>
      <w:r w:rsidR="00AF21D1" w:rsidRPr="00AF21D1">
        <w:rPr>
          <w:b/>
        </w:rPr>
        <w:t>1036.</w:t>
      </w:r>
      <w:r w:rsidR="0096778F">
        <w:t xml:space="preserve"> </w:t>
      </w:r>
      <w:r w:rsidR="00AF21D1" w:rsidRPr="00AF21D1">
        <w:rPr>
          <w:b/>
        </w:rPr>
        <w:t>(Гуру).</w:t>
      </w:r>
      <w:r w:rsidR="0096778F">
        <w:t xml:space="preserve"> По слабости духа, хотя бы даже и временной, хотелось бы остановиться или отступить. Но куда? Во тьму? Она может и не выпустить из своих цепких объятий. И что же тогда?</w:t>
      </w:r>
    </w:p>
    <w:p w:rsidR="005708EB" w:rsidRDefault="005708EB" w:rsidP="00BF4524"/>
    <w:p w:rsidR="0096778F" w:rsidRDefault="00466BBD" w:rsidP="00BF4524">
      <w:r w:rsidRPr="00A07582">
        <w:rPr>
          <w:b/>
        </w:rPr>
        <w:t>1966</w:t>
      </w:r>
      <w:r>
        <w:rPr>
          <w:b/>
        </w:rPr>
        <w:t xml:space="preserve"> г. </w:t>
      </w:r>
      <w:r w:rsidR="00AF21D1" w:rsidRPr="00AF21D1">
        <w:rPr>
          <w:b/>
        </w:rPr>
        <w:t>1037.</w:t>
      </w:r>
      <w:r w:rsidR="0096778F">
        <w:t xml:space="preserve"> (758). </w:t>
      </w:r>
      <w:r w:rsidR="00AF21D1" w:rsidRPr="00AF21D1">
        <w:rPr>
          <w:b/>
        </w:rPr>
        <w:t>(Дек. 28).</w:t>
      </w:r>
      <w:r w:rsidR="0096778F">
        <w:t xml:space="preserve"> Глупец всегда найдет оправдание своему недомыслию. Но мудрый задумается над причинами нежелательных следствий, о том, почему именно ему, а не кому другому приходится собирать печальную жатву со своих неудачных посевов. Не кого-либо другого, но себя самого будет винить он за неудачно сложившуюся жизнь.</w:t>
      </w:r>
    </w:p>
    <w:p w:rsidR="005708EB" w:rsidRDefault="005708EB" w:rsidP="00BF4524"/>
    <w:p w:rsidR="0096778F" w:rsidRDefault="00466BBD" w:rsidP="00BF4524">
      <w:r w:rsidRPr="00A07582">
        <w:rPr>
          <w:b/>
        </w:rPr>
        <w:t>1966</w:t>
      </w:r>
      <w:r>
        <w:rPr>
          <w:b/>
        </w:rPr>
        <w:t xml:space="preserve"> г. </w:t>
      </w:r>
      <w:r w:rsidR="00AF21D1" w:rsidRPr="00AF21D1">
        <w:rPr>
          <w:b/>
        </w:rPr>
        <w:t>1038.</w:t>
      </w:r>
      <w:r w:rsidR="0096778F">
        <w:t xml:space="preserve"> </w:t>
      </w:r>
      <w:r w:rsidR="00AF21D1" w:rsidRPr="00AF21D1">
        <w:rPr>
          <w:b/>
        </w:rPr>
        <w:t>(М.А.Й.).</w:t>
      </w:r>
      <w:r w:rsidR="0096778F">
        <w:t xml:space="preserve"> Повинную голову меч не сечет. Осознанная ошибка теряет свою вредоносность. И временная пралайя сознания подчиняется закону ритма. Все хорошо будет, надо лишь силы найти переждать.</w:t>
      </w:r>
    </w:p>
    <w:p w:rsidR="005708EB" w:rsidRDefault="005708EB" w:rsidP="00BF4524"/>
    <w:p w:rsidR="0096778F" w:rsidRDefault="00466BBD" w:rsidP="00BF4524">
      <w:r w:rsidRPr="00A07582">
        <w:rPr>
          <w:b/>
        </w:rPr>
        <w:t>1966</w:t>
      </w:r>
      <w:r>
        <w:rPr>
          <w:b/>
        </w:rPr>
        <w:t xml:space="preserve"> г. </w:t>
      </w:r>
      <w:r w:rsidR="00AF21D1" w:rsidRPr="00AF21D1">
        <w:rPr>
          <w:b/>
        </w:rPr>
        <w:t>1039.</w:t>
      </w:r>
      <w:r w:rsidR="0096778F">
        <w:t xml:space="preserve"> </w:t>
      </w:r>
      <w:r w:rsidR="00AF21D1" w:rsidRPr="00AF21D1">
        <w:rPr>
          <w:b/>
        </w:rPr>
        <w:t>(Гуру).</w:t>
      </w:r>
      <w:r w:rsidR="0096778F">
        <w:t xml:space="preserve"> Если бы знали, что уготовано для вас в будущем, преисполнились бы радости. После ненастья — солнце, </w:t>
      </w:r>
      <w:r w:rsidR="0096778F">
        <w:lastRenderedPageBreak/>
        <w:t>после ночи — Свет. Радостно и бодро думайте о будущем. В нем ваше счастье.</w:t>
      </w:r>
    </w:p>
    <w:p w:rsidR="005708EB" w:rsidRDefault="005708EB" w:rsidP="00BF4524"/>
    <w:p w:rsidR="0096778F" w:rsidRDefault="0096778F" w:rsidP="000D2B6A">
      <w:pPr>
        <w:pStyle w:val="Quote"/>
      </w:pPr>
      <w:r>
        <w:t>Видел во сне Ребенка. Сидел, положив ей руку на плечо. Около был Ники. Видел, что он опять ходит с одержимым. Куда-то все шли и впереди. Думал о ней. Потом поднимался на отвесную гору, оглянулся, их не видел. &lt;...&gt; &lt;...&gt; . Они покатились вниз. Спустился за ними &lt;...&gt; . &lt;...&gt; Опять должен был ползти вверх по откосу. Много народа поднималось, потом все пришли.</w:t>
      </w:r>
    </w:p>
    <w:p w:rsidR="0096778F" w:rsidRDefault="00466BBD" w:rsidP="00BF4524">
      <w:r w:rsidRPr="00A07582">
        <w:rPr>
          <w:b/>
        </w:rPr>
        <w:t>1966</w:t>
      </w:r>
      <w:r>
        <w:rPr>
          <w:b/>
        </w:rPr>
        <w:t xml:space="preserve"> г. </w:t>
      </w:r>
      <w:r w:rsidR="00AF21D1" w:rsidRPr="00AF21D1">
        <w:rPr>
          <w:b/>
        </w:rPr>
        <w:t>1040.</w:t>
      </w:r>
      <w:r w:rsidR="0096778F">
        <w:t xml:space="preserve"> </w:t>
      </w:r>
      <w:r w:rsidR="00AF21D1" w:rsidRPr="00AF21D1">
        <w:rPr>
          <w:b/>
        </w:rPr>
        <w:t>(Дек. 29).</w:t>
      </w:r>
      <w:r w:rsidR="0096778F">
        <w:t xml:space="preserve"> Пралайи сознания неизбежны. Они опасны тем, что неизжитые свойства вновь поднимают головы, по крайней мере, пытаются поднять всякий раз, когда тускнеет сознание, чтобы усилиться и вновь утвердиться в эти моменты. Это может быть хорошей проверкой того, насколько твердо решение освободиться от тех или иных нежелательных качеств. Таким образом, периоды пралайи сознания можно весьма основательно использовать для самопроверки. Без проверки невозможно определить, насколько удалось искоренить то или другое свойство характера. Все состояния сознания можно поставить на службу твердому решению освободиться от всех пережитков прошлого и нежелательных нагромождений.</w:t>
      </w:r>
    </w:p>
    <w:p w:rsidR="005708EB" w:rsidRDefault="005708EB" w:rsidP="00BF4524"/>
    <w:p w:rsidR="0096778F" w:rsidRDefault="00466BBD" w:rsidP="00BF4524">
      <w:r w:rsidRPr="00A07582">
        <w:rPr>
          <w:b/>
        </w:rPr>
        <w:t>1966</w:t>
      </w:r>
      <w:r>
        <w:rPr>
          <w:b/>
        </w:rPr>
        <w:t xml:space="preserve"> г. </w:t>
      </w:r>
      <w:r w:rsidR="00AF21D1" w:rsidRPr="00AF21D1">
        <w:rPr>
          <w:b/>
        </w:rPr>
        <w:t>1041.</w:t>
      </w:r>
      <w:r w:rsidR="0096778F">
        <w:t xml:space="preserve"> </w:t>
      </w:r>
      <w:r w:rsidR="00AF21D1" w:rsidRPr="00AF21D1">
        <w:rPr>
          <w:b/>
        </w:rPr>
        <w:t>(М.А.Й.).</w:t>
      </w:r>
      <w:r w:rsidR="0096778F">
        <w:t xml:space="preserve"> Огорчения этого мира добавили на чашу весов оправдания духа. Так что и они не пройдут без пользы. Только не будем огорчаться слишком, чтобы огорчения не мешали двигаться дальше. Пусть и они станут толкачами духа в его устремлении к Свету.</w:t>
      </w:r>
    </w:p>
    <w:p w:rsidR="005708EB" w:rsidRDefault="005708EB" w:rsidP="00BF4524"/>
    <w:p w:rsidR="0096778F" w:rsidRDefault="00466BBD" w:rsidP="00BF4524">
      <w:r w:rsidRPr="00A07582">
        <w:rPr>
          <w:b/>
        </w:rPr>
        <w:t>1966</w:t>
      </w:r>
      <w:r>
        <w:rPr>
          <w:b/>
        </w:rPr>
        <w:t xml:space="preserve"> г. </w:t>
      </w:r>
      <w:r w:rsidR="00AF21D1" w:rsidRPr="00AF21D1">
        <w:rPr>
          <w:b/>
        </w:rPr>
        <w:t>1042.</w:t>
      </w:r>
      <w:r w:rsidR="0096778F">
        <w:t xml:space="preserve"> </w:t>
      </w:r>
      <w:r w:rsidR="00AF21D1" w:rsidRPr="00AF21D1">
        <w:rPr>
          <w:b/>
        </w:rPr>
        <w:t>(Гуру).</w:t>
      </w:r>
      <w:r w:rsidR="0096778F">
        <w:t xml:space="preserve"> Все, что препятствует на пути, являет ту или иную силу противодействия. И ее, эту силу, можно при желании, а главное — умении, направить на полезную волну, то есть заставить служить себе для достижения цели далекой. Все силы начинают служить тому, кто достиг известной ступени подъема. Эта ступень утверждается волей. Можно порадоваться, если она уже достигнута.</w:t>
      </w:r>
    </w:p>
    <w:p w:rsidR="005708EB" w:rsidRDefault="005708EB" w:rsidP="00BF4524"/>
    <w:p w:rsidR="0096778F" w:rsidRDefault="00466BBD" w:rsidP="00BF4524">
      <w:r w:rsidRPr="00A07582">
        <w:rPr>
          <w:b/>
        </w:rPr>
        <w:t>1966</w:t>
      </w:r>
      <w:r>
        <w:rPr>
          <w:b/>
        </w:rPr>
        <w:t xml:space="preserve"> г. </w:t>
      </w:r>
      <w:r w:rsidR="00AF21D1" w:rsidRPr="00AF21D1">
        <w:rPr>
          <w:b/>
        </w:rPr>
        <w:t>1043.</w:t>
      </w:r>
      <w:r w:rsidR="0096778F">
        <w:t xml:space="preserve"> </w:t>
      </w:r>
      <w:r w:rsidR="00AF21D1" w:rsidRPr="00AF21D1">
        <w:rPr>
          <w:b/>
        </w:rPr>
        <w:t>(Дек. 30).</w:t>
      </w:r>
      <w:r w:rsidR="0096778F">
        <w:t xml:space="preserve"> Вести, касающиеся близких и получаемые во время сна, будем рассматривать как предупреждения и принимать меры, если требуется защита. Иногда защитить себя невозможно ввиду противодействия кармы, но это совсем не означает того, что сил не достанет для защиты далекого или близкого друга. Вопрос кармы сложен. И все же обессиливать себя тем, что сил не хватает одолеть свою карму, не следует. Много случаев было, когда помощь оказывалась весьма эффективной. Хорошо, что вспомнились слова: «Если ты Сын Божий, сойди с креста».</w:t>
      </w:r>
    </w:p>
    <w:p w:rsidR="005708EB" w:rsidRDefault="005708EB" w:rsidP="00BF4524"/>
    <w:p w:rsidR="0096778F" w:rsidRDefault="00466BBD" w:rsidP="00BF4524">
      <w:r w:rsidRPr="00A07582">
        <w:rPr>
          <w:b/>
        </w:rPr>
        <w:lastRenderedPageBreak/>
        <w:t>1966</w:t>
      </w:r>
      <w:r>
        <w:rPr>
          <w:b/>
        </w:rPr>
        <w:t xml:space="preserve"> г. </w:t>
      </w:r>
      <w:r w:rsidR="00AF21D1" w:rsidRPr="00AF21D1">
        <w:rPr>
          <w:b/>
        </w:rPr>
        <w:t>1044.</w:t>
      </w:r>
      <w:r w:rsidR="0096778F">
        <w:t xml:space="preserve"> (М.А.Й). Интересно отметить, как яро земное сознание борется против действительности и стремится заменить ее очевидностью текущего момента. Знаем, что предстоит сбрасывание плотной оболочки, и все же то, что связано с ней сегодня, кажется более достойным внимания, чем будущее, наступление которого отодвинет в прошлое все, что сейчас так навязчиво захватывает мысли. Против упорства очевидности можно бороться только лишь мыслью, повторяя упорно положение о преходимости текущего часа.</w:t>
      </w:r>
    </w:p>
    <w:p w:rsidR="005708EB" w:rsidRDefault="005708EB" w:rsidP="00BF4524"/>
    <w:p w:rsidR="0096778F" w:rsidRDefault="00466BBD" w:rsidP="00BF4524">
      <w:r w:rsidRPr="00A07582">
        <w:rPr>
          <w:b/>
        </w:rPr>
        <w:t>1966</w:t>
      </w:r>
      <w:r>
        <w:rPr>
          <w:b/>
        </w:rPr>
        <w:t xml:space="preserve"> г. </w:t>
      </w:r>
      <w:r w:rsidR="00AF21D1" w:rsidRPr="00AF21D1">
        <w:rPr>
          <w:b/>
        </w:rPr>
        <w:t>1045.</w:t>
      </w:r>
      <w:r w:rsidR="0096778F">
        <w:t xml:space="preserve"> </w:t>
      </w:r>
      <w:r w:rsidR="00AF21D1" w:rsidRPr="00AF21D1">
        <w:rPr>
          <w:b/>
        </w:rPr>
        <w:t>(Гуру).</w:t>
      </w:r>
      <w:r w:rsidR="0096778F">
        <w:t xml:space="preserve"> То, что невозможно достигнуть сейчас, достижимо во времени. Мысль о достижении, принятая прочно в сознание, приведет в конечном результате к цели. Пусть невозможно, но так хочет дух, и невозможное в спирали времени становится завоеванием духа. Мысль творит, мысль трансмутирует все оболочки. Мысль приводит к желаемой цели.</w:t>
      </w:r>
    </w:p>
    <w:p w:rsidR="005708EB" w:rsidRDefault="005708EB" w:rsidP="00BF4524"/>
    <w:p w:rsidR="0096778F" w:rsidRDefault="0096778F" w:rsidP="000D2B6A">
      <w:pPr>
        <w:pStyle w:val="Quote"/>
      </w:pPr>
      <w:r>
        <w:t>Видел во сне, что ходил в старых, но ярко начищенных ботинках и старой поддевке. У ботинок лохматилась подошва, и у поддевки спина. Видел, что гуляли втроем, нас двое и &lt;...&gt;.</w:t>
      </w:r>
    </w:p>
    <w:p w:rsidR="0096778F" w:rsidRDefault="00466BBD" w:rsidP="00BF4524">
      <w:r w:rsidRPr="00A07582">
        <w:rPr>
          <w:b/>
        </w:rPr>
        <w:t>1966</w:t>
      </w:r>
      <w:r>
        <w:rPr>
          <w:b/>
        </w:rPr>
        <w:t xml:space="preserve"> г. </w:t>
      </w:r>
      <w:r w:rsidR="00AF21D1" w:rsidRPr="00AF21D1">
        <w:rPr>
          <w:b/>
        </w:rPr>
        <w:t>1046.</w:t>
      </w:r>
      <w:r w:rsidR="0096778F">
        <w:t xml:space="preserve"> </w:t>
      </w:r>
      <w:r w:rsidR="00AF21D1" w:rsidRPr="00AF21D1">
        <w:rPr>
          <w:b/>
        </w:rPr>
        <w:t>(Дек. 31).</w:t>
      </w:r>
      <w:r w:rsidR="0096778F">
        <w:t xml:space="preserve"> На каждое искреннее желание освободиться от того пли иного недостатка следует проверка силы и решимости этого желания, и испытание показывает, достигнут успех или нет. Добрыми намерениями, как говорится, вымощен ад, потому одних только намерений недостаточно — нужны следствия их применения в жизни, на деле. Наличие испытаний указывает на серьезность намерений. И в случае если испытание не выдерживается, попытку следует повторить, и повторять, пока намерение полностью не осуществлено. С привычными, но негожими мыслями расставаться особенно трудно — действует и сила привычки, и сладость прельщения. И когда они становятся бессильными наяву, искусители используют сон. Значит, снова и снова приходится напрягать волю, чтобы от принятого решения не отступать.</w:t>
      </w:r>
    </w:p>
    <w:p w:rsidR="005708EB" w:rsidRDefault="005708EB" w:rsidP="00BF4524"/>
    <w:p w:rsidR="0096778F" w:rsidRDefault="00466BBD" w:rsidP="00BF4524">
      <w:r w:rsidRPr="00A07582">
        <w:rPr>
          <w:b/>
        </w:rPr>
        <w:t>1966</w:t>
      </w:r>
      <w:r>
        <w:rPr>
          <w:b/>
        </w:rPr>
        <w:t xml:space="preserve"> г. </w:t>
      </w:r>
      <w:r w:rsidR="00AF21D1" w:rsidRPr="00AF21D1">
        <w:rPr>
          <w:b/>
        </w:rPr>
        <w:t>1047.</w:t>
      </w:r>
      <w:r w:rsidR="0096778F">
        <w:t xml:space="preserve"> </w:t>
      </w:r>
      <w:r w:rsidR="00AF21D1" w:rsidRPr="00AF21D1">
        <w:rPr>
          <w:b/>
        </w:rPr>
        <w:t>(М.А.Й.).</w:t>
      </w:r>
      <w:r w:rsidR="0096778F">
        <w:t xml:space="preserve"> Темную полосу жизни будем проходить в твердой уверенности, что она кончится, как только придет тому время. Нет вечных испытаний. И все ученики подвергаются им. Ускорить прохождение можно, если преодолевать в себе то, что явилось причиною, вызвавшей именно эти условия жизни, а не какие-либо другие. Главное — не допускать недовольства, и сетований, и омрачений, причиняемых очередными неприятностями. Светло и мужественно встречающий волны прибоя цели достигает быстрее.</w:t>
      </w:r>
    </w:p>
    <w:p w:rsidR="005708EB" w:rsidRDefault="005708EB" w:rsidP="00BF4524"/>
    <w:p w:rsidR="005708EB" w:rsidRDefault="00466BBD" w:rsidP="00C3063D">
      <w:r w:rsidRPr="00466BBD">
        <w:rPr>
          <w:b/>
        </w:rPr>
        <w:t>1966</w:t>
      </w:r>
      <w:r>
        <w:rPr>
          <w:b/>
        </w:rPr>
        <w:t xml:space="preserve"> г. </w:t>
      </w:r>
      <w:r w:rsidR="00AF21D1" w:rsidRPr="00AF21D1">
        <w:rPr>
          <w:b/>
        </w:rPr>
        <w:t>1048.</w:t>
      </w:r>
      <w:r w:rsidR="0096778F">
        <w:t xml:space="preserve"> </w:t>
      </w:r>
      <w:r w:rsidR="00AF21D1" w:rsidRPr="00AF21D1">
        <w:rPr>
          <w:b/>
        </w:rPr>
        <w:t>(Гуру).</w:t>
      </w:r>
      <w:r w:rsidR="0096778F">
        <w:t xml:space="preserve"> Достигнуто многое, и силы растут. Но не виден Свет несущему его. Но мы видим, и Видит Владыка. От ударов судьбы крепнет броня духа. В одиночестве и оторванности от близких </w:t>
      </w:r>
      <w:r w:rsidR="0096778F">
        <w:lastRenderedPageBreak/>
        <w:t>по духу крепнет сила внутри. Накопления растут, и умножается опыт. И хотя плата за них велика, но зато приобретения эти неотъемлемы. Тяжкий период пройдет, останется все позади, что так упорно и, казалось бы, беспросветно терзало сознание, но сокровище Камня, растущего у нас на глазах, унесете с собою.</w:t>
      </w:r>
    </w:p>
    <w:p w:rsidR="000659F2" w:rsidRDefault="000659F2" w:rsidP="00C3063D"/>
    <w:p w:rsidR="000659F2" w:rsidRDefault="000659F2" w:rsidP="000659F2">
      <w:pPr>
        <w:pStyle w:val="PlainText"/>
        <w:jc w:val="center"/>
        <w:rPr>
          <w:rFonts w:ascii="Arial" w:hAnsi="Arial"/>
          <w:i/>
          <w:sz w:val="28"/>
          <w:szCs w:val="28"/>
        </w:rPr>
      </w:pPr>
      <w:r w:rsidRPr="00AE7011">
        <w:rPr>
          <w:rFonts w:ascii="Arial" w:hAnsi="Arial"/>
          <w:i/>
          <w:sz w:val="28"/>
          <w:szCs w:val="28"/>
        </w:rPr>
        <w:t>Конец Записей 19</w:t>
      </w:r>
      <w:r>
        <w:rPr>
          <w:rFonts w:ascii="Arial" w:hAnsi="Arial"/>
          <w:i/>
          <w:sz w:val="28"/>
          <w:szCs w:val="28"/>
        </w:rPr>
        <w:t>66</w:t>
      </w:r>
      <w:r w:rsidRPr="00AE7011">
        <w:rPr>
          <w:rFonts w:ascii="Arial" w:hAnsi="Arial"/>
          <w:i/>
          <w:sz w:val="28"/>
          <w:szCs w:val="28"/>
        </w:rPr>
        <w:t xml:space="preserve"> года.</w:t>
      </w:r>
    </w:p>
    <w:sectPr w:rsidR="000659F2" w:rsidSect="00786790">
      <w:pgSz w:w="11906" w:h="16838"/>
      <w:pgMar w:top="850" w:right="1335" w:bottom="850" w:left="13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28B" w:rsidRDefault="00F4628B" w:rsidP="00215323">
      <w:r>
        <w:separator/>
      </w:r>
    </w:p>
  </w:endnote>
  <w:endnote w:type="continuationSeparator" w:id="0">
    <w:p w:rsidR="00F4628B" w:rsidRDefault="00F4628B" w:rsidP="002153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28B" w:rsidRDefault="00F4628B" w:rsidP="00215323">
      <w:r>
        <w:separator/>
      </w:r>
    </w:p>
  </w:footnote>
  <w:footnote w:type="continuationSeparator" w:id="0">
    <w:p w:rsidR="00F4628B" w:rsidRDefault="00F4628B" w:rsidP="00215323">
      <w:r>
        <w:continuationSeparator/>
      </w:r>
    </w:p>
  </w:footnote>
  <w:footnote w:id="1">
    <w:p w:rsidR="00BB53C2" w:rsidRPr="00466BBD" w:rsidRDefault="00BB53C2">
      <w:pPr>
        <w:pStyle w:val="FootnoteText"/>
      </w:pPr>
      <w:r>
        <w:rPr>
          <w:rStyle w:val="FootnoteReference"/>
        </w:rPr>
        <w:footnoteRef/>
      </w:r>
      <w:r>
        <w:t xml:space="preserve"> Номер по первому изданию.</w:t>
      </w:r>
    </w:p>
  </w:footnote>
  <w:footnote w:id="2">
    <w:p w:rsidR="00BB53C2" w:rsidRPr="00466BBD" w:rsidRDefault="00BB53C2">
      <w:pPr>
        <w:pStyle w:val="FootnoteText"/>
      </w:pPr>
      <w:r>
        <w:rPr>
          <w:rStyle w:val="FootnoteReference"/>
        </w:rPr>
        <w:footnoteRef/>
      </w:r>
      <w:r>
        <w:t xml:space="preserve"> Елена Ивановна Рерих.</w:t>
      </w:r>
    </w:p>
  </w:footnote>
  <w:footnote w:id="3">
    <w:p w:rsidR="00BB53C2" w:rsidRPr="00BF4524" w:rsidRDefault="00BB53C2">
      <w:pPr>
        <w:pStyle w:val="FootnoteText"/>
      </w:pPr>
      <w:r>
        <w:rPr>
          <w:rStyle w:val="FootnoteReference"/>
        </w:rPr>
        <w:footnoteRef/>
      </w:r>
      <w:r>
        <w:t xml:space="preserve"> Жена Б.Н. Абрамова</w:t>
      </w:r>
      <w:r w:rsidRPr="008A5821">
        <w:t>,</w:t>
      </w:r>
      <w:r>
        <w:t xml:space="preserve"> Нина Ивановна Абрамова.</w:t>
      </w:r>
    </w:p>
  </w:footnote>
  <w:footnote w:id="4">
    <w:p w:rsidR="00BB53C2" w:rsidRDefault="00BB53C2">
      <w:pPr>
        <w:pStyle w:val="FootnoteText"/>
      </w:pPr>
      <w:r>
        <w:rPr>
          <w:rStyle w:val="FootnoteReference"/>
        </w:rPr>
        <w:footnoteRef/>
      </w:r>
      <w:r>
        <w:t xml:space="preserve"> ...... —</w:t>
      </w:r>
      <w:r w:rsidRPr="00BF4524">
        <w:t xml:space="preserve"> </w:t>
      </w:r>
      <w:r>
        <w:t>здесь и далее — пропуск в рукописи.</w:t>
      </w:r>
    </w:p>
  </w:footnote>
  <w:footnote w:id="5">
    <w:p w:rsidR="00BB53C2" w:rsidRDefault="00BB53C2">
      <w:pPr>
        <w:pStyle w:val="FootnoteText"/>
      </w:pPr>
      <w:r>
        <w:rPr>
          <w:rStyle w:val="FootnoteReference"/>
        </w:rPr>
        <w:footnoteRef/>
      </w:r>
      <w:r>
        <w:t xml:space="preserve"> Юша — Юрий Николаевич Рерих.</w:t>
      </w:r>
    </w:p>
  </w:footnote>
  <w:footnote w:id="6">
    <w:p w:rsidR="00BB53C2" w:rsidRDefault="00BB53C2">
      <w:pPr>
        <w:pStyle w:val="FootnoteText"/>
      </w:pPr>
      <w:r>
        <w:rPr>
          <w:rStyle w:val="FootnoteReference"/>
        </w:rPr>
        <w:footnoteRef/>
      </w:r>
      <w:r>
        <w:t xml:space="preserve"> Альфа — Альфред Петрович Хейдок (?).</w:t>
      </w:r>
    </w:p>
  </w:footnote>
  <w:footnote w:id="7">
    <w:p w:rsidR="00BB53C2" w:rsidRDefault="00BB53C2">
      <w:pPr>
        <w:pStyle w:val="FootnoteText"/>
      </w:pPr>
      <w:r>
        <w:rPr>
          <w:rStyle w:val="FootnoteReference"/>
        </w:rPr>
        <w:footnoteRef/>
      </w:r>
      <w:r>
        <w:t xml:space="preserve"> &lt;...&gt; — здесь и далее — слово неразборчиво.</w:t>
      </w:r>
    </w:p>
  </w:footnote>
  <w:footnote w:id="8">
    <w:p w:rsidR="00BB53C2" w:rsidRDefault="00BB53C2">
      <w:pPr>
        <w:pStyle w:val="FootnoteText"/>
      </w:pPr>
      <w:r>
        <w:rPr>
          <w:rStyle w:val="FootnoteReference"/>
        </w:rPr>
        <w:footnoteRef/>
      </w:r>
      <w:r>
        <w:t xml:space="preserve"> Флуктуация (лат.) — колебание.</w:t>
      </w:r>
    </w:p>
  </w:footnote>
  <w:footnote w:id="9">
    <w:p w:rsidR="00BB53C2" w:rsidRDefault="00BB53C2">
      <w:pPr>
        <w:pStyle w:val="FootnoteText"/>
      </w:pPr>
      <w:r>
        <w:rPr>
          <w:rStyle w:val="FootnoteReference"/>
        </w:rPr>
        <w:footnoteRef/>
      </w:r>
      <w:r>
        <w:t xml:space="preserve"> Sine qua nоn (лат.) — необходимое условие; букв. «то, без чего нельзя обойтись».</w:t>
      </w:r>
    </w:p>
  </w:footnote>
  <w:footnote w:id="10">
    <w:p w:rsidR="00BB53C2" w:rsidRDefault="00BB53C2">
      <w:pPr>
        <w:pStyle w:val="FootnoteText"/>
      </w:pPr>
      <w:r>
        <w:rPr>
          <w:rStyle w:val="FootnoteReference"/>
        </w:rPr>
        <w:footnoteRef/>
      </w:r>
      <w:r>
        <w:t xml:space="preserve"> Эмпирей (греч.) — в античной натурфилософии одна из верхних частей неба.</w:t>
      </w:r>
    </w:p>
  </w:footnote>
  <w:footnote w:id="11">
    <w:p w:rsidR="00BB53C2" w:rsidRDefault="00BB53C2">
      <w:pPr>
        <w:pStyle w:val="FootnoteText"/>
      </w:pPr>
      <w:r>
        <w:rPr>
          <w:rStyle w:val="FootnoteReference"/>
        </w:rPr>
        <w:footnoteRef/>
      </w:r>
      <w:r>
        <w:t xml:space="preserve"> Барри Моррис Голдуотер (англ. Barry Morris Goldwater) (1909-1998) — американский военный и политический деятель.</w:t>
      </w:r>
    </w:p>
  </w:footnote>
  <w:footnote w:id="12">
    <w:p w:rsidR="00BB53C2" w:rsidRDefault="00BB53C2">
      <w:pPr>
        <w:pStyle w:val="FootnoteText"/>
      </w:pPr>
      <w:r>
        <w:rPr>
          <w:rStyle w:val="FootnoteReference"/>
        </w:rPr>
        <w:footnoteRef/>
      </w:r>
      <w:r>
        <w:t xml:space="preserve"> Memento mori (лат.) — помни о смерти.</w:t>
      </w:r>
    </w:p>
  </w:footnote>
  <w:footnote w:id="13">
    <w:p w:rsidR="00BB53C2" w:rsidRDefault="00BB53C2">
      <w:pPr>
        <w:pStyle w:val="FootnoteText"/>
      </w:pPr>
      <w:r>
        <w:rPr>
          <w:rStyle w:val="FootnoteReference"/>
        </w:rPr>
        <w:footnoteRef/>
      </w:r>
      <w:r>
        <w:t xml:space="preserve"> Елена Ивановна Рерих.</w:t>
      </w:r>
    </w:p>
  </w:footnote>
  <w:footnote w:id="14">
    <w:p w:rsidR="00BB53C2" w:rsidRDefault="00BB53C2">
      <w:pPr>
        <w:pStyle w:val="FootnoteText"/>
      </w:pPr>
      <w:r>
        <w:rPr>
          <w:rStyle w:val="FootnoteReference"/>
        </w:rPr>
        <w:footnoteRef/>
      </w:r>
      <w:r>
        <w:t xml:space="preserve"> Святослав Николаевич Рерих.</w:t>
      </w:r>
    </w:p>
  </w:footnote>
  <w:footnote w:id="15">
    <w:p w:rsidR="00BB53C2" w:rsidRDefault="00BB53C2">
      <w:pPr>
        <w:pStyle w:val="FootnoteText"/>
      </w:pPr>
      <w:r>
        <w:rPr>
          <w:rStyle w:val="FootnoteReference"/>
        </w:rPr>
        <w:footnoteRef/>
      </w:r>
      <w:r>
        <w:t xml:space="preserve"> Е.И. и Н.К. Рерихи.</w:t>
      </w:r>
    </w:p>
  </w:footnote>
  <w:footnote w:id="16">
    <w:p w:rsidR="00BB53C2" w:rsidRDefault="00BB53C2">
      <w:pPr>
        <w:pStyle w:val="FootnoteText"/>
      </w:pPr>
      <w:r>
        <w:rPr>
          <w:rStyle w:val="FootnoteReference"/>
        </w:rPr>
        <w:footnoteRef/>
      </w:r>
      <w:r>
        <w:t xml:space="preserve"> Motto (лат.) — девиз.</w:t>
      </w:r>
    </w:p>
  </w:footnote>
  <w:footnote w:id="17">
    <w:p w:rsidR="00BB53C2" w:rsidRDefault="00BB53C2">
      <w:pPr>
        <w:pStyle w:val="FootnoteText"/>
      </w:pPr>
      <w:r>
        <w:rPr>
          <w:rStyle w:val="FootnoteReference"/>
        </w:rPr>
        <w:footnoteRef/>
      </w:r>
      <w:r>
        <w:t xml:space="preserve"> Елена Ивановна Рерих.</w:t>
      </w:r>
    </w:p>
  </w:footnote>
  <w:footnote w:id="18">
    <w:p w:rsidR="00BB53C2" w:rsidRDefault="00BB53C2">
      <w:pPr>
        <w:pStyle w:val="FootnoteText"/>
      </w:pPr>
      <w:r>
        <w:rPr>
          <w:rStyle w:val="FootnoteReference"/>
        </w:rPr>
        <w:footnoteRef/>
      </w:r>
      <w:r>
        <w:t xml:space="preserve"> Magnum opus (лат.) — Великая работа.</w:t>
      </w:r>
    </w:p>
  </w:footnote>
  <w:footnote w:id="19">
    <w:p w:rsidR="00BB53C2" w:rsidRDefault="00BB53C2">
      <w:pPr>
        <w:pStyle w:val="FootnoteText"/>
      </w:pPr>
      <w:r>
        <w:rPr>
          <w:rStyle w:val="FootnoteReference"/>
        </w:rPr>
        <w:footnoteRef/>
      </w:r>
      <w:r>
        <w:t xml:space="preserve"> Николай Константинович Рерих.</w:t>
      </w:r>
    </w:p>
  </w:footnote>
  <w:footnote w:id="20">
    <w:p w:rsidR="00BB53C2" w:rsidRDefault="00BB53C2">
      <w:pPr>
        <w:pStyle w:val="FootnoteText"/>
      </w:pPr>
      <w:r>
        <w:rPr>
          <w:rStyle w:val="FootnoteReference"/>
        </w:rPr>
        <w:footnoteRef/>
      </w:r>
      <w:r>
        <w:t xml:space="preserve"> Н.А. Зубчинский (?).</w:t>
      </w:r>
    </w:p>
  </w:footnote>
  <w:footnote w:id="21">
    <w:p w:rsidR="00BB53C2" w:rsidRDefault="00BB53C2">
      <w:pPr>
        <w:pStyle w:val="FootnoteText"/>
      </w:pPr>
      <w:r>
        <w:rPr>
          <w:rStyle w:val="FootnoteReference"/>
        </w:rPr>
        <w:footnoteRef/>
      </w:r>
      <w:r>
        <w:t xml:space="preserve"> Rapport (англ.) — контакт, созвучие, связь.</w:t>
      </w:r>
    </w:p>
  </w:footnote>
  <w:footnote w:id="22">
    <w:p w:rsidR="00BB53C2" w:rsidRPr="00156143" w:rsidRDefault="00BB53C2">
      <w:pPr>
        <w:pStyle w:val="FootnoteText"/>
        <w:rPr>
          <w:lang w:val="en-US"/>
        </w:rPr>
      </w:pPr>
      <w:r>
        <w:rPr>
          <w:rStyle w:val="FootnoteReference"/>
        </w:rPr>
        <w:footnoteRef/>
      </w:r>
      <w:r w:rsidRPr="00156143">
        <w:rPr>
          <w:lang w:val="en-US"/>
        </w:rPr>
        <w:t xml:space="preserve"> </w:t>
      </w:r>
      <w:r>
        <w:rPr>
          <w:lang w:val="en-US"/>
        </w:rPr>
        <w:t>Impending disaster (</w:t>
      </w:r>
      <w:r>
        <w:t>англ</w:t>
      </w:r>
      <w:r>
        <w:rPr>
          <w:lang w:val="en-US"/>
        </w:rPr>
        <w:t xml:space="preserve">.) — </w:t>
      </w:r>
      <w:r>
        <w:t>Надвигающаяся</w:t>
      </w:r>
      <w:r>
        <w:rPr>
          <w:lang w:val="en-US"/>
        </w:rPr>
        <w:t xml:space="preserve"> </w:t>
      </w:r>
      <w:r>
        <w:t>катастрофа</w:t>
      </w:r>
      <w:r>
        <w:rPr>
          <w:lang w:val="en-US"/>
        </w:rPr>
        <w:t>.</w:t>
      </w:r>
    </w:p>
  </w:footnote>
  <w:footnote w:id="23">
    <w:p w:rsidR="00BB53C2" w:rsidRDefault="00BB53C2">
      <w:pPr>
        <w:pStyle w:val="FootnoteText"/>
      </w:pPr>
      <w:r>
        <w:rPr>
          <w:rStyle w:val="FootnoteReference"/>
        </w:rPr>
        <w:footnoteRef/>
      </w:r>
      <w:r>
        <w:t xml:space="preserve"> Memento mori (лат.) — помни о смерти.</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attachedTemplate r:id="rId1"/>
  <w:defaultTabStop w:val="708"/>
  <w:hyphenationZone w:val="425"/>
  <w:characterSpacingControl w:val="doNotCompress"/>
  <w:footnotePr>
    <w:footnote w:id="-1"/>
    <w:footnote w:id="0"/>
  </w:footnotePr>
  <w:endnotePr>
    <w:endnote w:id="-1"/>
    <w:endnote w:id="0"/>
  </w:endnotePr>
  <w:compat/>
  <w:rsids>
    <w:rsidRoot w:val="0096778F"/>
    <w:rsid w:val="000015C2"/>
    <w:rsid w:val="0001366E"/>
    <w:rsid w:val="00014302"/>
    <w:rsid w:val="00015725"/>
    <w:rsid w:val="00026442"/>
    <w:rsid w:val="000442F7"/>
    <w:rsid w:val="00044A85"/>
    <w:rsid w:val="000537F6"/>
    <w:rsid w:val="00064938"/>
    <w:rsid w:val="000659F2"/>
    <w:rsid w:val="000705C4"/>
    <w:rsid w:val="00084685"/>
    <w:rsid w:val="00093517"/>
    <w:rsid w:val="000A0F04"/>
    <w:rsid w:val="000A675F"/>
    <w:rsid w:val="000A6E46"/>
    <w:rsid w:val="000A75E1"/>
    <w:rsid w:val="000B2940"/>
    <w:rsid w:val="000B66EF"/>
    <w:rsid w:val="000D1DFE"/>
    <w:rsid w:val="000D2B6A"/>
    <w:rsid w:val="000D3077"/>
    <w:rsid w:val="00103F2F"/>
    <w:rsid w:val="00107016"/>
    <w:rsid w:val="0011083D"/>
    <w:rsid w:val="00112882"/>
    <w:rsid w:val="00112EC8"/>
    <w:rsid w:val="00116F6C"/>
    <w:rsid w:val="00120507"/>
    <w:rsid w:val="001406E9"/>
    <w:rsid w:val="00141403"/>
    <w:rsid w:val="001428C7"/>
    <w:rsid w:val="0015299D"/>
    <w:rsid w:val="00156143"/>
    <w:rsid w:val="001570A4"/>
    <w:rsid w:val="00157B97"/>
    <w:rsid w:val="00170204"/>
    <w:rsid w:val="00182C92"/>
    <w:rsid w:val="00183CF8"/>
    <w:rsid w:val="00184712"/>
    <w:rsid w:val="001907B0"/>
    <w:rsid w:val="001A5468"/>
    <w:rsid w:val="001B7B02"/>
    <w:rsid w:val="001C20CA"/>
    <w:rsid w:val="001C75D0"/>
    <w:rsid w:val="001E06BA"/>
    <w:rsid w:val="001F6B6C"/>
    <w:rsid w:val="00205B1F"/>
    <w:rsid w:val="00212170"/>
    <w:rsid w:val="00214BF1"/>
    <w:rsid w:val="00215323"/>
    <w:rsid w:val="002452D5"/>
    <w:rsid w:val="002467F0"/>
    <w:rsid w:val="00250B89"/>
    <w:rsid w:val="002748B1"/>
    <w:rsid w:val="0027568F"/>
    <w:rsid w:val="002870A9"/>
    <w:rsid w:val="00291931"/>
    <w:rsid w:val="00297B2D"/>
    <w:rsid w:val="002A1DBC"/>
    <w:rsid w:val="002A32F5"/>
    <w:rsid w:val="002A670A"/>
    <w:rsid w:val="002B0A89"/>
    <w:rsid w:val="002C3F42"/>
    <w:rsid w:val="002C50D6"/>
    <w:rsid w:val="002D2E10"/>
    <w:rsid w:val="002E1A82"/>
    <w:rsid w:val="002E76B6"/>
    <w:rsid w:val="002E7E8B"/>
    <w:rsid w:val="002F003F"/>
    <w:rsid w:val="003019C1"/>
    <w:rsid w:val="00323CBB"/>
    <w:rsid w:val="0032486A"/>
    <w:rsid w:val="0032512D"/>
    <w:rsid w:val="00332F81"/>
    <w:rsid w:val="003850A7"/>
    <w:rsid w:val="003871BA"/>
    <w:rsid w:val="003B30D5"/>
    <w:rsid w:val="003B73F0"/>
    <w:rsid w:val="003C02E9"/>
    <w:rsid w:val="003C5ACB"/>
    <w:rsid w:val="003C7C70"/>
    <w:rsid w:val="003D1D7C"/>
    <w:rsid w:val="003D64A7"/>
    <w:rsid w:val="003E2EE2"/>
    <w:rsid w:val="003E4C5B"/>
    <w:rsid w:val="003F7838"/>
    <w:rsid w:val="00402B2A"/>
    <w:rsid w:val="0040456B"/>
    <w:rsid w:val="00414042"/>
    <w:rsid w:val="004159E3"/>
    <w:rsid w:val="00427A76"/>
    <w:rsid w:val="00447466"/>
    <w:rsid w:val="00451CE0"/>
    <w:rsid w:val="00457359"/>
    <w:rsid w:val="00460E1A"/>
    <w:rsid w:val="00461CA2"/>
    <w:rsid w:val="00466BBD"/>
    <w:rsid w:val="00467AC7"/>
    <w:rsid w:val="00475F49"/>
    <w:rsid w:val="00485B24"/>
    <w:rsid w:val="00492B65"/>
    <w:rsid w:val="0049326A"/>
    <w:rsid w:val="004A12F6"/>
    <w:rsid w:val="004A6CD8"/>
    <w:rsid w:val="004B1489"/>
    <w:rsid w:val="004B222A"/>
    <w:rsid w:val="004D6628"/>
    <w:rsid w:val="004E3800"/>
    <w:rsid w:val="004F0F25"/>
    <w:rsid w:val="004F56B6"/>
    <w:rsid w:val="004F6EDA"/>
    <w:rsid w:val="00503DFE"/>
    <w:rsid w:val="00506D22"/>
    <w:rsid w:val="005115B9"/>
    <w:rsid w:val="005121B4"/>
    <w:rsid w:val="00513089"/>
    <w:rsid w:val="00523178"/>
    <w:rsid w:val="00537394"/>
    <w:rsid w:val="00543DCA"/>
    <w:rsid w:val="005577A2"/>
    <w:rsid w:val="005705A8"/>
    <w:rsid w:val="005708EB"/>
    <w:rsid w:val="005742AA"/>
    <w:rsid w:val="00574731"/>
    <w:rsid w:val="0057671E"/>
    <w:rsid w:val="0057782C"/>
    <w:rsid w:val="00580734"/>
    <w:rsid w:val="005809AF"/>
    <w:rsid w:val="00582456"/>
    <w:rsid w:val="00587E9F"/>
    <w:rsid w:val="005917C5"/>
    <w:rsid w:val="005A47E8"/>
    <w:rsid w:val="005A4FEA"/>
    <w:rsid w:val="005C0652"/>
    <w:rsid w:val="005C33F5"/>
    <w:rsid w:val="005C73ED"/>
    <w:rsid w:val="005C756E"/>
    <w:rsid w:val="005D72DB"/>
    <w:rsid w:val="005E4683"/>
    <w:rsid w:val="0060423E"/>
    <w:rsid w:val="00607C15"/>
    <w:rsid w:val="006149B5"/>
    <w:rsid w:val="00616E4F"/>
    <w:rsid w:val="00620703"/>
    <w:rsid w:val="00621C02"/>
    <w:rsid w:val="00621CB2"/>
    <w:rsid w:val="00637D09"/>
    <w:rsid w:val="00646228"/>
    <w:rsid w:val="00652575"/>
    <w:rsid w:val="00656F02"/>
    <w:rsid w:val="00657A8B"/>
    <w:rsid w:val="00660E0D"/>
    <w:rsid w:val="00662359"/>
    <w:rsid w:val="00665D0A"/>
    <w:rsid w:val="00667F9B"/>
    <w:rsid w:val="00670B7C"/>
    <w:rsid w:val="0068504E"/>
    <w:rsid w:val="00685BF9"/>
    <w:rsid w:val="00691DCA"/>
    <w:rsid w:val="0069201B"/>
    <w:rsid w:val="00692721"/>
    <w:rsid w:val="00694915"/>
    <w:rsid w:val="006967D9"/>
    <w:rsid w:val="006A4874"/>
    <w:rsid w:val="006B3412"/>
    <w:rsid w:val="006B7642"/>
    <w:rsid w:val="006C5259"/>
    <w:rsid w:val="006F06B0"/>
    <w:rsid w:val="006F0B73"/>
    <w:rsid w:val="007021E2"/>
    <w:rsid w:val="00723277"/>
    <w:rsid w:val="007270B5"/>
    <w:rsid w:val="00727662"/>
    <w:rsid w:val="0074058E"/>
    <w:rsid w:val="007470AA"/>
    <w:rsid w:val="007528D5"/>
    <w:rsid w:val="007574B0"/>
    <w:rsid w:val="00761785"/>
    <w:rsid w:val="0076701A"/>
    <w:rsid w:val="0077539F"/>
    <w:rsid w:val="00786790"/>
    <w:rsid w:val="007946B8"/>
    <w:rsid w:val="00795F8A"/>
    <w:rsid w:val="007B2F5B"/>
    <w:rsid w:val="007B547C"/>
    <w:rsid w:val="007C0EEC"/>
    <w:rsid w:val="007D10C2"/>
    <w:rsid w:val="007F7E49"/>
    <w:rsid w:val="00802841"/>
    <w:rsid w:val="00816366"/>
    <w:rsid w:val="00817273"/>
    <w:rsid w:val="00821538"/>
    <w:rsid w:val="00822F91"/>
    <w:rsid w:val="008443FF"/>
    <w:rsid w:val="008509F6"/>
    <w:rsid w:val="00853622"/>
    <w:rsid w:val="00856A25"/>
    <w:rsid w:val="00857849"/>
    <w:rsid w:val="00863269"/>
    <w:rsid w:val="00865BD5"/>
    <w:rsid w:val="00873743"/>
    <w:rsid w:val="00873781"/>
    <w:rsid w:val="0087545B"/>
    <w:rsid w:val="00875AB8"/>
    <w:rsid w:val="00895C61"/>
    <w:rsid w:val="008A5821"/>
    <w:rsid w:val="008A58B2"/>
    <w:rsid w:val="008C19DB"/>
    <w:rsid w:val="008C1FE6"/>
    <w:rsid w:val="008E069C"/>
    <w:rsid w:val="008F5B1B"/>
    <w:rsid w:val="009068E8"/>
    <w:rsid w:val="00907DD8"/>
    <w:rsid w:val="00914D60"/>
    <w:rsid w:val="00920571"/>
    <w:rsid w:val="009228EA"/>
    <w:rsid w:val="00923E8F"/>
    <w:rsid w:val="0093671F"/>
    <w:rsid w:val="00936A10"/>
    <w:rsid w:val="0096778F"/>
    <w:rsid w:val="00971BA4"/>
    <w:rsid w:val="00975016"/>
    <w:rsid w:val="00980DD3"/>
    <w:rsid w:val="00986447"/>
    <w:rsid w:val="009905FC"/>
    <w:rsid w:val="0099734E"/>
    <w:rsid w:val="009A0E33"/>
    <w:rsid w:val="009A12F8"/>
    <w:rsid w:val="009C046B"/>
    <w:rsid w:val="009C3C31"/>
    <w:rsid w:val="009C6E73"/>
    <w:rsid w:val="009D2651"/>
    <w:rsid w:val="009D5324"/>
    <w:rsid w:val="00A07582"/>
    <w:rsid w:val="00A15846"/>
    <w:rsid w:val="00A167B6"/>
    <w:rsid w:val="00A21C31"/>
    <w:rsid w:val="00A32153"/>
    <w:rsid w:val="00A53BE3"/>
    <w:rsid w:val="00A655D7"/>
    <w:rsid w:val="00A71939"/>
    <w:rsid w:val="00AA5CE1"/>
    <w:rsid w:val="00AB06E4"/>
    <w:rsid w:val="00AB0819"/>
    <w:rsid w:val="00AB278F"/>
    <w:rsid w:val="00AB2970"/>
    <w:rsid w:val="00AC07E7"/>
    <w:rsid w:val="00AD20D7"/>
    <w:rsid w:val="00AE6273"/>
    <w:rsid w:val="00AE7011"/>
    <w:rsid w:val="00AF21D1"/>
    <w:rsid w:val="00B23B68"/>
    <w:rsid w:val="00B2735B"/>
    <w:rsid w:val="00B455E2"/>
    <w:rsid w:val="00B55FCD"/>
    <w:rsid w:val="00B602C0"/>
    <w:rsid w:val="00B675EC"/>
    <w:rsid w:val="00B71E1C"/>
    <w:rsid w:val="00B81436"/>
    <w:rsid w:val="00B81F9A"/>
    <w:rsid w:val="00B84D8E"/>
    <w:rsid w:val="00B9418B"/>
    <w:rsid w:val="00B94951"/>
    <w:rsid w:val="00BA06A0"/>
    <w:rsid w:val="00BA0F58"/>
    <w:rsid w:val="00BB448F"/>
    <w:rsid w:val="00BB53C2"/>
    <w:rsid w:val="00BB6A5D"/>
    <w:rsid w:val="00BB7A87"/>
    <w:rsid w:val="00BC4845"/>
    <w:rsid w:val="00BD57A2"/>
    <w:rsid w:val="00BF419A"/>
    <w:rsid w:val="00BF4524"/>
    <w:rsid w:val="00C076E4"/>
    <w:rsid w:val="00C16453"/>
    <w:rsid w:val="00C27BBD"/>
    <w:rsid w:val="00C3063D"/>
    <w:rsid w:val="00C337F5"/>
    <w:rsid w:val="00C377D4"/>
    <w:rsid w:val="00C44506"/>
    <w:rsid w:val="00C46DF5"/>
    <w:rsid w:val="00C565FE"/>
    <w:rsid w:val="00C6145E"/>
    <w:rsid w:val="00C65E2B"/>
    <w:rsid w:val="00C70BEE"/>
    <w:rsid w:val="00C71FD1"/>
    <w:rsid w:val="00C850DB"/>
    <w:rsid w:val="00C92430"/>
    <w:rsid w:val="00CA1010"/>
    <w:rsid w:val="00CA4094"/>
    <w:rsid w:val="00CB16DD"/>
    <w:rsid w:val="00CB2676"/>
    <w:rsid w:val="00CB614D"/>
    <w:rsid w:val="00CF14EE"/>
    <w:rsid w:val="00D04935"/>
    <w:rsid w:val="00D13FEB"/>
    <w:rsid w:val="00D236B1"/>
    <w:rsid w:val="00D247B0"/>
    <w:rsid w:val="00D275A6"/>
    <w:rsid w:val="00D30EF3"/>
    <w:rsid w:val="00D57656"/>
    <w:rsid w:val="00D65160"/>
    <w:rsid w:val="00D859B8"/>
    <w:rsid w:val="00D86032"/>
    <w:rsid w:val="00D9598E"/>
    <w:rsid w:val="00D971C7"/>
    <w:rsid w:val="00DD11D7"/>
    <w:rsid w:val="00DE2FCF"/>
    <w:rsid w:val="00DE3815"/>
    <w:rsid w:val="00DF4E63"/>
    <w:rsid w:val="00E05CD6"/>
    <w:rsid w:val="00E12B06"/>
    <w:rsid w:val="00E150E0"/>
    <w:rsid w:val="00E15CD9"/>
    <w:rsid w:val="00E367EB"/>
    <w:rsid w:val="00E373CD"/>
    <w:rsid w:val="00E4421D"/>
    <w:rsid w:val="00E455A4"/>
    <w:rsid w:val="00E50AC3"/>
    <w:rsid w:val="00E51640"/>
    <w:rsid w:val="00E53521"/>
    <w:rsid w:val="00E662AD"/>
    <w:rsid w:val="00E666F3"/>
    <w:rsid w:val="00E762CB"/>
    <w:rsid w:val="00E93598"/>
    <w:rsid w:val="00EA49C4"/>
    <w:rsid w:val="00EB6DFB"/>
    <w:rsid w:val="00EC1385"/>
    <w:rsid w:val="00EC37B9"/>
    <w:rsid w:val="00EC7252"/>
    <w:rsid w:val="00EF4C11"/>
    <w:rsid w:val="00EF768B"/>
    <w:rsid w:val="00F00E1A"/>
    <w:rsid w:val="00F070E4"/>
    <w:rsid w:val="00F14843"/>
    <w:rsid w:val="00F2363E"/>
    <w:rsid w:val="00F4628B"/>
    <w:rsid w:val="00F7294A"/>
    <w:rsid w:val="00F80F1A"/>
    <w:rsid w:val="00F82173"/>
    <w:rsid w:val="00F90247"/>
    <w:rsid w:val="00F91F44"/>
    <w:rsid w:val="00F9491A"/>
    <w:rsid w:val="00FD0855"/>
    <w:rsid w:val="00FD0A28"/>
    <w:rsid w:val="00FD407C"/>
    <w:rsid w:val="00FE3FC5"/>
    <w:rsid w:val="00FF39B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F4524"/>
    <w:pPr>
      <w:spacing w:after="0" w:line="240" w:lineRule="auto"/>
      <w:ind w:firstLine="567"/>
      <w:jc w:val="both"/>
    </w:pPr>
    <w:rPr>
      <w:rFonts w:ascii="Arial" w:hAnsi="Arial" w:cs="Arial"/>
      <w:noProof/>
      <w:sz w:val="28"/>
      <w:szCs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A5259"/>
    <w:rPr>
      <w:rFonts w:ascii="Consolas" w:hAnsi="Consolas"/>
      <w:sz w:val="21"/>
      <w:szCs w:val="21"/>
    </w:rPr>
  </w:style>
  <w:style w:type="character" w:customStyle="1" w:styleId="PlainTextChar">
    <w:name w:val="Plain Text Char"/>
    <w:basedOn w:val="DefaultParagraphFont"/>
    <w:link w:val="PlainText"/>
    <w:uiPriority w:val="99"/>
    <w:rsid w:val="008A5259"/>
    <w:rPr>
      <w:rFonts w:ascii="Consolas" w:hAnsi="Consolas"/>
      <w:sz w:val="21"/>
      <w:szCs w:val="21"/>
      <w:lang w:val="ru-RU"/>
    </w:rPr>
  </w:style>
  <w:style w:type="paragraph" w:styleId="FootnoteText">
    <w:name w:val="footnote text"/>
    <w:basedOn w:val="Normal"/>
    <w:link w:val="FootnoteTextChar"/>
    <w:uiPriority w:val="99"/>
    <w:semiHidden/>
    <w:unhideWhenUsed/>
    <w:rsid w:val="00215323"/>
    <w:rPr>
      <w:sz w:val="20"/>
      <w:szCs w:val="20"/>
    </w:rPr>
  </w:style>
  <w:style w:type="character" w:customStyle="1" w:styleId="FootnoteTextChar">
    <w:name w:val="Footnote Text Char"/>
    <w:basedOn w:val="DefaultParagraphFont"/>
    <w:link w:val="FootnoteText"/>
    <w:uiPriority w:val="99"/>
    <w:semiHidden/>
    <w:rsid w:val="00215323"/>
    <w:rPr>
      <w:sz w:val="20"/>
      <w:szCs w:val="20"/>
      <w:lang w:val="ru-RU"/>
    </w:rPr>
  </w:style>
  <w:style w:type="character" w:styleId="FootnoteReference">
    <w:name w:val="footnote reference"/>
    <w:basedOn w:val="DefaultParagraphFont"/>
    <w:uiPriority w:val="99"/>
    <w:semiHidden/>
    <w:unhideWhenUsed/>
    <w:rsid w:val="00215323"/>
    <w:rPr>
      <w:vertAlign w:val="superscript"/>
    </w:rPr>
  </w:style>
  <w:style w:type="character" w:customStyle="1" w:styleId="a">
    <w:name w:val="Сноска_"/>
    <w:basedOn w:val="DefaultParagraphFont"/>
    <w:link w:val="a0"/>
    <w:rsid w:val="00DE3815"/>
    <w:rPr>
      <w:rFonts w:ascii="Arial" w:eastAsia="Times New Roman" w:hAnsi="Arial" w:cs="Times New Roman"/>
      <w:sz w:val="20"/>
      <w:szCs w:val="18"/>
      <w:lang w:val="ru-RU"/>
    </w:rPr>
  </w:style>
  <w:style w:type="paragraph" w:customStyle="1" w:styleId="a0">
    <w:name w:val="Сноска"/>
    <w:basedOn w:val="Normal"/>
    <w:link w:val="a"/>
    <w:qFormat/>
    <w:rsid w:val="00DE3815"/>
    <w:pPr>
      <w:widowControl w:val="0"/>
      <w:ind w:firstLine="380"/>
    </w:pPr>
    <w:rPr>
      <w:rFonts w:eastAsia="Times New Roman" w:cs="Times New Roman"/>
      <w:sz w:val="20"/>
      <w:szCs w:val="18"/>
    </w:rPr>
  </w:style>
  <w:style w:type="paragraph" w:styleId="Quote">
    <w:name w:val="Quote"/>
    <w:basedOn w:val="Normal"/>
    <w:next w:val="Normal"/>
    <w:link w:val="QuoteChar"/>
    <w:uiPriority w:val="29"/>
    <w:qFormat/>
    <w:rsid w:val="008443FF"/>
    <w:pPr>
      <w:ind w:left="1134" w:firstLine="0"/>
    </w:pPr>
    <w:rPr>
      <w:iCs/>
    </w:rPr>
  </w:style>
  <w:style w:type="character" w:customStyle="1" w:styleId="QuoteChar">
    <w:name w:val="Quote Char"/>
    <w:basedOn w:val="DefaultParagraphFont"/>
    <w:link w:val="Quote"/>
    <w:uiPriority w:val="29"/>
    <w:rsid w:val="008443FF"/>
    <w:rPr>
      <w:rFonts w:ascii="Arial" w:hAnsi="Arial"/>
      <w:iCs/>
      <w:sz w:val="28"/>
      <w:lang w:val="ru-RU"/>
    </w:rPr>
  </w:style>
  <w:style w:type="paragraph" w:styleId="ListParagraph">
    <w:name w:val="List Paragraph"/>
    <w:basedOn w:val="Normal"/>
    <w:uiPriority w:val="34"/>
    <w:rsid w:val="00857849"/>
    <w:pPr>
      <w:ind w:left="720"/>
      <w:contextualSpacing/>
    </w:pPr>
  </w:style>
</w:styles>
</file>

<file path=word/webSettings.xml><?xml version="1.0" encoding="utf-8"?>
<w:webSettings xmlns:r="http://schemas.openxmlformats.org/officeDocument/2006/relationships" xmlns:w="http://schemas.openxmlformats.org/wordprocessingml/2006/main">
  <w:divs>
    <w:div w:id="57038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G:\www-output-source\Grani-1966-second-edition\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EB2C1-4689-40C1-8E9B-D3A4BB424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3175</TotalTime>
  <Pages>342</Pages>
  <Words>558902</Words>
  <Characters>318575</Characters>
  <Application>Microsoft Office Word</Application>
  <DocSecurity>0</DocSecurity>
  <Lines>2654</Lines>
  <Paragraphs>1751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133</cp:revision>
  <dcterms:created xsi:type="dcterms:W3CDTF">2022-07-25T14:08:00Z</dcterms:created>
  <dcterms:modified xsi:type="dcterms:W3CDTF">2022-07-27T19:53:00Z</dcterms:modified>
</cp:coreProperties>
</file>